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FB5530" w:rsidP="2DED07BE" w:rsidRDefault="00FB5530" w14:paraId="2B892A9A" w14:textId="5F15FED5"/>
    <w:p w:rsidR="0079370C" w:rsidP="0079370C" w:rsidRDefault="0079370C" w14:paraId="0136F3BF" w14:textId="77777777">
      <w:pPr>
        <w:spacing w:after="0"/>
        <w:jc w:val="center"/>
        <w:rPr>
          <w:rFonts w:ascii="Oslo Sans Office" w:hAnsi="Oslo Sans Office" w:eastAsia="Oslo Sans Office" w:cs="Oslo Sans Office"/>
          <w:b w:val="1"/>
          <w:bCs w:val="1"/>
          <w:color w:val="000000" w:themeColor="text1"/>
          <w:sz w:val="48"/>
          <w:szCs w:val="48"/>
        </w:rPr>
      </w:pPr>
    </w:p>
    <w:p w:rsidR="000D5765" w:rsidP="0079370C" w:rsidRDefault="000D5765" w14:paraId="59DC6624" w14:textId="77777777">
      <w:pPr>
        <w:spacing w:after="0"/>
        <w:jc w:val="center"/>
        <w:rPr>
          <w:rFonts w:ascii="Oslo Sans Office" w:hAnsi="Oslo Sans Office" w:eastAsia="Oslo Sans Office" w:cs="Oslo Sans Office"/>
          <w:b w:val="1"/>
          <w:bCs w:val="1"/>
          <w:color w:val="000000" w:themeColor="text1"/>
          <w:sz w:val="48"/>
          <w:szCs w:val="48"/>
        </w:rPr>
      </w:pPr>
    </w:p>
    <w:p w:rsidRPr="00FB5530" w:rsidR="0079370C" w:rsidP="0079370C" w:rsidRDefault="0079370C" w14:paraId="00F34D18" w14:textId="7D12EB5E">
      <w:pPr>
        <w:spacing w:after="0"/>
        <w:jc w:val="center"/>
        <w:rPr>
          <w:rFonts w:ascii="Oslo Sans Office" w:hAnsi="Oslo Sans Office" w:eastAsia="Oslo Sans Office" w:cs="Oslo Sans Office"/>
          <w:color w:val="000000" w:themeColor="text1"/>
          <w:sz w:val="56"/>
          <w:szCs w:val="56"/>
        </w:rPr>
      </w:pPr>
      <w:r w:rsidRPr="26F5E14A" w:rsidR="146DFDDA">
        <w:rPr>
          <w:rFonts w:ascii="Oslo Sans Office" w:hAnsi="Oslo Sans Office" w:eastAsia="Oslo Sans Office" w:cs="Oslo Sans Office"/>
          <w:b w:val="1"/>
          <w:bCs w:val="1"/>
          <w:color w:val="000000" w:themeColor="text1" w:themeTint="FF" w:themeShade="FF"/>
          <w:sz w:val="56"/>
          <w:szCs w:val="56"/>
        </w:rPr>
        <w:t>KONKURRANSEGRUNNLAG</w:t>
      </w:r>
    </w:p>
    <w:p w:rsidR="00997C5D" w:rsidP="66E3ABCD" w:rsidRDefault="00997C5D" w14:paraId="3CF50D5E" w14:textId="712758A0">
      <w:pPr>
        <w:spacing w:after="0"/>
        <w:jc w:val="center"/>
        <w:rPr>
          <w:rFonts w:ascii="Oslo Sans Office" w:hAnsi="Oslo Sans Office" w:eastAsia="Oslo Sans Office" w:cs="Oslo Sans Office"/>
          <w:color w:val="000000" w:themeColor="text1"/>
          <w:sz w:val="48"/>
          <w:szCs w:val="48"/>
        </w:rPr>
      </w:pPr>
    </w:p>
    <w:p w:rsidRPr="00FB5530" w:rsidR="00997C5D" w:rsidP="66E3ABCD" w:rsidRDefault="00997C5D" w14:paraId="6F306FAA" w14:textId="77777777">
      <w:pPr>
        <w:spacing w:after="0"/>
        <w:jc w:val="center"/>
        <w:rPr>
          <w:rFonts w:ascii="Oslo Sans Office" w:hAnsi="Oslo Sans Office" w:eastAsia="Oslo Sans Office" w:cs="Oslo Sans Office"/>
          <w:color w:val="000000" w:themeColor="text1"/>
          <w:sz w:val="48"/>
          <w:szCs w:val="48"/>
        </w:rPr>
      </w:pPr>
    </w:p>
    <w:p w:rsidRPr="00FB5530" w:rsidR="00FB5530" w:rsidP="533498DA" w:rsidRDefault="00997C5D" w14:paraId="79834779" w14:textId="7E9932BF">
      <w:pPr>
        <w:spacing w:after="0"/>
        <w:jc w:val="center"/>
        <w:rPr>
          <w:rFonts w:ascii="Oslo Sans Office" w:hAnsi="Oslo Sans Office" w:eastAsia="Oslo Sans Office" w:cs="Oslo Sans Office"/>
          <w:b w:val="1"/>
          <w:bCs w:val="1"/>
          <w:color w:val="000000" w:themeColor="text1"/>
          <w:sz w:val="48"/>
          <w:szCs w:val="48"/>
        </w:rPr>
      </w:pPr>
      <w:r w:rsidRPr="26F5E14A" w:rsidR="2CB496D2">
        <w:rPr>
          <w:rFonts w:ascii="Oslo Sans Office" w:hAnsi="Oslo Sans Office" w:eastAsia="Oslo Sans Office" w:cs="Oslo Sans Office"/>
          <w:b w:val="1"/>
          <w:bCs w:val="1"/>
          <w:color w:val="000000" w:themeColor="text1" w:themeTint="FF" w:themeShade="FF"/>
          <w:sz w:val="48"/>
          <w:szCs w:val="48"/>
        </w:rPr>
        <w:t xml:space="preserve">Tilbudsinnbydelse for anskaffelse </w:t>
      </w:r>
      <w:r w:rsidRPr="26F5E14A" w:rsidR="5C322B89">
        <w:rPr>
          <w:rFonts w:ascii="Oslo Sans Office" w:hAnsi="Oslo Sans Office" w:eastAsia="Oslo Sans Office" w:cs="Oslo Sans Office"/>
          <w:b w:val="1"/>
          <w:bCs w:val="1"/>
          <w:color w:val="000000" w:themeColor="text1" w:themeTint="FF" w:themeShade="FF"/>
          <w:sz w:val="48"/>
          <w:szCs w:val="48"/>
        </w:rPr>
        <w:t>av tjenesteytingsavtale</w:t>
      </w:r>
      <w:r w:rsidRPr="26F5E14A" w:rsidR="146DFDDA">
        <w:rPr>
          <w:rFonts w:ascii="Oslo Sans Office" w:hAnsi="Oslo Sans Office" w:eastAsia="Oslo Sans Office" w:cs="Oslo Sans Office"/>
          <w:b w:val="1"/>
          <w:bCs w:val="1"/>
          <w:color w:val="000000" w:themeColor="text1" w:themeTint="FF" w:themeShade="FF"/>
          <w:sz w:val="48"/>
          <w:szCs w:val="48"/>
        </w:rPr>
        <w:t>r</w:t>
      </w:r>
      <w:r w:rsidRPr="26F5E14A" w:rsidR="5C322B89">
        <w:rPr>
          <w:rFonts w:ascii="Oslo Sans Office" w:hAnsi="Oslo Sans Office" w:eastAsia="Oslo Sans Office" w:cs="Oslo Sans Office"/>
          <w:b w:val="1"/>
          <w:bCs w:val="1"/>
          <w:color w:val="000000" w:themeColor="text1" w:themeTint="FF" w:themeShade="FF"/>
          <w:sz w:val="48"/>
          <w:szCs w:val="48"/>
        </w:rPr>
        <w:t xml:space="preserve"> </w:t>
      </w:r>
      <w:r w:rsidRPr="26F5E14A" w:rsidR="16F3EFF9">
        <w:rPr>
          <w:rFonts w:ascii="Oslo Sans Office" w:hAnsi="Oslo Sans Office" w:eastAsia="Oslo Sans Office" w:cs="Oslo Sans Office"/>
          <w:b w:val="1"/>
          <w:bCs w:val="1"/>
          <w:color w:val="000000" w:themeColor="text1" w:themeTint="FF" w:themeShade="FF"/>
          <w:sz w:val="48"/>
          <w:szCs w:val="48"/>
        </w:rPr>
        <w:t>for</w:t>
      </w:r>
      <w:r w:rsidRPr="26F5E14A" w:rsidR="5C322B89">
        <w:rPr>
          <w:rFonts w:ascii="Oslo Sans Office" w:hAnsi="Oslo Sans Office" w:eastAsia="Oslo Sans Office" w:cs="Oslo Sans Office"/>
          <w:b w:val="1"/>
          <w:bCs w:val="1"/>
          <w:color w:val="000000" w:themeColor="text1" w:themeTint="FF" w:themeShade="FF"/>
          <w:sz w:val="48"/>
          <w:szCs w:val="48"/>
        </w:rPr>
        <w:t xml:space="preserve"> </w:t>
      </w:r>
    </w:p>
    <w:p w:rsidR="14D53C80" w:rsidP="3FB0626D" w:rsidRDefault="14D53C80" w14:paraId="2DB103AA" w14:textId="2FDEFF0B">
      <w:pPr>
        <w:spacing w:after="0"/>
        <w:jc w:val="center"/>
      </w:pPr>
      <w:r w:rsidRPr="26F5E14A" w:rsidR="3EC5744B">
        <w:rPr>
          <w:rFonts w:ascii="Oslo Sans Office" w:hAnsi="Oslo Sans Office" w:eastAsia="Oslo Sans Office" w:cs="Oslo Sans Office"/>
          <w:b w:val="1"/>
          <w:bCs w:val="1"/>
          <w:color w:val="000000" w:themeColor="text1" w:themeTint="FF" w:themeShade="FF"/>
          <w:sz w:val="48"/>
          <w:szCs w:val="48"/>
        </w:rPr>
        <w:t>Ellingsrudhjemmet og Langerudhjemmet</w:t>
      </w:r>
    </w:p>
    <w:p w:rsidR="00FB5530" w:rsidP="66E3ABCD" w:rsidRDefault="00FB5530" w14:paraId="150B5D93" w14:textId="52D1AC9F">
      <w:pPr>
        <w:spacing w:after="0"/>
        <w:jc w:val="center"/>
        <w:rPr>
          <w:rFonts w:ascii="Oslo Sans Office" w:hAnsi="Oslo Sans Office" w:eastAsia="Oslo Sans Office" w:cs="Oslo Sans Office"/>
          <w:color w:val="000000" w:themeColor="text1"/>
          <w:sz w:val="48"/>
          <w:szCs w:val="48"/>
        </w:rPr>
      </w:pPr>
    </w:p>
    <w:p w:rsidR="00997C5D" w:rsidP="66E3ABCD" w:rsidRDefault="00997C5D" w14:paraId="4506723E" w14:textId="77777777">
      <w:pPr>
        <w:spacing w:after="0"/>
        <w:jc w:val="center"/>
        <w:rPr>
          <w:rFonts w:ascii="Oslo Sans Office" w:hAnsi="Oslo Sans Office" w:eastAsia="Oslo Sans Office" w:cs="Oslo Sans Office"/>
          <w:color w:val="000000" w:themeColor="text1"/>
          <w:sz w:val="48"/>
          <w:szCs w:val="48"/>
        </w:rPr>
      </w:pPr>
    </w:p>
    <w:p w:rsidR="00997C5D" w:rsidP="66E3ABCD" w:rsidRDefault="00997C5D" w14:paraId="3B7E3110" w14:textId="77777777">
      <w:pPr>
        <w:spacing w:after="0"/>
        <w:jc w:val="center"/>
        <w:rPr>
          <w:rFonts w:ascii="Oslo Sans Office" w:hAnsi="Oslo Sans Office" w:eastAsia="Oslo Sans Office" w:cs="Oslo Sans Office"/>
          <w:color w:val="000000" w:themeColor="text1"/>
          <w:sz w:val="48"/>
          <w:szCs w:val="48"/>
        </w:rPr>
      </w:pPr>
    </w:p>
    <w:p w:rsidRPr="00FB5530" w:rsidR="00FB5530" w:rsidP="26F5E14A" w:rsidRDefault="00FB5530" w14:paraId="288218A5" w14:textId="5E832999">
      <w:pPr>
        <w:spacing w:after="0"/>
        <w:rPr>
          <w:rFonts w:ascii="Oslo Sans Office" w:hAnsi="Oslo Sans Office" w:eastAsia="Oslo Sans Office" w:cs="Oslo Sans Office"/>
          <w:b w:val="1"/>
          <w:bCs w:val="1"/>
          <w:color w:val="000000" w:themeColor="text1"/>
        </w:rPr>
      </w:pPr>
    </w:p>
    <w:p w:rsidRPr="00FB5530" w:rsidR="00FB5530" w:rsidP="26F5E14A" w:rsidRDefault="00FB5530" w14:paraId="1921E3D8" w14:textId="19F8FDB1">
      <w:pPr>
        <w:spacing w:after="0"/>
        <w:rPr>
          <w:rFonts w:ascii="Oslo Sans Office" w:hAnsi="Oslo Sans Office" w:eastAsia="Oslo Sans Office" w:cs="Oslo Sans Office"/>
          <w:b w:val="1"/>
          <w:bCs w:val="1"/>
          <w:color w:val="000000" w:themeColor="text1"/>
        </w:rPr>
      </w:pPr>
    </w:p>
    <w:p w:rsidRPr="00FB5530" w:rsidR="00FB5530" w:rsidP="26F5E14A" w:rsidRDefault="00FB5530" w14:paraId="14746B01" w14:textId="3F3249E1">
      <w:pPr>
        <w:spacing w:after="0"/>
        <w:rPr>
          <w:rFonts w:ascii="Oslo Sans Office" w:hAnsi="Oslo Sans Office" w:eastAsia="Oslo Sans Office" w:cs="Oslo Sans Office"/>
          <w:b w:val="1"/>
          <w:bCs w:val="1"/>
          <w:color w:val="000000" w:themeColor="text1"/>
        </w:rPr>
      </w:pPr>
    </w:p>
    <w:p w:rsidRPr="00FB5530" w:rsidR="00FB5530" w:rsidP="26F5E14A" w:rsidRDefault="00FB5530" w14:paraId="507AD5AD" w14:textId="38F8BE1E">
      <w:pPr>
        <w:spacing w:after="0"/>
        <w:rPr>
          <w:rFonts w:ascii="Oslo Sans Office" w:hAnsi="Oslo Sans Office" w:eastAsia="Oslo Sans Office" w:cs="Oslo Sans Office"/>
          <w:b w:val="1"/>
          <w:bCs w:val="1"/>
          <w:color w:val="000000" w:themeColor="text1"/>
        </w:rPr>
      </w:pPr>
    </w:p>
    <w:p w:rsidRPr="00FB5530" w:rsidR="00FB5530" w:rsidP="26F5E14A" w:rsidRDefault="00FB5530" w14:paraId="66D44944" w14:textId="2C69C5D0">
      <w:pPr>
        <w:spacing w:after="0"/>
        <w:rPr>
          <w:rFonts w:ascii="Oslo Sans Office" w:hAnsi="Oslo Sans Office" w:eastAsia="Oslo Sans Office" w:cs="Oslo Sans Office"/>
          <w:b w:val="1"/>
          <w:bCs w:val="1"/>
          <w:color w:val="000000" w:themeColor="text1"/>
        </w:rPr>
      </w:pPr>
    </w:p>
    <w:p w:rsidRPr="00FB5530" w:rsidR="00FB5530" w:rsidP="26F5E14A" w:rsidRDefault="000D5765" w14:paraId="26E32571" w14:textId="00291F2F">
      <w:pPr>
        <w:tabs>
          <w:tab w:val="left" w:pos="6070"/>
        </w:tabs>
        <w:spacing w:after="0"/>
        <w:rPr>
          <w:rFonts w:ascii="Oslo Sans Office" w:hAnsi="Oslo Sans Office" w:eastAsia="Oslo Sans Office" w:cs="Oslo Sans Office"/>
          <w:b w:val="1"/>
          <w:bCs w:val="1"/>
          <w:color w:val="000000" w:themeColor="text1"/>
        </w:rPr>
      </w:pPr>
      <w:r>
        <w:rPr>
          <w:noProof/>
          <w:lang w:eastAsia="nb-NO"/>
        </w:rPr>
        <w:drawing>
          <wp:anchor distT="0" distB="0" distL="114300" distR="114300" simplePos="0" relativeHeight="251658240" behindDoc="1" locked="0" layoutInCell="1" allowOverlap="1" wp14:anchorId="23A43F86" wp14:editId="449E042C">
            <wp:simplePos x="0" y="0"/>
            <wp:positionH relativeFrom="margin">
              <wp:align>center</wp:align>
            </wp:positionH>
            <wp:positionV relativeFrom="page">
              <wp:posOffset>6917690</wp:posOffset>
            </wp:positionV>
            <wp:extent cx="2181225" cy="1134110"/>
            <wp:effectExtent l="0" t="0" r="9525" b="8890"/>
            <wp:wrapNone/>
            <wp:docPr id="300281588" name="Bilde 30028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3">
                      <a:extLst>
                        <a:ext uri="{28A0092B-C50C-407E-A947-70E740481C1C}">
                          <a14:useLocalDpi xmlns:a14="http://schemas.microsoft.com/office/drawing/2010/main" val="0"/>
                        </a:ext>
                      </a:extLst>
                    </a:blip>
                    <a:stretch>
                      <a:fillRect/>
                    </a:stretch>
                  </pic:blipFill>
                  <pic:spPr>
                    <a:xfrm>
                      <a:off x="0" y="0"/>
                      <a:ext cx="2181225" cy="1134110"/>
                    </a:xfrm>
                    <a:prstGeom prst="rect">
                      <a:avLst/>
                    </a:prstGeom>
                  </pic:spPr>
                </pic:pic>
              </a:graphicData>
            </a:graphic>
            <wp14:sizeRelH relativeFrom="margin">
              <wp14:pctWidth>0</wp14:pctWidth>
            </wp14:sizeRelH>
            <wp14:sizeRelV relativeFrom="margin">
              <wp14:pctHeight>0</wp14:pctHeight>
            </wp14:sizeRelV>
          </wp:anchor>
        </w:drawing>
      </w:r>
      <w:r w:rsidR="00785A8D">
        <w:rPr>
          <w:rFonts w:ascii="Oslo Sans Office" w:hAnsi="Oslo Sans Office" w:eastAsia="Oslo Sans Office" w:cs="Oslo Sans Office"/>
          <w:b/>
          <w:bCs/>
          <w:color w:val="000000" w:themeColor="text1"/>
          <w:szCs w:val="20"/>
        </w:rPr>
        <w:tab/>
      </w:r>
    </w:p>
    <w:p w:rsidRPr="00FB5530" w:rsidR="00FB5530" w:rsidP="3DBFD44B" w:rsidRDefault="00FB5530" w14:paraId="3E018E19" w14:textId="3F1FD552">
      <w:pPr>
        <w:spacing w:after="0"/>
        <w:jc w:val="center"/>
        <w:rPr>
          <w:rFonts w:ascii="Oslo Sans Office" w:hAnsi="Oslo Sans Office" w:eastAsia="Oslo Sans Office" w:cs="Oslo Sans Office"/>
          <w:b w:val="1"/>
          <w:bCs w:val="1"/>
          <w:color w:val="000000" w:themeColor="text1"/>
        </w:rPr>
      </w:pPr>
    </w:p>
    <w:p w:rsidR="3DBFD44B" w:rsidP="3DBFD44B" w:rsidRDefault="3DBFD44B" w14:paraId="02529F10" w14:textId="3BE0DBE1">
      <w:pPr>
        <w:spacing w:after="0"/>
        <w:jc w:val="center"/>
        <w:rPr>
          <w:rFonts w:ascii="Oslo Sans Office" w:hAnsi="Oslo Sans Office" w:eastAsia="Oslo Sans Office" w:cs="Oslo Sans Office"/>
          <w:b w:val="1"/>
          <w:bCs w:val="1"/>
          <w:color w:val="000000" w:themeColor="text1" w:themeTint="FF" w:themeShade="FF"/>
        </w:rPr>
      </w:pPr>
    </w:p>
    <w:p w:rsidRPr="00FB5530" w:rsidR="00FB5530" w:rsidP="26F5E14A" w:rsidRDefault="00FB5530" w14:paraId="51BEDA28" w14:textId="3E9781C4">
      <w:pPr>
        <w:spacing w:after="0"/>
        <w:rPr>
          <w:rFonts w:ascii="Oslo Sans Office" w:hAnsi="Oslo Sans Office" w:eastAsia="Oslo Sans Office" w:cs="Oslo Sans Office"/>
          <w:b w:val="1"/>
          <w:bCs w:val="1"/>
          <w:color w:val="000000" w:themeColor="text1"/>
        </w:rPr>
      </w:pPr>
    </w:p>
    <w:p w:rsidR="69173B94" w:rsidP="69173B94" w:rsidRDefault="69173B94" w14:paraId="0A292F21" w14:textId="4A58EC3A">
      <w:pPr>
        <w:spacing w:after="0"/>
        <w:rPr>
          <w:rFonts w:ascii="Oslo Sans Office" w:hAnsi="Oslo Sans Office" w:eastAsia="Oslo Sans Office" w:cs="Oslo Sans Office"/>
          <w:b w:val="1"/>
          <w:bCs w:val="1"/>
          <w:color w:val="000000" w:themeColor="text1"/>
        </w:rPr>
      </w:pPr>
    </w:p>
    <w:p w:rsidR="4106B503" w:rsidP="4106B503" w:rsidRDefault="4106B503" w14:paraId="608CB0E9" w14:textId="29F1D513">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654A1A7D" w14:textId="73506117">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12D63F79" w14:textId="6C0BE03C">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14E9FEFD" w14:textId="6EC2FA67">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4712786C" w14:textId="505E0814">
      <w:pPr>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6D432BA2" w14:textId="01C03B2E">
      <w:pPr>
        <w:pStyle w:val="Normal"/>
        <w:spacing w:after="0"/>
        <w:rPr>
          <w:rFonts w:ascii="Oslo Sans Office" w:hAnsi="Oslo Sans Office" w:eastAsia="Oslo Sans Office" w:cs="Oslo Sans Office"/>
          <w:b w:val="1"/>
          <w:bCs w:val="1"/>
          <w:color w:val="000000" w:themeColor="text1" w:themeTint="FF" w:themeShade="FF"/>
        </w:rPr>
      </w:pPr>
    </w:p>
    <w:p w:rsidR="4106B503" w:rsidP="4106B503" w:rsidRDefault="4106B503" w14:paraId="38718CC2" w14:textId="4720F5B3">
      <w:pPr>
        <w:pStyle w:val="Normal"/>
        <w:spacing w:after="0"/>
        <w:rPr>
          <w:rFonts w:ascii="Oslo Sans Office" w:hAnsi="Oslo Sans Office" w:eastAsia="Oslo Sans Office" w:cs="Oslo Sans Office"/>
          <w:b w:val="1"/>
          <w:bCs w:val="1"/>
          <w:color w:val="000000" w:themeColor="text1" w:themeTint="FF" w:themeShade="FF"/>
        </w:rPr>
      </w:pPr>
    </w:p>
    <w:sdt>
      <w:sdtPr>
        <w:id w:val="-550384544"/>
        <w:docPartObj>
          <w:docPartGallery w:val="Table of Contents"/>
          <w:docPartUnique/>
        </w:docPartObj>
        <w:rPr>
          <w:rFonts w:ascii="Oslo Sans Office" w:hAnsi="Oslo Sans Office" w:eastAsia="" w:cs="" w:asciiTheme="minorAscii" w:hAnsiTheme="minorAscii" w:eastAsiaTheme="minorEastAsia" w:cstheme="minorBidi"/>
          <w:color w:val="auto"/>
          <w:sz w:val="20"/>
          <w:szCs w:val="20"/>
          <w:lang w:eastAsia="en-US"/>
        </w:rPr>
      </w:sdtPr>
      <w:sdtEndPr>
        <w:rPr>
          <w:rFonts w:ascii="Oslo Sans Office" w:hAnsi="Oslo Sans Office" w:eastAsia="" w:cs="" w:asciiTheme="minorAscii" w:hAnsiTheme="minorAscii" w:eastAsiaTheme="minorEastAsia" w:cstheme="minorBidi"/>
          <w:b w:val="1"/>
          <w:bCs w:val="1"/>
          <w:color w:val="auto"/>
          <w:sz w:val="20"/>
          <w:szCs w:val="20"/>
          <w:lang w:eastAsia="en-US"/>
        </w:rPr>
      </w:sdtEndPr>
      <w:sdtContent>
        <w:p w:rsidR="00A02D9A" w:rsidRDefault="00A02D9A" w14:paraId="1AD74821" w14:textId="300FF791">
          <w:pPr>
            <w:pStyle w:val="TOCHeading"/>
          </w:pPr>
          <w:r w:rsidR="01E35B05">
            <w:rPr/>
            <w:t>Innholdsfortegnelse</w:t>
          </w:r>
        </w:p>
        <w:p w:rsidRPr="00A87791" w:rsidR="00287CFB" w:rsidP="5869C9C1" w:rsidRDefault="00287CFB" w14:paraId="6AFC6F67" w14:textId="593CE8A1">
          <w:pPr>
            <w:pStyle w:val="TOC1"/>
            <w:tabs>
              <w:tab w:val="right" w:leader="dot" w:pos="9255"/>
            </w:tabs>
          </w:pPr>
          <w:r>
            <w:fldChar w:fldCharType="begin"/>
          </w:r>
          <w:r>
            <w:instrText xml:space="preserve">TOC \o "1-3" \z \u \h</w:instrText>
          </w:r>
          <w:r>
            <w:fldChar w:fldCharType="separate"/>
          </w:r>
          <w:hyperlink w:anchor="_Toc836188947">
            <w:r w:rsidRPr="26F5E14A" w:rsidR="191962AE">
              <w:rPr>
                <w:rStyle w:val="Hyperlink"/>
              </w:rPr>
              <w:t>1. OM ANSKAFFELSEN</w:t>
            </w:r>
            <w:r>
              <w:tab/>
            </w:r>
            <w:r>
              <w:fldChar w:fldCharType="begin"/>
            </w:r>
            <w:r>
              <w:instrText xml:space="preserve">PAGEREF _Toc836188947 \h</w:instrText>
            </w:r>
            <w:r>
              <w:fldChar w:fldCharType="separate"/>
            </w:r>
            <w:r w:rsidRPr="26F5E14A" w:rsidR="191962AE">
              <w:rPr>
                <w:rStyle w:val="Hyperlink"/>
              </w:rPr>
              <w:t>2</w:t>
            </w:r>
            <w:r>
              <w:fldChar w:fldCharType="end"/>
            </w:r>
          </w:hyperlink>
        </w:p>
        <w:p w:rsidRPr="00A87791" w:rsidR="00287CFB" w:rsidP="5869C9C1" w:rsidRDefault="69173B94" w14:paraId="714AA027" w14:textId="39064F47">
          <w:pPr>
            <w:pStyle w:val="TOC1"/>
            <w:tabs>
              <w:tab w:val="right" w:leader="dot" w:pos="9255"/>
            </w:tabs>
          </w:pPr>
          <w:hyperlink w:anchor="_Toc311002892">
            <w:r w:rsidRPr="26F5E14A" w:rsidR="191962AE">
              <w:rPr>
                <w:rStyle w:val="Hyperlink"/>
              </w:rPr>
              <w:t>1.1 Innledning</w:t>
            </w:r>
            <w:r>
              <w:tab/>
            </w:r>
            <w:r>
              <w:fldChar w:fldCharType="begin"/>
            </w:r>
            <w:r>
              <w:instrText xml:space="preserve">PAGEREF _Toc311002892 \h</w:instrText>
            </w:r>
            <w:r>
              <w:fldChar w:fldCharType="separate"/>
            </w:r>
            <w:r w:rsidRPr="26F5E14A" w:rsidR="191962AE">
              <w:rPr>
                <w:rStyle w:val="Hyperlink"/>
              </w:rPr>
              <w:t>2</w:t>
            </w:r>
            <w:r>
              <w:fldChar w:fldCharType="end"/>
            </w:r>
          </w:hyperlink>
        </w:p>
        <w:p w:rsidRPr="00A87791" w:rsidR="00287CFB" w:rsidP="5869C9C1" w:rsidRDefault="69173B94" w14:paraId="56EEDAFF" w14:textId="391FF6A2">
          <w:pPr>
            <w:pStyle w:val="TOC1"/>
            <w:tabs>
              <w:tab w:val="right" w:leader="dot" w:pos="9255"/>
            </w:tabs>
          </w:pPr>
          <w:hyperlink w:anchor="_Toc1337867234">
            <w:r w:rsidRPr="26F5E14A" w:rsidR="191962AE">
              <w:rPr>
                <w:rStyle w:val="Hyperlink"/>
              </w:rPr>
              <w:t>1.2 Oppdragsgiver</w:t>
            </w:r>
            <w:r>
              <w:tab/>
            </w:r>
            <w:r>
              <w:fldChar w:fldCharType="begin"/>
            </w:r>
            <w:r>
              <w:instrText xml:space="preserve">PAGEREF _Toc1337867234 \h</w:instrText>
            </w:r>
            <w:r>
              <w:fldChar w:fldCharType="separate"/>
            </w:r>
            <w:r w:rsidRPr="26F5E14A" w:rsidR="191962AE">
              <w:rPr>
                <w:rStyle w:val="Hyperlink"/>
              </w:rPr>
              <w:t>2</w:t>
            </w:r>
            <w:r>
              <w:fldChar w:fldCharType="end"/>
            </w:r>
          </w:hyperlink>
        </w:p>
        <w:p w:rsidRPr="00A87791" w:rsidR="00287CFB" w:rsidP="5869C9C1" w:rsidRDefault="69173B94" w14:paraId="245458F5" w14:textId="2BA6D405">
          <w:pPr>
            <w:pStyle w:val="TOC1"/>
            <w:tabs>
              <w:tab w:val="right" w:leader="dot" w:pos="9255"/>
            </w:tabs>
          </w:pPr>
          <w:hyperlink w:anchor="_Toc1822462876">
            <w:r w:rsidRPr="26F5E14A" w:rsidR="191962AE">
              <w:rPr>
                <w:rStyle w:val="Hyperlink"/>
              </w:rPr>
              <w:t>1.3 Orientering om anskaffelsen</w:t>
            </w:r>
            <w:r>
              <w:tab/>
            </w:r>
            <w:r>
              <w:fldChar w:fldCharType="begin"/>
            </w:r>
            <w:r>
              <w:instrText xml:space="preserve">PAGEREF _Toc1822462876 \h</w:instrText>
            </w:r>
            <w:r>
              <w:fldChar w:fldCharType="separate"/>
            </w:r>
            <w:r w:rsidRPr="26F5E14A" w:rsidR="191962AE">
              <w:rPr>
                <w:rStyle w:val="Hyperlink"/>
              </w:rPr>
              <w:t>2</w:t>
            </w:r>
            <w:r>
              <w:fldChar w:fldCharType="end"/>
            </w:r>
          </w:hyperlink>
        </w:p>
        <w:p w:rsidRPr="00A87791" w:rsidR="00287CFB" w:rsidP="5869C9C1" w:rsidRDefault="69173B94" w14:paraId="52E56D32" w14:textId="4EFED8A6">
          <w:pPr>
            <w:pStyle w:val="TOC2"/>
            <w:tabs>
              <w:tab w:val="right" w:leader="dot" w:pos="9255"/>
            </w:tabs>
          </w:pPr>
          <w:hyperlink w:anchor="_Toc712991387">
            <w:r w:rsidRPr="26F5E14A" w:rsidR="191962AE">
              <w:rPr>
                <w:rStyle w:val="Hyperlink"/>
              </w:rPr>
              <w:t>1.3.1 Innledning</w:t>
            </w:r>
            <w:r>
              <w:tab/>
            </w:r>
            <w:r>
              <w:fldChar w:fldCharType="begin"/>
            </w:r>
            <w:r>
              <w:instrText xml:space="preserve">PAGEREF _Toc712991387 \h</w:instrText>
            </w:r>
            <w:r>
              <w:fldChar w:fldCharType="separate"/>
            </w:r>
            <w:r w:rsidRPr="26F5E14A" w:rsidR="191962AE">
              <w:rPr>
                <w:rStyle w:val="Hyperlink"/>
              </w:rPr>
              <w:t>2</w:t>
            </w:r>
            <w:r>
              <w:fldChar w:fldCharType="end"/>
            </w:r>
          </w:hyperlink>
        </w:p>
        <w:p w:rsidRPr="00A87791" w:rsidR="00287CFB" w:rsidP="5869C9C1" w:rsidRDefault="69173B94" w14:paraId="469AE7DD" w14:textId="4A6D59F1">
          <w:pPr>
            <w:pStyle w:val="TOC2"/>
            <w:tabs>
              <w:tab w:val="right" w:leader="dot" w:pos="9255"/>
            </w:tabs>
          </w:pPr>
          <w:hyperlink w:anchor="_Toc1914063774">
            <w:r w:rsidRPr="26F5E14A" w:rsidR="191962AE">
              <w:rPr>
                <w:rStyle w:val="Hyperlink"/>
              </w:rPr>
              <w:t>1.3.2 Formål og omfang av anskaffelsen</w:t>
            </w:r>
            <w:r>
              <w:tab/>
            </w:r>
            <w:r>
              <w:fldChar w:fldCharType="begin"/>
            </w:r>
            <w:r>
              <w:instrText xml:space="preserve">PAGEREF _Toc1914063774 \h</w:instrText>
            </w:r>
            <w:r>
              <w:fldChar w:fldCharType="separate"/>
            </w:r>
            <w:r w:rsidRPr="26F5E14A" w:rsidR="191962AE">
              <w:rPr>
                <w:rStyle w:val="Hyperlink"/>
              </w:rPr>
              <w:t>2</w:t>
            </w:r>
            <w:r>
              <w:fldChar w:fldCharType="end"/>
            </w:r>
          </w:hyperlink>
        </w:p>
        <w:p w:rsidRPr="00A87791" w:rsidR="00287CFB" w:rsidP="5869C9C1" w:rsidRDefault="69173B94" w14:paraId="3FBDD4D0" w14:textId="6A310575">
          <w:pPr>
            <w:pStyle w:val="TOC1"/>
            <w:tabs>
              <w:tab w:val="right" w:leader="dot" w:pos="9255"/>
            </w:tabs>
          </w:pPr>
          <w:hyperlink w:anchor="_Toc656358044">
            <w:r w:rsidRPr="26F5E14A" w:rsidR="191962AE">
              <w:rPr>
                <w:rStyle w:val="Hyperlink"/>
              </w:rPr>
              <w:t>1.4 Delavtale I – Ellingsrudhjemmet</w:t>
            </w:r>
            <w:r>
              <w:tab/>
            </w:r>
            <w:r>
              <w:fldChar w:fldCharType="begin"/>
            </w:r>
            <w:r>
              <w:instrText xml:space="preserve">PAGEREF _Toc656358044 \h</w:instrText>
            </w:r>
            <w:r>
              <w:fldChar w:fldCharType="separate"/>
            </w:r>
            <w:r w:rsidRPr="26F5E14A" w:rsidR="191962AE">
              <w:rPr>
                <w:rStyle w:val="Hyperlink"/>
              </w:rPr>
              <w:t>4</w:t>
            </w:r>
            <w:r>
              <w:fldChar w:fldCharType="end"/>
            </w:r>
          </w:hyperlink>
        </w:p>
        <w:p w:rsidRPr="00A87791" w:rsidR="00287CFB" w:rsidP="5869C9C1" w:rsidRDefault="69173B94" w14:paraId="709A0CFF" w14:textId="470B81D5">
          <w:pPr>
            <w:pStyle w:val="TOC3"/>
            <w:tabs>
              <w:tab w:val="right" w:leader="dot" w:pos="9255"/>
            </w:tabs>
          </w:pPr>
          <w:hyperlink w:anchor="_Toc297504958">
            <w:r w:rsidRPr="26F5E14A" w:rsidR="191962AE">
              <w:rPr>
                <w:rStyle w:val="Hyperlink"/>
              </w:rPr>
              <w:t>1.4.1 Ansatte</w:t>
            </w:r>
            <w:r>
              <w:tab/>
            </w:r>
            <w:r>
              <w:fldChar w:fldCharType="begin"/>
            </w:r>
            <w:r>
              <w:instrText xml:space="preserve">PAGEREF _Toc297504958 \h</w:instrText>
            </w:r>
            <w:r>
              <w:fldChar w:fldCharType="separate"/>
            </w:r>
            <w:r w:rsidRPr="26F5E14A" w:rsidR="191962AE">
              <w:rPr>
                <w:rStyle w:val="Hyperlink"/>
              </w:rPr>
              <w:t>4</w:t>
            </w:r>
            <w:r>
              <w:fldChar w:fldCharType="end"/>
            </w:r>
          </w:hyperlink>
        </w:p>
        <w:p w:rsidRPr="00A87791" w:rsidR="00287CFB" w:rsidP="5869C9C1" w:rsidRDefault="69173B94" w14:paraId="60F17FE1" w14:textId="13D775BA">
          <w:pPr>
            <w:pStyle w:val="TOC1"/>
            <w:tabs>
              <w:tab w:val="right" w:leader="dot" w:pos="9255"/>
            </w:tabs>
          </w:pPr>
          <w:hyperlink w:anchor="_Toc420000383">
            <w:r w:rsidRPr="26F5E14A" w:rsidR="191962AE">
              <w:rPr>
                <w:rStyle w:val="Hyperlink"/>
              </w:rPr>
              <w:t>1.4.1.1 Lønnsnivå per år</w:t>
            </w:r>
            <w:r>
              <w:tab/>
            </w:r>
            <w:r>
              <w:fldChar w:fldCharType="begin"/>
            </w:r>
            <w:r>
              <w:instrText xml:space="preserve">PAGEREF _Toc420000383 \h</w:instrText>
            </w:r>
            <w:r>
              <w:fldChar w:fldCharType="separate"/>
            </w:r>
            <w:r w:rsidRPr="26F5E14A" w:rsidR="191962AE">
              <w:rPr>
                <w:rStyle w:val="Hyperlink"/>
              </w:rPr>
              <w:t>4</w:t>
            </w:r>
            <w:r>
              <w:fldChar w:fldCharType="end"/>
            </w:r>
          </w:hyperlink>
        </w:p>
        <w:p w:rsidRPr="00A87791" w:rsidR="00287CFB" w:rsidP="5869C9C1" w:rsidRDefault="69173B94" w14:paraId="2BC3D4A6" w14:textId="76D8B584">
          <w:pPr>
            <w:pStyle w:val="TOC3"/>
            <w:tabs>
              <w:tab w:val="right" w:leader="dot" w:pos="9255"/>
            </w:tabs>
          </w:pPr>
          <w:hyperlink w:anchor="_Toc1367896490">
            <w:r w:rsidRPr="26F5E14A" w:rsidR="191962AE">
              <w:rPr>
                <w:rStyle w:val="Hyperlink"/>
              </w:rPr>
              <w:t>1.4.2 Eksisterende avtaleforhold ved virksomhetsoverdragelse</w:t>
            </w:r>
            <w:r>
              <w:tab/>
            </w:r>
            <w:r>
              <w:fldChar w:fldCharType="begin"/>
            </w:r>
            <w:r>
              <w:instrText xml:space="preserve">PAGEREF _Toc1367896490 \h</w:instrText>
            </w:r>
            <w:r>
              <w:fldChar w:fldCharType="separate"/>
            </w:r>
            <w:r w:rsidRPr="26F5E14A" w:rsidR="191962AE">
              <w:rPr>
                <w:rStyle w:val="Hyperlink"/>
              </w:rPr>
              <w:t>5</w:t>
            </w:r>
            <w:r>
              <w:fldChar w:fldCharType="end"/>
            </w:r>
          </w:hyperlink>
        </w:p>
        <w:p w:rsidRPr="00A87791" w:rsidR="00287CFB" w:rsidP="5869C9C1" w:rsidRDefault="69173B94" w14:paraId="12C1AC17" w14:textId="123508AF">
          <w:pPr>
            <w:pStyle w:val="TOC3"/>
            <w:tabs>
              <w:tab w:val="right" w:leader="dot" w:pos="9255"/>
            </w:tabs>
          </w:pPr>
          <w:hyperlink w:anchor="_Toc644921659">
            <w:r w:rsidRPr="26F5E14A" w:rsidR="191962AE">
              <w:rPr>
                <w:rStyle w:val="Hyperlink"/>
              </w:rPr>
              <w:t>1.4.3 Nærmere om bygget</w:t>
            </w:r>
            <w:r>
              <w:tab/>
            </w:r>
            <w:r>
              <w:fldChar w:fldCharType="begin"/>
            </w:r>
            <w:r>
              <w:instrText xml:space="preserve">PAGEREF _Toc644921659 \h</w:instrText>
            </w:r>
            <w:r>
              <w:fldChar w:fldCharType="separate"/>
            </w:r>
            <w:r w:rsidRPr="26F5E14A" w:rsidR="191962AE">
              <w:rPr>
                <w:rStyle w:val="Hyperlink"/>
              </w:rPr>
              <w:t>5</w:t>
            </w:r>
            <w:r>
              <w:fldChar w:fldCharType="end"/>
            </w:r>
          </w:hyperlink>
        </w:p>
        <w:p w:rsidRPr="00A87791" w:rsidR="00287CFB" w:rsidP="5869C9C1" w:rsidRDefault="69173B94" w14:paraId="2AF3A248" w14:textId="6C705F0D">
          <w:pPr>
            <w:pStyle w:val="TOC3"/>
            <w:tabs>
              <w:tab w:val="right" w:leader="dot" w:pos="9255"/>
            </w:tabs>
          </w:pPr>
          <w:hyperlink w:anchor="_Toc1257470457">
            <w:r w:rsidRPr="26F5E14A" w:rsidR="191962AE">
              <w:rPr>
                <w:rStyle w:val="Hyperlink"/>
              </w:rPr>
              <w:t>1.4.4 Parkering</w:t>
            </w:r>
            <w:r>
              <w:tab/>
            </w:r>
            <w:r>
              <w:fldChar w:fldCharType="begin"/>
            </w:r>
            <w:r>
              <w:instrText xml:space="preserve">PAGEREF _Toc1257470457 \h</w:instrText>
            </w:r>
            <w:r>
              <w:fldChar w:fldCharType="separate"/>
            </w:r>
            <w:r w:rsidRPr="26F5E14A" w:rsidR="191962AE">
              <w:rPr>
                <w:rStyle w:val="Hyperlink"/>
              </w:rPr>
              <w:t>6</w:t>
            </w:r>
            <w:r>
              <w:fldChar w:fldCharType="end"/>
            </w:r>
          </w:hyperlink>
        </w:p>
        <w:p w:rsidRPr="00A87791" w:rsidR="00287CFB" w:rsidP="5869C9C1" w:rsidRDefault="69173B94" w14:paraId="5FA57946" w14:textId="4C0E6DFA">
          <w:pPr>
            <w:pStyle w:val="TOC3"/>
            <w:tabs>
              <w:tab w:val="right" w:leader="dot" w:pos="9255"/>
            </w:tabs>
          </w:pPr>
          <w:hyperlink w:anchor="_Toc2029753276">
            <w:r w:rsidRPr="26F5E14A" w:rsidR="191962AE">
              <w:rPr>
                <w:rStyle w:val="Hyperlink"/>
              </w:rPr>
              <w:t>1.4.5 Strøm og fjernvarme</w:t>
            </w:r>
            <w:r>
              <w:tab/>
            </w:r>
            <w:r>
              <w:fldChar w:fldCharType="begin"/>
            </w:r>
            <w:r>
              <w:instrText xml:space="preserve">PAGEREF _Toc2029753276 \h</w:instrText>
            </w:r>
            <w:r>
              <w:fldChar w:fldCharType="separate"/>
            </w:r>
            <w:r w:rsidRPr="26F5E14A" w:rsidR="191962AE">
              <w:rPr>
                <w:rStyle w:val="Hyperlink"/>
              </w:rPr>
              <w:t>6</w:t>
            </w:r>
            <w:r>
              <w:fldChar w:fldCharType="end"/>
            </w:r>
          </w:hyperlink>
        </w:p>
        <w:p w:rsidRPr="00A87791" w:rsidR="00287CFB" w:rsidP="5869C9C1" w:rsidRDefault="69173B94" w14:paraId="6A2A5974" w14:textId="27A4F334">
          <w:pPr>
            <w:pStyle w:val="TOC3"/>
            <w:tabs>
              <w:tab w:val="right" w:leader="dot" w:pos="9255"/>
            </w:tabs>
          </w:pPr>
          <w:hyperlink w:anchor="_Toc1986603320">
            <w:r w:rsidRPr="26F5E14A" w:rsidR="191962AE">
              <w:rPr>
                <w:rStyle w:val="Hyperlink"/>
              </w:rPr>
              <w:t>1.4.6 Inventar og utstyr</w:t>
            </w:r>
            <w:r>
              <w:tab/>
            </w:r>
            <w:r>
              <w:fldChar w:fldCharType="begin"/>
            </w:r>
            <w:r>
              <w:instrText xml:space="preserve">PAGEREF _Toc1986603320 \h</w:instrText>
            </w:r>
            <w:r>
              <w:fldChar w:fldCharType="separate"/>
            </w:r>
            <w:r w:rsidRPr="26F5E14A" w:rsidR="191962AE">
              <w:rPr>
                <w:rStyle w:val="Hyperlink"/>
              </w:rPr>
              <w:t>6</w:t>
            </w:r>
            <w:r>
              <w:fldChar w:fldCharType="end"/>
            </w:r>
          </w:hyperlink>
        </w:p>
        <w:p w:rsidRPr="00A87791" w:rsidR="00287CFB" w:rsidP="5869C9C1" w:rsidRDefault="69173B94" w14:paraId="75B6ADF9" w14:textId="6468547B">
          <w:pPr>
            <w:pStyle w:val="TOC3"/>
            <w:tabs>
              <w:tab w:val="right" w:leader="dot" w:pos="9255"/>
            </w:tabs>
          </w:pPr>
          <w:hyperlink w:anchor="_Toc197680762">
            <w:r w:rsidRPr="26F5E14A" w:rsidR="191962AE">
              <w:rPr>
                <w:rStyle w:val="Hyperlink"/>
              </w:rPr>
              <w:t>1.4.7 Sykesignal</w:t>
            </w:r>
            <w:r>
              <w:tab/>
            </w:r>
            <w:r>
              <w:fldChar w:fldCharType="begin"/>
            </w:r>
            <w:r>
              <w:instrText xml:space="preserve">PAGEREF _Toc197680762 \h</w:instrText>
            </w:r>
            <w:r>
              <w:fldChar w:fldCharType="separate"/>
            </w:r>
            <w:r w:rsidRPr="26F5E14A" w:rsidR="191962AE">
              <w:rPr>
                <w:rStyle w:val="Hyperlink"/>
              </w:rPr>
              <w:t>7</w:t>
            </w:r>
            <w:r>
              <w:fldChar w:fldCharType="end"/>
            </w:r>
          </w:hyperlink>
        </w:p>
        <w:p w:rsidRPr="00A87791" w:rsidR="00287CFB" w:rsidP="5869C9C1" w:rsidRDefault="69173B94" w14:paraId="7C3D2CCE" w14:textId="386CC437">
          <w:pPr>
            <w:pStyle w:val="TOC3"/>
            <w:tabs>
              <w:tab w:val="right" w:leader="dot" w:pos="9255"/>
            </w:tabs>
          </w:pPr>
          <w:hyperlink w:anchor="_Toc2028403041">
            <w:r w:rsidRPr="26F5E14A" w:rsidR="191962AE">
              <w:rPr>
                <w:rStyle w:val="Hyperlink"/>
              </w:rPr>
              <w:t>1.4.8 Status IKT</w:t>
            </w:r>
            <w:r>
              <w:tab/>
            </w:r>
            <w:r>
              <w:fldChar w:fldCharType="begin"/>
            </w:r>
            <w:r>
              <w:instrText xml:space="preserve">PAGEREF _Toc2028403041 \h</w:instrText>
            </w:r>
            <w:r>
              <w:fldChar w:fldCharType="separate"/>
            </w:r>
            <w:r w:rsidRPr="26F5E14A" w:rsidR="191962AE">
              <w:rPr>
                <w:rStyle w:val="Hyperlink"/>
              </w:rPr>
              <w:t>7</w:t>
            </w:r>
            <w:r>
              <w:fldChar w:fldCharType="end"/>
            </w:r>
          </w:hyperlink>
        </w:p>
        <w:p w:rsidRPr="00A87791" w:rsidR="00287CFB" w:rsidP="5869C9C1" w:rsidRDefault="69173B94" w14:paraId="51ECC4B5" w14:textId="50D7B226">
          <w:pPr>
            <w:pStyle w:val="TOC3"/>
            <w:tabs>
              <w:tab w:val="right" w:leader="dot" w:pos="9255"/>
            </w:tabs>
          </w:pPr>
          <w:hyperlink w:anchor="_Toc1782722841">
            <w:r w:rsidRPr="26F5E14A" w:rsidR="191962AE">
              <w:rPr>
                <w:rStyle w:val="Hyperlink"/>
              </w:rPr>
              <w:t>1.4.9 Journalføring i Gerica</w:t>
            </w:r>
            <w:r>
              <w:tab/>
            </w:r>
            <w:r>
              <w:fldChar w:fldCharType="begin"/>
            </w:r>
            <w:r>
              <w:instrText xml:space="preserve">PAGEREF _Toc1782722841 \h</w:instrText>
            </w:r>
            <w:r>
              <w:fldChar w:fldCharType="separate"/>
            </w:r>
            <w:r w:rsidRPr="26F5E14A" w:rsidR="191962AE">
              <w:rPr>
                <w:rStyle w:val="Hyperlink"/>
              </w:rPr>
              <w:t>7</w:t>
            </w:r>
            <w:r>
              <w:fldChar w:fldCharType="end"/>
            </w:r>
          </w:hyperlink>
        </w:p>
        <w:p w:rsidRPr="00A87791" w:rsidR="00287CFB" w:rsidP="5869C9C1" w:rsidRDefault="69173B94" w14:paraId="034346EC" w14:textId="5D76FA80">
          <w:pPr>
            <w:pStyle w:val="TOC3"/>
            <w:tabs>
              <w:tab w:val="right" w:leader="dot" w:pos="9255"/>
            </w:tabs>
          </w:pPr>
          <w:hyperlink w:anchor="_Toc2100916389">
            <w:r w:rsidRPr="26F5E14A" w:rsidR="191962AE">
              <w:rPr>
                <w:rStyle w:val="Hyperlink"/>
              </w:rPr>
              <w:t>1.5.1 Ansatte</w:t>
            </w:r>
            <w:r>
              <w:tab/>
            </w:r>
            <w:r>
              <w:fldChar w:fldCharType="begin"/>
            </w:r>
            <w:r>
              <w:instrText xml:space="preserve">PAGEREF _Toc2100916389 \h</w:instrText>
            </w:r>
            <w:r>
              <w:fldChar w:fldCharType="separate"/>
            </w:r>
            <w:r w:rsidRPr="26F5E14A" w:rsidR="191962AE">
              <w:rPr>
                <w:rStyle w:val="Hyperlink"/>
              </w:rPr>
              <w:t>8</w:t>
            </w:r>
            <w:r>
              <w:fldChar w:fldCharType="end"/>
            </w:r>
          </w:hyperlink>
        </w:p>
        <w:p w:rsidRPr="00A87791" w:rsidR="00287CFB" w:rsidP="5869C9C1" w:rsidRDefault="69173B94" w14:paraId="4704862E" w14:textId="216B2BB2">
          <w:pPr>
            <w:pStyle w:val="TOC3"/>
            <w:tabs>
              <w:tab w:val="right" w:leader="dot" w:pos="9255"/>
            </w:tabs>
          </w:pPr>
          <w:hyperlink w:anchor="_Toc1969596706">
            <w:r w:rsidRPr="26F5E14A" w:rsidR="191962AE">
              <w:rPr>
                <w:rStyle w:val="Hyperlink"/>
              </w:rPr>
              <w:t>1.5.2 Eksisterende avtaleforhold ved virksomhetsoverdragelse</w:t>
            </w:r>
            <w:r>
              <w:tab/>
            </w:r>
            <w:r>
              <w:fldChar w:fldCharType="begin"/>
            </w:r>
            <w:r>
              <w:instrText xml:space="preserve">PAGEREF _Toc1969596706 \h</w:instrText>
            </w:r>
            <w:r>
              <w:fldChar w:fldCharType="separate"/>
            </w:r>
            <w:r w:rsidRPr="26F5E14A" w:rsidR="191962AE">
              <w:rPr>
                <w:rStyle w:val="Hyperlink"/>
              </w:rPr>
              <w:t>8</w:t>
            </w:r>
            <w:r>
              <w:fldChar w:fldCharType="end"/>
            </w:r>
          </w:hyperlink>
        </w:p>
        <w:p w:rsidRPr="00A87791" w:rsidR="00287CFB" w:rsidP="5869C9C1" w:rsidRDefault="69173B94" w14:paraId="139C6044" w14:textId="2AD996B4">
          <w:pPr>
            <w:pStyle w:val="TOC3"/>
            <w:tabs>
              <w:tab w:val="right" w:leader="dot" w:pos="9255"/>
            </w:tabs>
          </w:pPr>
          <w:hyperlink w:anchor="_Toc1053572440">
            <w:r w:rsidRPr="26F5E14A" w:rsidR="191962AE">
              <w:rPr>
                <w:rStyle w:val="Hyperlink"/>
              </w:rPr>
              <w:t>1.5.3 Nærmere om bygget</w:t>
            </w:r>
            <w:r>
              <w:tab/>
            </w:r>
            <w:r>
              <w:fldChar w:fldCharType="begin"/>
            </w:r>
            <w:r>
              <w:instrText xml:space="preserve">PAGEREF _Toc1053572440 \h</w:instrText>
            </w:r>
            <w:r>
              <w:fldChar w:fldCharType="separate"/>
            </w:r>
            <w:r w:rsidRPr="26F5E14A" w:rsidR="191962AE">
              <w:rPr>
                <w:rStyle w:val="Hyperlink"/>
              </w:rPr>
              <w:t>8</w:t>
            </w:r>
            <w:r>
              <w:fldChar w:fldCharType="end"/>
            </w:r>
          </w:hyperlink>
        </w:p>
        <w:p w:rsidRPr="00A87791" w:rsidR="00287CFB" w:rsidP="5869C9C1" w:rsidRDefault="69173B94" w14:paraId="7125DB1B" w14:textId="3EFD8702">
          <w:pPr>
            <w:pStyle w:val="TOC3"/>
            <w:tabs>
              <w:tab w:val="right" w:leader="dot" w:pos="9255"/>
            </w:tabs>
          </w:pPr>
          <w:hyperlink w:anchor="_Toc807830136">
            <w:r w:rsidRPr="26F5E14A" w:rsidR="191962AE">
              <w:rPr>
                <w:rStyle w:val="Hyperlink"/>
              </w:rPr>
              <w:t>1.5.4 Parkering</w:t>
            </w:r>
            <w:r>
              <w:tab/>
            </w:r>
            <w:r>
              <w:fldChar w:fldCharType="begin"/>
            </w:r>
            <w:r>
              <w:instrText xml:space="preserve">PAGEREF _Toc807830136 \h</w:instrText>
            </w:r>
            <w:r>
              <w:fldChar w:fldCharType="separate"/>
            </w:r>
            <w:r w:rsidRPr="26F5E14A" w:rsidR="191962AE">
              <w:rPr>
                <w:rStyle w:val="Hyperlink"/>
              </w:rPr>
              <w:t>10</w:t>
            </w:r>
            <w:r>
              <w:fldChar w:fldCharType="end"/>
            </w:r>
          </w:hyperlink>
        </w:p>
        <w:p w:rsidRPr="00A87791" w:rsidR="00287CFB" w:rsidP="5869C9C1" w:rsidRDefault="69173B94" w14:paraId="545382CF" w14:textId="09E4672F">
          <w:pPr>
            <w:pStyle w:val="TOC3"/>
            <w:tabs>
              <w:tab w:val="right" w:leader="dot" w:pos="9255"/>
            </w:tabs>
          </w:pPr>
          <w:hyperlink w:anchor="_Toc210578394">
            <w:r w:rsidRPr="26F5E14A" w:rsidR="191962AE">
              <w:rPr>
                <w:rStyle w:val="Hyperlink"/>
              </w:rPr>
              <w:t>1.5.5 Strøm og fjernvarme</w:t>
            </w:r>
            <w:r>
              <w:tab/>
            </w:r>
            <w:r>
              <w:fldChar w:fldCharType="begin"/>
            </w:r>
            <w:r>
              <w:instrText xml:space="preserve">PAGEREF _Toc210578394 \h</w:instrText>
            </w:r>
            <w:r>
              <w:fldChar w:fldCharType="separate"/>
            </w:r>
            <w:r w:rsidRPr="26F5E14A" w:rsidR="191962AE">
              <w:rPr>
                <w:rStyle w:val="Hyperlink"/>
              </w:rPr>
              <w:t>10</w:t>
            </w:r>
            <w:r>
              <w:fldChar w:fldCharType="end"/>
            </w:r>
          </w:hyperlink>
        </w:p>
        <w:p w:rsidRPr="00A87791" w:rsidR="00287CFB" w:rsidP="5869C9C1" w:rsidRDefault="69173B94" w14:paraId="22CE1D89" w14:textId="60959DF3">
          <w:pPr>
            <w:pStyle w:val="TOC3"/>
            <w:tabs>
              <w:tab w:val="right" w:leader="dot" w:pos="9255"/>
            </w:tabs>
          </w:pPr>
          <w:hyperlink w:anchor="_Toc347442205">
            <w:r w:rsidRPr="26F5E14A" w:rsidR="191962AE">
              <w:rPr>
                <w:rStyle w:val="Hyperlink"/>
              </w:rPr>
              <w:t>1.5.6 Inventar og utstyr</w:t>
            </w:r>
            <w:r>
              <w:tab/>
            </w:r>
            <w:r>
              <w:fldChar w:fldCharType="begin"/>
            </w:r>
            <w:r>
              <w:instrText xml:space="preserve">PAGEREF _Toc347442205 \h</w:instrText>
            </w:r>
            <w:r>
              <w:fldChar w:fldCharType="separate"/>
            </w:r>
            <w:r w:rsidRPr="26F5E14A" w:rsidR="191962AE">
              <w:rPr>
                <w:rStyle w:val="Hyperlink"/>
              </w:rPr>
              <w:t>10</w:t>
            </w:r>
            <w:r>
              <w:fldChar w:fldCharType="end"/>
            </w:r>
          </w:hyperlink>
        </w:p>
        <w:p w:rsidRPr="00A87791" w:rsidR="00287CFB" w:rsidP="5869C9C1" w:rsidRDefault="69173B94" w14:paraId="584FDE8B" w14:textId="1B014DDF">
          <w:pPr>
            <w:pStyle w:val="TOC3"/>
            <w:tabs>
              <w:tab w:val="right" w:leader="dot" w:pos="9255"/>
            </w:tabs>
          </w:pPr>
          <w:hyperlink w:anchor="_Toc1109996663">
            <w:r w:rsidRPr="26F5E14A" w:rsidR="191962AE">
              <w:rPr>
                <w:rStyle w:val="Hyperlink"/>
              </w:rPr>
              <w:t>1.5.7 Sykesignal</w:t>
            </w:r>
            <w:r>
              <w:tab/>
            </w:r>
            <w:r>
              <w:fldChar w:fldCharType="begin"/>
            </w:r>
            <w:r>
              <w:instrText xml:space="preserve">PAGEREF _Toc1109996663 \h</w:instrText>
            </w:r>
            <w:r>
              <w:fldChar w:fldCharType="separate"/>
            </w:r>
            <w:r w:rsidRPr="26F5E14A" w:rsidR="191962AE">
              <w:rPr>
                <w:rStyle w:val="Hyperlink"/>
              </w:rPr>
              <w:t>11</w:t>
            </w:r>
            <w:r>
              <w:fldChar w:fldCharType="end"/>
            </w:r>
          </w:hyperlink>
        </w:p>
        <w:p w:rsidRPr="00A87791" w:rsidR="00287CFB" w:rsidP="5869C9C1" w:rsidRDefault="69173B94" w14:paraId="0B19692B" w14:textId="29061927">
          <w:pPr>
            <w:pStyle w:val="TOC3"/>
            <w:tabs>
              <w:tab w:val="right" w:leader="dot" w:pos="9255"/>
            </w:tabs>
          </w:pPr>
          <w:hyperlink w:anchor="_Toc1000128694">
            <w:r w:rsidRPr="26F5E14A" w:rsidR="191962AE">
              <w:rPr>
                <w:rStyle w:val="Hyperlink"/>
              </w:rPr>
              <w:t>1.5.8 Status IKT</w:t>
            </w:r>
            <w:r>
              <w:tab/>
            </w:r>
            <w:r>
              <w:fldChar w:fldCharType="begin"/>
            </w:r>
            <w:r>
              <w:instrText xml:space="preserve">PAGEREF _Toc1000128694 \h</w:instrText>
            </w:r>
            <w:r>
              <w:fldChar w:fldCharType="separate"/>
            </w:r>
            <w:r w:rsidRPr="26F5E14A" w:rsidR="191962AE">
              <w:rPr>
                <w:rStyle w:val="Hyperlink"/>
              </w:rPr>
              <w:t>11</w:t>
            </w:r>
            <w:r>
              <w:fldChar w:fldCharType="end"/>
            </w:r>
          </w:hyperlink>
        </w:p>
        <w:p w:rsidRPr="00A87791" w:rsidR="00287CFB" w:rsidP="5869C9C1" w:rsidRDefault="69173B94" w14:paraId="68E454F6" w14:textId="13AFB6CA">
          <w:pPr>
            <w:pStyle w:val="TOC3"/>
            <w:tabs>
              <w:tab w:val="right" w:leader="dot" w:pos="9255"/>
            </w:tabs>
          </w:pPr>
          <w:hyperlink w:anchor="_Toc972716306">
            <w:r w:rsidRPr="26F5E14A" w:rsidR="191962AE">
              <w:rPr>
                <w:rStyle w:val="Hyperlink"/>
              </w:rPr>
              <w:t>1.5.9 Journalføring i Gerica</w:t>
            </w:r>
            <w:r>
              <w:tab/>
            </w:r>
            <w:r>
              <w:fldChar w:fldCharType="begin"/>
            </w:r>
            <w:r>
              <w:instrText xml:space="preserve">PAGEREF _Toc972716306 \h</w:instrText>
            </w:r>
            <w:r>
              <w:fldChar w:fldCharType="separate"/>
            </w:r>
            <w:r w:rsidRPr="26F5E14A" w:rsidR="191962AE">
              <w:rPr>
                <w:rStyle w:val="Hyperlink"/>
              </w:rPr>
              <w:t>11</w:t>
            </w:r>
            <w:r>
              <w:fldChar w:fldCharType="end"/>
            </w:r>
          </w:hyperlink>
        </w:p>
        <w:p w:rsidRPr="00A87791" w:rsidR="00287CFB" w:rsidP="5869C9C1" w:rsidRDefault="69173B94" w14:paraId="1A9C4001" w14:textId="1A54107C">
          <w:pPr>
            <w:pStyle w:val="TOC1"/>
            <w:tabs>
              <w:tab w:val="right" w:leader="dot" w:pos="9255"/>
            </w:tabs>
          </w:pPr>
          <w:hyperlink w:anchor="_Toc186061684">
            <w:r w:rsidRPr="26F5E14A" w:rsidR="191962AE">
              <w:rPr>
                <w:rStyle w:val="Hyperlink"/>
              </w:rPr>
              <w:t>2. REGLER FOR GJENNOMFØRING AV KONKURRANSEN</w:t>
            </w:r>
            <w:r>
              <w:tab/>
            </w:r>
            <w:r>
              <w:fldChar w:fldCharType="begin"/>
            </w:r>
            <w:r>
              <w:instrText xml:space="preserve">PAGEREF _Toc186061684 \h</w:instrText>
            </w:r>
            <w:r>
              <w:fldChar w:fldCharType="separate"/>
            </w:r>
            <w:r w:rsidRPr="26F5E14A" w:rsidR="191962AE">
              <w:rPr>
                <w:rStyle w:val="Hyperlink"/>
              </w:rPr>
              <w:t>12</w:t>
            </w:r>
            <w:r>
              <w:fldChar w:fldCharType="end"/>
            </w:r>
          </w:hyperlink>
        </w:p>
        <w:p w:rsidRPr="00A87791" w:rsidR="00287CFB" w:rsidP="5869C9C1" w:rsidRDefault="69173B94" w14:paraId="775029A5" w14:textId="55263365">
          <w:pPr>
            <w:pStyle w:val="TOC1"/>
            <w:tabs>
              <w:tab w:val="right" w:leader="dot" w:pos="9255"/>
            </w:tabs>
          </w:pPr>
          <w:hyperlink w:anchor="_Toc743772979">
            <w:r w:rsidRPr="26F5E14A" w:rsidR="191962AE">
              <w:rPr>
                <w:rStyle w:val="Hyperlink"/>
              </w:rPr>
              <w:t>2.1 Anskaffelsesprosedyre</w:t>
            </w:r>
            <w:r>
              <w:tab/>
            </w:r>
            <w:r>
              <w:fldChar w:fldCharType="begin"/>
            </w:r>
            <w:r>
              <w:instrText xml:space="preserve">PAGEREF _Toc743772979 \h</w:instrText>
            </w:r>
            <w:r>
              <w:fldChar w:fldCharType="separate"/>
            </w:r>
            <w:r w:rsidRPr="26F5E14A" w:rsidR="191962AE">
              <w:rPr>
                <w:rStyle w:val="Hyperlink"/>
              </w:rPr>
              <w:t>12</w:t>
            </w:r>
            <w:r>
              <w:fldChar w:fldCharType="end"/>
            </w:r>
          </w:hyperlink>
        </w:p>
        <w:p w:rsidRPr="00A87791" w:rsidR="00287CFB" w:rsidP="5869C9C1" w:rsidRDefault="69173B94" w14:paraId="595AA37D" w14:textId="55FB7EED">
          <w:pPr>
            <w:pStyle w:val="TOC1"/>
            <w:tabs>
              <w:tab w:val="right" w:leader="dot" w:pos="9255"/>
            </w:tabs>
          </w:pPr>
          <w:hyperlink w:anchor="_Toc1828912102">
            <w:r w:rsidRPr="26F5E14A" w:rsidR="191962AE">
              <w:rPr>
                <w:rStyle w:val="Hyperlink"/>
              </w:rPr>
              <w:t>2.2 Tidsplan for anskaffelsesprosessen</w:t>
            </w:r>
            <w:r>
              <w:tab/>
            </w:r>
            <w:r>
              <w:fldChar w:fldCharType="begin"/>
            </w:r>
            <w:r>
              <w:instrText xml:space="preserve">PAGEREF _Toc1828912102 \h</w:instrText>
            </w:r>
            <w:r>
              <w:fldChar w:fldCharType="separate"/>
            </w:r>
            <w:r w:rsidRPr="26F5E14A" w:rsidR="191962AE">
              <w:rPr>
                <w:rStyle w:val="Hyperlink"/>
              </w:rPr>
              <w:t>12</w:t>
            </w:r>
            <w:r>
              <w:fldChar w:fldCharType="end"/>
            </w:r>
          </w:hyperlink>
        </w:p>
        <w:p w:rsidRPr="00A87791" w:rsidR="00287CFB" w:rsidP="5869C9C1" w:rsidRDefault="69173B94" w14:paraId="053ED8B1" w14:textId="730FF56F">
          <w:pPr>
            <w:pStyle w:val="TOC1"/>
            <w:tabs>
              <w:tab w:val="right" w:leader="dot" w:pos="9255"/>
            </w:tabs>
          </w:pPr>
          <w:hyperlink w:anchor="_Toc828200309">
            <w:r w:rsidRPr="26F5E14A" w:rsidR="191962AE">
              <w:rPr>
                <w:rStyle w:val="Hyperlink"/>
              </w:rPr>
              <w:t>2.3 Konkurransegjennomføringsverktøy</w:t>
            </w:r>
            <w:r>
              <w:tab/>
            </w:r>
            <w:r>
              <w:fldChar w:fldCharType="begin"/>
            </w:r>
            <w:r>
              <w:instrText xml:space="preserve">PAGEREF _Toc828200309 \h</w:instrText>
            </w:r>
            <w:r>
              <w:fldChar w:fldCharType="separate"/>
            </w:r>
            <w:r w:rsidRPr="26F5E14A" w:rsidR="191962AE">
              <w:rPr>
                <w:rStyle w:val="Hyperlink"/>
              </w:rPr>
              <w:t>12</w:t>
            </w:r>
            <w:r>
              <w:fldChar w:fldCharType="end"/>
            </w:r>
          </w:hyperlink>
        </w:p>
        <w:p w:rsidRPr="00A87791" w:rsidR="00287CFB" w:rsidP="5869C9C1" w:rsidRDefault="69173B94" w14:paraId="570BAF74" w14:textId="70E004F0">
          <w:pPr>
            <w:pStyle w:val="TOC1"/>
            <w:tabs>
              <w:tab w:val="right" w:leader="dot" w:pos="9255"/>
            </w:tabs>
          </w:pPr>
          <w:hyperlink w:anchor="_Toc739349942">
            <w:r w:rsidRPr="26F5E14A" w:rsidR="191962AE">
              <w:rPr>
                <w:rStyle w:val="Hyperlink"/>
              </w:rPr>
              <w:t>2.4 Tilleggsinformasjon, spørsmål og svar</w:t>
            </w:r>
            <w:r>
              <w:tab/>
            </w:r>
            <w:r>
              <w:fldChar w:fldCharType="begin"/>
            </w:r>
            <w:r>
              <w:instrText xml:space="preserve">PAGEREF _Toc739349942 \h</w:instrText>
            </w:r>
            <w:r>
              <w:fldChar w:fldCharType="separate"/>
            </w:r>
            <w:r w:rsidRPr="26F5E14A" w:rsidR="191962AE">
              <w:rPr>
                <w:rStyle w:val="Hyperlink"/>
              </w:rPr>
              <w:t>13</w:t>
            </w:r>
            <w:r>
              <w:fldChar w:fldCharType="end"/>
            </w:r>
          </w:hyperlink>
        </w:p>
        <w:p w:rsidRPr="00A87791" w:rsidR="00287CFB" w:rsidP="5869C9C1" w:rsidRDefault="69173B94" w14:paraId="7656D4F9" w14:textId="56E7171C">
          <w:pPr>
            <w:pStyle w:val="TOC1"/>
            <w:tabs>
              <w:tab w:val="right" w:leader="dot" w:pos="9255"/>
            </w:tabs>
          </w:pPr>
          <w:hyperlink w:anchor="_Toc803063882">
            <w:r w:rsidRPr="26F5E14A" w:rsidR="191962AE">
              <w:rPr>
                <w:rStyle w:val="Hyperlink"/>
              </w:rPr>
              <w:t>2.5 Tilbudskonferanse</w:t>
            </w:r>
            <w:r>
              <w:tab/>
            </w:r>
            <w:r>
              <w:fldChar w:fldCharType="begin"/>
            </w:r>
            <w:r>
              <w:instrText xml:space="preserve">PAGEREF _Toc803063882 \h</w:instrText>
            </w:r>
            <w:r>
              <w:fldChar w:fldCharType="separate"/>
            </w:r>
            <w:r w:rsidRPr="26F5E14A" w:rsidR="191962AE">
              <w:rPr>
                <w:rStyle w:val="Hyperlink"/>
              </w:rPr>
              <w:t>13</w:t>
            </w:r>
            <w:r>
              <w:fldChar w:fldCharType="end"/>
            </w:r>
          </w:hyperlink>
        </w:p>
        <w:p w:rsidRPr="00A87791" w:rsidR="00287CFB" w:rsidP="5869C9C1" w:rsidRDefault="69173B94" w14:paraId="7C353A82" w14:textId="04566A10">
          <w:pPr>
            <w:pStyle w:val="TOC1"/>
            <w:tabs>
              <w:tab w:val="right" w:leader="dot" w:pos="9255"/>
            </w:tabs>
          </w:pPr>
          <w:hyperlink w:anchor="_Toc2098036531">
            <w:r w:rsidRPr="26F5E14A" w:rsidR="191962AE">
              <w:rPr>
                <w:rStyle w:val="Hyperlink"/>
              </w:rPr>
              <w:t>2.6 Befaring</w:t>
            </w:r>
            <w:r>
              <w:tab/>
            </w:r>
            <w:r>
              <w:fldChar w:fldCharType="begin"/>
            </w:r>
            <w:r>
              <w:instrText xml:space="preserve">PAGEREF _Toc2098036531 \h</w:instrText>
            </w:r>
            <w:r>
              <w:fldChar w:fldCharType="separate"/>
            </w:r>
            <w:r w:rsidRPr="26F5E14A" w:rsidR="191962AE">
              <w:rPr>
                <w:rStyle w:val="Hyperlink"/>
              </w:rPr>
              <w:t>13</w:t>
            </w:r>
            <w:r>
              <w:fldChar w:fldCharType="end"/>
            </w:r>
          </w:hyperlink>
        </w:p>
        <w:p w:rsidRPr="00A87791" w:rsidR="00287CFB" w:rsidP="5869C9C1" w:rsidRDefault="69173B94" w14:paraId="2112765A" w14:textId="4D0661F1">
          <w:pPr>
            <w:pStyle w:val="TOC1"/>
            <w:tabs>
              <w:tab w:val="right" w:leader="dot" w:pos="9255"/>
            </w:tabs>
          </w:pPr>
          <w:hyperlink w:anchor="_Toc1108313652">
            <w:r w:rsidRPr="26F5E14A" w:rsidR="191962AE">
              <w:rPr>
                <w:rStyle w:val="Hyperlink"/>
              </w:rPr>
              <w:t>2.7 Deltilbud</w:t>
            </w:r>
            <w:r>
              <w:tab/>
            </w:r>
            <w:r>
              <w:fldChar w:fldCharType="begin"/>
            </w:r>
            <w:r>
              <w:instrText xml:space="preserve">PAGEREF _Toc1108313652 \h</w:instrText>
            </w:r>
            <w:r>
              <w:fldChar w:fldCharType="separate"/>
            </w:r>
            <w:r w:rsidRPr="26F5E14A" w:rsidR="191962AE">
              <w:rPr>
                <w:rStyle w:val="Hyperlink"/>
              </w:rPr>
              <w:t>14</w:t>
            </w:r>
            <w:r>
              <w:fldChar w:fldCharType="end"/>
            </w:r>
          </w:hyperlink>
        </w:p>
        <w:p w:rsidRPr="00A87791" w:rsidR="00287CFB" w:rsidP="5869C9C1" w:rsidRDefault="69173B94" w14:paraId="5C532E8A" w14:textId="0D7C748C">
          <w:pPr>
            <w:pStyle w:val="TOC1"/>
            <w:tabs>
              <w:tab w:val="right" w:leader="dot" w:pos="9255"/>
            </w:tabs>
          </w:pPr>
          <w:hyperlink w:anchor="_Toc1786229361">
            <w:r w:rsidRPr="26F5E14A" w:rsidR="191962AE">
              <w:rPr>
                <w:rStyle w:val="Hyperlink"/>
              </w:rPr>
              <w:t>2.8 Alternative tilbud</w:t>
            </w:r>
            <w:r>
              <w:tab/>
            </w:r>
            <w:r>
              <w:fldChar w:fldCharType="begin"/>
            </w:r>
            <w:r>
              <w:instrText xml:space="preserve">PAGEREF _Toc1786229361 \h</w:instrText>
            </w:r>
            <w:r>
              <w:fldChar w:fldCharType="separate"/>
            </w:r>
            <w:r w:rsidRPr="26F5E14A" w:rsidR="191962AE">
              <w:rPr>
                <w:rStyle w:val="Hyperlink"/>
              </w:rPr>
              <w:t>14</w:t>
            </w:r>
            <w:r>
              <w:fldChar w:fldCharType="end"/>
            </w:r>
          </w:hyperlink>
        </w:p>
        <w:p w:rsidRPr="00A87791" w:rsidR="00287CFB" w:rsidP="5869C9C1" w:rsidRDefault="69173B94" w14:paraId="7E2D47C9" w14:textId="01594924">
          <w:pPr>
            <w:pStyle w:val="TOC1"/>
            <w:tabs>
              <w:tab w:val="right" w:leader="dot" w:pos="9255"/>
            </w:tabs>
          </w:pPr>
          <w:hyperlink w:anchor="_Toc452314680">
            <w:r w:rsidRPr="26F5E14A" w:rsidR="191962AE">
              <w:rPr>
                <w:rStyle w:val="Hyperlink"/>
              </w:rPr>
              <w:t>2.9 Parallelle tilbud</w:t>
            </w:r>
            <w:r>
              <w:tab/>
            </w:r>
            <w:r>
              <w:fldChar w:fldCharType="begin"/>
            </w:r>
            <w:r>
              <w:instrText xml:space="preserve">PAGEREF _Toc452314680 \h</w:instrText>
            </w:r>
            <w:r>
              <w:fldChar w:fldCharType="separate"/>
            </w:r>
            <w:r w:rsidRPr="26F5E14A" w:rsidR="191962AE">
              <w:rPr>
                <w:rStyle w:val="Hyperlink"/>
              </w:rPr>
              <w:t>14</w:t>
            </w:r>
            <w:r>
              <w:fldChar w:fldCharType="end"/>
            </w:r>
          </w:hyperlink>
        </w:p>
        <w:p w:rsidRPr="00A87791" w:rsidR="69173B94" w:rsidP="5869C9C1" w:rsidRDefault="69173B94" w14:paraId="4C5DA5A3" w14:textId="10431732">
          <w:pPr>
            <w:pStyle w:val="TOC1"/>
            <w:tabs>
              <w:tab w:val="right" w:leader="dot" w:pos="9255"/>
            </w:tabs>
          </w:pPr>
          <w:hyperlink w:anchor="_Toc1626881707">
            <w:r w:rsidRPr="26F5E14A" w:rsidR="191962AE">
              <w:rPr>
                <w:rStyle w:val="Hyperlink"/>
              </w:rPr>
              <w:t>2.10 Taushetsplikt</w:t>
            </w:r>
            <w:r>
              <w:tab/>
            </w:r>
            <w:r>
              <w:fldChar w:fldCharType="begin"/>
            </w:r>
            <w:r>
              <w:instrText xml:space="preserve">PAGEREF _Toc1626881707 \h</w:instrText>
            </w:r>
            <w:r>
              <w:fldChar w:fldCharType="separate"/>
            </w:r>
            <w:r w:rsidRPr="26F5E14A" w:rsidR="191962AE">
              <w:rPr>
                <w:rStyle w:val="Hyperlink"/>
              </w:rPr>
              <w:t>14</w:t>
            </w:r>
            <w:r>
              <w:fldChar w:fldCharType="end"/>
            </w:r>
          </w:hyperlink>
        </w:p>
        <w:p w:rsidR="5869C9C1" w:rsidP="5869C9C1" w:rsidRDefault="5869C9C1" w14:paraId="7DEEF62C" w14:textId="43CBA567">
          <w:pPr>
            <w:pStyle w:val="TOC1"/>
            <w:tabs>
              <w:tab w:val="right" w:leader="dot" w:pos="9255"/>
            </w:tabs>
          </w:pPr>
          <w:hyperlink w:anchor="_Toc635144334">
            <w:r w:rsidRPr="26F5E14A" w:rsidR="191962AE">
              <w:rPr>
                <w:rStyle w:val="Hyperlink"/>
              </w:rPr>
              <w:t>2.11 Offentlighet</w:t>
            </w:r>
            <w:r>
              <w:tab/>
            </w:r>
            <w:r>
              <w:fldChar w:fldCharType="begin"/>
            </w:r>
            <w:r>
              <w:instrText xml:space="preserve">PAGEREF _Toc635144334 \h</w:instrText>
            </w:r>
            <w:r>
              <w:fldChar w:fldCharType="separate"/>
            </w:r>
            <w:r w:rsidRPr="26F5E14A" w:rsidR="191962AE">
              <w:rPr>
                <w:rStyle w:val="Hyperlink"/>
              </w:rPr>
              <w:t>14</w:t>
            </w:r>
            <w:r>
              <w:fldChar w:fldCharType="end"/>
            </w:r>
          </w:hyperlink>
        </w:p>
        <w:p w:rsidR="5869C9C1" w:rsidP="5869C9C1" w:rsidRDefault="5869C9C1" w14:paraId="58FB4AB3" w14:textId="7C7DACDD">
          <w:pPr>
            <w:pStyle w:val="TOC1"/>
            <w:tabs>
              <w:tab w:val="right" w:leader="dot" w:pos="9255"/>
            </w:tabs>
          </w:pPr>
          <w:hyperlink w:anchor="_Toc388346954">
            <w:r w:rsidRPr="26F5E14A" w:rsidR="191962AE">
              <w:rPr>
                <w:rStyle w:val="Hyperlink"/>
              </w:rPr>
              <w:t>2.12 Språk</w:t>
            </w:r>
            <w:r>
              <w:tab/>
            </w:r>
            <w:r>
              <w:fldChar w:fldCharType="begin"/>
            </w:r>
            <w:r>
              <w:instrText xml:space="preserve">PAGEREF _Toc388346954 \h</w:instrText>
            </w:r>
            <w:r>
              <w:fldChar w:fldCharType="separate"/>
            </w:r>
            <w:r w:rsidRPr="26F5E14A" w:rsidR="191962AE">
              <w:rPr>
                <w:rStyle w:val="Hyperlink"/>
              </w:rPr>
              <w:t>14</w:t>
            </w:r>
            <w:r>
              <w:fldChar w:fldCharType="end"/>
            </w:r>
          </w:hyperlink>
        </w:p>
        <w:p w:rsidR="5869C9C1" w:rsidP="5869C9C1" w:rsidRDefault="5869C9C1" w14:paraId="205A1F7F" w14:textId="06056DC6">
          <w:pPr>
            <w:pStyle w:val="TOC1"/>
            <w:tabs>
              <w:tab w:val="right" w:leader="dot" w:pos="9255"/>
            </w:tabs>
          </w:pPr>
          <w:hyperlink w:anchor="_Toc442496136">
            <w:r w:rsidRPr="26F5E14A" w:rsidR="191962AE">
              <w:rPr>
                <w:rStyle w:val="Hyperlink"/>
              </w:rPr>
              <w:t>2.13 Avslutning av konkurransen og meddelelse om valg av leverandør</w:t>
            </w:r>
            <w:r>
              <w:tab/>
            </w:r>
            <w:r>
              <w:fldChar w:fldCharType="begin"/>
            </w:r>
            <w:r>
              <w:instrText xml:space="preserve">PAGEREF _Toc442496136 \h</w:instrText>
            </w:r>
            <w:r>
              <w:fldChar w:fldCharType="separate"/>
            </w:r>
            <w:r w:rsidRPr="26F5E14A" w:rsidR="191962AE">
              <w:rPr>
                <w:rStyle w:val="Hyperlink"/>
              </w:rPr>
              <w:t>15</w:t>
            </w:r>
            <w:r>
              <w:fldChar w:fldCharType="end"/>
            </w:r>
          </w:hyperlink>
        </w:p>
        <w:p w:rsidR="5869C9C1" w:rsidP="5869C9C1" w:rsidRDefault="5869C9C1" w14:paraId="3970B095" w14:textId="2BC15B22">
          <w:pPr>
            <w:pStyle w:val="TOC1"/>
            <w:tabs>
              <w:tab w:val="right" w:leader="dot" w:pos="9255"/>
            </w:tabs>
          </w:pPr>
          <w:hyperlink w:anchor="_Toc1698176738">
            <w:r w:rsidRPr="26F5E14A" w:rsidR="191962AE">
              <w:rPr>
                <w:rStyle w:val="Hyperlink"/>
              </w:rPr>
              <w:t>2.14 Klager</w:t>
            </w:r>
            <w:r>
              <w:tab/>
            </w:r>
            <w:r>
              <w:fldChar w:fldCharType="begin"/>
            </w:r>
            <w:r>
              <w:instrText xml:space="preserve">PAGEREF _Toc1698176738 \h</w:instrText>
            </w:r>
            <w:r>
              <w:fldChar w:fldCharType="separate"/>
            </w:r>
            <w:r w:rsidRPr="26F5E14A" w:rsidR="191962AE">
              <w:rPr>
                <w:rStyle w:val="Hyperlink"/>
              </w:rPr>
              <w:t>15</w:t>
            </w:r>
            <w:r>
              <w:fldChar w:fldCharType="end"/>
            </w:r>
          </w:hyperlink>
        </w:p>
        <w:p w:rsidR="5869C9C1" w:rsidP="5869C9C1" w:rsidRDefault="5869C9C1" w14:paraId="67BD6844" w14:textId="34E8C4E8">
          <w:pPr>
            <w:pStyle w:val="TOC1"/>
            <w:tabs>
              <w:tab w:val="right" w:leader="dot" w:pos="9255"/>
            </w:tabs>
          </w:pPr>
          <w:hyperlink w:anchor="_Toc2003794684">
            <w:r w:rsidRPr="26F5E14A" w:rsidR="191962AE">
              <w:rPr>
                <w:rStyle w:val="Hyperlink"/>
              </w:rPr>
              <w:t>3. EUROPEAN SINGLE PROCUREMENT DOCUMENT (ESPD)</w:t>
            </w:r>
            <w:r>
              <w:tab/>
            </w:r>
            <w:r>
              <w:fldChar w:fldCharType="begin"/>
            </w:r>
            <w:r>
              <w:instrText xml:space="preserve">PAGEREF _Toc2003794684 \h</w:instrText>
            </w:r>
            <w:r>
              <w:fldChar w:fldCharType="separate"/>
            </w:r>
            <w:r w:rsidRPr="26F5E14A" w:rsidR="191962AE">
              <w:rPr>
                <w:rStyle w:val="Hyperlink"/>
              </w:rPr>
              <w:t>15</w:t>
            </w:r>
            <w:r>
              <w:fldChar w:fldCharType="end"/>
            </w:r>
          </w:hyperlink>
        </w:p>
        <w:p w:rsidR="5869C9C1" w:rsidP="5869C9C1" w:rsidRDefault="5869C9C1" w14:paraId="1BA7A9E8" w14:textId="7E3695DA">
          <w:pPr>
            <w:pStyle w:val="TOC1"/>
            <w:tabs>
              <w:tab w:val="right" w:leader="dot" w:pos="9255"/>
            </w:tabs>
          </w:pPr>
          <w:hyperlink w:anchor="_Toc553926563">
            <w:r w:rsidRPr="26F5E14A" w:rsidR="191962AE">
              <w:rPr>
                <w:rStyle w:val="Hyperlink"/>
              </w:rPr>
              <w:t>3.1 Generell informasjon om ESPD</w:t>
            </w:r>
            <w:r>
              <w:tab/>
            </w:r>
            <w:r>
              <w:fldChar w:fldCharType="begin"/>
            </w:r>
            <w:r>
              <w:instrText xml:space="preserve">PAGEREF _Toc553926563 \h</w:instrText>
            </w:r>
            <w:r>
              <w:fldChar w:fldCharType="separate"/>
            </w:r>
            <w:r w:rsidRPr="26F5E14A" w:rsidR="191962AE">
              <w:rPr>
                <w:rStyle w:val="Hyperlink"/>
              </w:rPr>
              <w:t>15</w:t>
            </w:r>
            <w:r>
              <w:fldChar w:fldCharType="end"/>
            </w:r>
          </w:hyperlink>
        </w:p>
        <w:p w:rsidR="5869C9C1" w:rsidP="5869C9C1" w:rsidRDefault="5869C9C1" w14:paraId="2DCB4922" w14:textId="45752DBF">
          <w:pPr>
            <w:pStyle w:val="TOC1"/>
            <w:tabs>
              <w:tab w:val="right" w:leader="dot" w:pos="9255"/>
            </w:tabs>
          </w:pPr>
          <w:hyperlink w:anchor="_Toc1756344609">
            <w:r w:rsidRPr="26F5E14A" w:rsidR="191962AE">
              <w:rPr>
                <w:rStyle w:val="Hyperlink"/>
              </w:rPr>
              <w:t>3.2 Nasjonale avvisningsgrunner</w:t>
            </w:r>
            <w:r>
              <w:tab/>
            </w:r>
            <w:r>
              <w:fldChar w:fldCharType="begin"/>
            </w:r>
            <w:r>
              <w:instrText xml:space="preserve">PAGEREF _Toc1756344609 \h</w:instrText>
            </w:r>
            <w:r>
              <w:fldChar w:fldCharType="separate"/>
            </w:r>
            <w:r w:rsidRPr="26F5E14A" w:rsidR="191962AE">
              <w:rPr>
                <w:rStyle w:val="Hyperlink"/>
              </w:rPr>
              <w:t>15</w:t>
            </w:r>
            <w:r>
              <w:fldChar w:fldCharType="end"/>
            </w:r>
          </w:hyperlink>
        </w:p>
        <w:p w:rsidR="5869C9C1" w:rsidP="5869C9C1" w:rsidRDefault="5869C9C1" w14:paraId="715513F3" w14:textId="1BAFA6A3">
          <w:pPr>
            <w:pStyle w:val="TOC1"/>
            <w:tabs>
              <w:tab w:val="right" w:leader="dot" w:pos="9255"/>
            </w:tabs>
          </w:pPr>
          <w:hyperlink w:anchor="_Toc177428870">
            <w:r w:rsidRPr="26F5E14A" w:rsidR="191962AE">
              <w:rPr>
                <w:rStyle w:val="Hyperlink"/>
              </w:rPr>
              <w:t>3.3. Samlet angivelse for alle kvalifikasjonskrav i ESPD- skjemaet</w:t>
            </w:r>
            <w:r>
              <w:tab/>
            </w:r>
            <w:r>
              <w:fldChar w:fldCharType="begin"/>
            </w:r>
            <w:r>
              <w:instrText xml:space="preserve">PAGEREF _Toc177428870 \h</w:instrText>
            </w:r>
            <w:r>
              <w:fldChar w:fldCharType="separate"/>
            </w:r>
            <w:r w:rsidRPr="26F5E14A" w:rsidR="191962AE">
              <w:rPr>
                <w:rStyle w:val="Hyperlink"/>
              </w:rPr>
              <w:t>16</w:t>
            </w:r>
            <w:r>
              <w:fldChar w:fldCharType="end"/>
            </w:r>
          </w:hyperlink>
        </w:p>
        <w:p w:rsidR="5869C9C1" w:rsidP="5869C9C1" w:rsidRDefault="5869C9C1" w14:paraId="1B951E3C" w14:textId="37AC8309">
          <w:pPr>
            <w:pStyle w:val="TOC1"/>
            <w:tabs>
              <w:tab w:val="right" w:leader="dot" w:pos="9255"/>
            </w:tabs>
          </w:pPr>
          <w:hyperlink w:anchor="_Toc1563957494">
            <w:r w:rsidRPr="26F5E14A" w:rsidR="191962AE">
              <w:rPr>
                <w:rStyle w:val="Hyperlink"/>
              </w:rPr>
              <w:t>4. KVALIFIKASJONSKRAV</w:t>
            </w:r>
            <w:r>
              <w:tab/>
            </w:r>
            <w:r>
              <w:fldChar w:fldCharType="begin"/>
            </w:r>
            <w:r>
              <w:instrText xml:space="preserve">PAGEREF _Toc1563957494 \h</w:instrText>
            </w:r>
            <w:r>
              <w:fldChar w:fldCharType="separate"/>
            </w:r>
            <w:r w:rsidRPr="26F5E14A" w:rsidR="191962AE">
              <w:rPr>
                <w:rStyle w:val="Hyperlink"/>
              </w:rPr>
              <w:t>16</w:t>
            </w:r>
            <w:r>
              <w:fldChar w:fldCharType="end"/>
            </w:r>
          </w:hyperlink>
        </w:p>
        <w:p w:rsidR="5869C9C1" w:rsidP="5869C9C1" w:rsidRDefault="5869C9C1" w14:paraId="483030A1" w14:textId="660F11FB">
          <w:pPr>
            <w:pStyle w:val="TOC1"/>
            <w:tabs>
              <w:tab w:val="right" w:leader="dot" w:pos="9255"/>
            </w:tabs>
          </w:pPr>
          <w:hyperlink w:anchor="_Toc1618418499">
            <w:r w:rsidRPr="26F5E14A" w:rsidR="191962AE">
              <w:rPr>
                <w:rStyle w:val="Hyperlink"/>
              </w:rPr>
              <w:t>4.1 Innledning</w:t>
            </w:r>
            <w:r>
              <w:tab/>
            </w:r>
            <w:r>
              <w:fldChar w:fldCharType="begin"/>
            </w:r>
            <w:r>
              <w:instrText xml:space="preserve">PAGEREF _Toc1618418499 \h</w:instrText>
            </w:r>
            <w:r>
              <w:fldChar w:fldCharType="separate"/>
            </w:r>
            <w:r w:rsidRPr="26F5E14A" w:rsidR="191962AE">
              <w:rPr>
                <w:rStyle w:val="Hyperlink"/>
              </w:rPr>
              <w:t>16</w:t>
            </w:r>
            <w:r>
              <w:fldChar w:fldCharType="end"/>
            </w:r>
          </w:hyperlink>
        </w:p>
        <w:p w:rsidR="5869C9C1" w:rsidP="5869C9C1" w:rsidRDefault="5869C9C1" w14:paraId="27E0FCE1" w14:textId="32037C16">
          <w:pPr>
            <w:pStyle w:val="TOC2"/>
            <w:tabs>
              <w:tab w:val="right" w:leader="dot" w:pos="9255"/>
            </w:tabs>
          </w:pPr>
          <w:hyperlink w:anchor="_Toc629612452">
            <w:r w:rsidRPr="26F5E14A" w:rsidR="191962AE">
              <w:rPr>
                <w:rStyle w:val="Hyperlink"/>
              </w:rPr>
              <w:t>4.2 Leverandørens registrering, autorisasjoner mv.</w:t>
            </w:r>
            <w:r>
              <w:tab/>
            </w:r>
            <w:r>
              <w:fldChar w:fldCharType="begin"/>
            </w:r>
            <w:r>
              <w:instrText xml:space="preserve">PAGEREF _Toc629612452 \h</w:instrText>
            </w:r>
            <w:r>
              <w:fldChar w:fldCharType="separate"/>
            </w:r>
            <w:r w:rsidRPr="26F5E14A" w:rsidR="191962AE">
              <w:rPr>
                <w:rStyle w:val="Hyperlink"/>
              </w:rPr>
              <w:t>16</w:t>
            </w:r>
            <w:r>
              <w:fldChar w:fldCharType="end"/>
            </w:r>
          </w:hyperlink>
        </w:p>
        <w:p w:rsidR="5869C9C1" w:rsidP="5869C9C1" w:rsidRDefault="5869C9C1" w14:paraId="1D9D4FBA" w14:textId="763889CE">
          <w:pPr>
            <w:pStyle w:val="TOC1"/>
            <w:tabs>
              <w:tab w:val="right" w:leader="dot" w:pos="9255"/>
            </w:tabs>
          </w:pPr>
          <w:hyperlink w:anchor="_Toc2068463398">
            <w:r w:rsidRPr="26F5E14A" w:rsidR="191962AE">
              <w:rPr>
                <w:rStyle w:val="Hyperlink"/>
              </w:rPr>
              <w:t>4.3 Leverandørens økonomiske og finansielle kapasitet</w:t>
            </w:r>
            <w:r>
              <w:tab/>
            </w:r>
            <w:r>
              <w:fldChar w:fldCharType="begin"/>
            </w:r>
            <w:r>
              <w:instrText xml:space="preserve">PAGEREF _Toc2068463398 \h</w:instrText>
            </w:r>
            <w:r>
              <w:fldChar w:fldCharType="separate"/>
            </w:r>
            <w:r w:rsidRPr="26F5E14A" w:rsidR="191962AE">
              <w:rPr>
                <w:rStyle w:val="Hyperlink"/>
              </w:rPr>
              <w:t>16</w:t>
            </w:r>
            <w:r>
              <w:fldChar w:fldCharType="end"/>
            </w:r>
          </w:hyperlink>
        </w:p>
        <w:p w:rsidR="5869C9C1" w:rsidP="5869C9C1" w:rsidRDefault="5869C9C1" w14:paraId="3ABF1DCD" w14:textId="6F418999">
          <w:pPr>
            <w:pStyle w:val="TOC2"/>
            <w:tabs>
              <w:tab w:val="right" w:leader="dot" w:pos="9255"/>
            </w:tabs>
          </w:pPr>
          <w:hyperlink w:anchor="_Toc904637123">
            <w:r w:rsidRPr="26F5E14A" w:rsidR="191962AE">
              <w:rPr>
                <w:rStyle w:val="Hyperlink"/>
              </w:rPr>
              <w:t>4.4 Leverandørens tekniske og faglige kvalifikasjoner</w:t>
            </w:r>
            <w:r>
              <w:tab/>
            </w:r>
            <w:r>
              <w:fldChar w:fldCharType="begin"/>
            </w:r>
            <w:r>
              <w:instrText xml:space="preserve">PAGEREF _Toc904637123 \h</w:instrText>
            </w:r>
            <w:r>
              <w:fldChar w:fldCharType="separate"/>
            </w:r>
            <w:r w:rsidRPr="26F5E14A" w:rsidR="191962AE">
              <w:rPr>
                <w:rStyle w:val="Hyperlink"/>
              </w:rPr>
              <w:t>17</w:t>
            </w:r>
            <w:r>
              <w:fldChar w:fldCharType="end"/>
            </w:r>
          </w:hyperlink>
        </w:p>
        <w:p w:rsidR="5869C9C1" w:rsidP="5869C9C1" w:rsidRDefault="5869C9C1" w14:paraId="4D3FA467" w14:textId="1B383D3B">
          <w:pPr>
            <w:pStyle w:val="TOC1"/>
            <w:tabs>
              <w:tab w:val="right" w:leader="dot" w:pos="9255"/>
            </w:tabs>
          </w:pPr>
          <w:hyperlink w:anchor="_Toc874057430">
            <w:r w:rsidRPr="26F5E14A" w:rsidR="191962AE">
              <w:rPr>
                <w:rStyle w:val="Hyperlink"/>
              </w:rPr>
              <w:t>4.5 Presisering av kravet til internkontrollsystem/kvalitetssikringssystem</w:t>
            </w:r>
            <w:r>
              <w:tab/>
            </w:r>
            <w:r>
              <w:fldChar w:fldCharType="begin"/>
            </w:r>
            <w:r>
              <w:instrText xml:space="preserve">PAGEREF _Toc874057430 \h</w:instrText>
            </w:r>
            <w:r>
              <w:fldChar w:fldCharType="separate"/>
            </w:r>
            <w:r w:rsidRPr="26F5E14A" w:rsidR="191962AE">
              <w:rPr>
                <w:rStyle w:val="Hyperlink"/>
              </w:rPr>
              <w:t>19</w:t>
            </w:r>
            <w:r>
              <w:fldChar w:fldCharType="end"/>
            </w:r>
          </w:hyperlink>
        </w:p>
        <w:p w:rsidR="5869C9C1" w:rsidP="5869C9C1" w:rsidRDefault="5869C9C1" w14:paraId="01EC49EF" w14:textId="77B9F799">
          <w:pPr>
            <w:pStyle w:val="TOC1"/>
            <w:tabs>
              <w:tab w:val="right" w:leader="dot" w:pos="9255"/>
            </w:tabs>
          </w:pPr>
          <w:hyperlink w:anchor="_Toc43036943">
            <w:r w:rsidRPr="26F5E14A" w:rsidR="191962AE">
              <w:rPr>
                <w:rStyle w:val="Hyperlink"/>
              </w:rPr>
              <w:t>4.6 Skatteattest</w:t>
            </w:r>
            <w:r>
              <w:tab/>
            </w:r>
            <w:r>
              <w:fldChar w:fldCharType="begin"/>
            </w:r>
            <w:r>
              <w:instrText xml:space="preserve">PAGEREF _Toc43036943 \h</w:instrText>
            </w:r>
            <w:r>
              <w:fldChar w:fldCharType="separate"/>
            </w:r>
            <w:r w:rsidRPr="26F5E14A" w:rsidR="191962AE">
              <w:rPr>
                <w:rStyle w:val="Hyperlink"/>
              </w:rPr>
              <w:t>19</w:t>
            </w:r>
            <w:r>
              <w:fldChar w:fldCharType="end"/>
            </w:r>
          </w:hyperlink>
        </w:p>
        <w:p w:rsidR="5869C9C1" w:rsidP="5869C9C1" w:rsidRDefault="5869C9C1" w14:paraId="37A77832" w14:textId="0C5777DB">
          <w:pPr>
            <w:pStyle w:val="TOC1"/>
            <w:tabs>
              <w:tab w:val="right" w:leader="dot" w:pos="9255"/>
            </w:tabs>
          </w:pPr>
          <w:hyperlink w:anchor="_Toc391929659">
            <w:r w:rsidRPr="26F5E14A" w:rsidR="191962AE">
              <w:rPr>
                <w:rStyle w:val="Hyperlink"/>
              </w:rPr>
              <w:t>4.7 Signert fullmakt for innhenting av utvidet skatteattest</w:t>
            </w:r>
            <w:r>
              <w:tab/>
            </w:r>
            <w:r>
              <w:fldChar w:fldCharType="begin"/>
            </w:r>
            <w:r>
              <w:instrText xml:space="preserve">PAGEREF _Toc391929659 \h</w:instrText>
            </w:r>
            <w:r>
              <w:fldChar w:fldCharType="separate"/>
            </w:r>
            <w:r w:rsidRPr="26F5E14A" w:rsidR="191962AE">
              <w:rPr>
                <w:rStyle w:val="Hyperlink"/>
              </w:rPr>
              <w:t>19</w:t>
            </w:r>
            <w:r>
              <w:fldChar w:fldCharType="end"/>
            </w:r>
          </w:hyperlink>
        </w:p>
        <w:p w:rsidR="5869C9C1" w:rsidP="5869C9C1" w:rsidRDefault="5869C9C1" w14:paraId="0C409C6B" w14:textId="318D0116">
          <w:pPr>
            <w:pStyle w:val="TOC1"/>
            <w:tabs>
              <w:tab w:val="right" w:leader="dot" w:pos="9255"/>
            </w:tabs>
          </w:pPr>
          <w:hyperlink w:anchor="_Toc744567888">
            <w:r w:rsidRPr="26F5E14A" w:rsidR="191962AE">
              <w:rPr>
                <w:rStyle w:val="Hyperlink"/>
              </w:rPr>
              <w:t>5. TILDELING</w:t>
            </w:r>
            <w:r>
              <w:tab/>
            </w:r>
            <w:r>
              <w:fldChar w:fldCharType="begin"/>
            </w:r>
            <w:r>
              <w:instrText xml:space="preserve">PAGEREF _Toc744567888 \h</w:instrText>
            </w:r>
            <w:r>
              <w:fldChar w:fldCharType="separate"/>
            </w:r>
            <w:r w:rsidRPr="26F5E14A" w:rsidR="191962AE">
              <w:rPr>
                <w:rStyle w:val="Hyperlink"/>
              </w:rPr>
              <w:t>20</w:t>
            </w:r>
            <w:r>
              <w:fldChar w:fldCharType="end"/>
            </w:r>
          </w:hyperlink>
        </w:p>
        <w:p w:rsidR="5869C9C1" w:rsidP="5869C9C1" w:rsidRDefault="5869C9C1" w14:paraId="5AED04BD" w14:textId="645618BB">
          <w:pPr>
            <w:pStyle w:val="TOC1"/>
            <w:tabs>
              <w:tab w:val="right" w:leader="dot" w:pos="9255"/>
            </w:tabs>
          </w:pPr>
          <w:hyperlink w:anchor="_Toc666224139">
            <w:r w:rsidRPr="26F5E14A" w:rsidR="191962AE">
              <w:rPr>
                <w:rStyle w:val="Hyperlink"/>
              </w:rPr>
              <w:t>5.1 Tildelingskriterier</w:t>
            </w:r>
            <w:r>
              <w:tab/>
            </w:r>
            <w:r>
              <w:fldChar w:fldCharType="begin"/>
            </w:r>
            <w:r>
              <w:instrText xml:space="preserve">PAGEREF _Toc666224139 \h</w:instrText>
            </w:r>
            <w:r>
              <w:fldChar w:fldCharType="separate"/>
            </w:r>
            <w:r w:rsidRPr="26F5E14A" w:rsidR="191962AE">
              <w:rPr>
                <w:rStyle w:val="Hyperlink"/>
              </w:rPr>
              <w:t>20</w:t>
            </w:r>
            <w:r>
              <w:fldChar w:fldCharType="end"/>
            </w:r>
          </w:hyperlink>
        </w:p>
        <w:p w:rsidR="5869C9C1" w:rsidP="5869C9C1" w:rsidRDefault="5869C9C1" w14:paraId="776671FE" w14:textId="5C21423C">
          <w:pPr>
            <w:pStyle w:val="TOC1"/>
            <w:tabs>
              <w:tab w:val="right" w:leader="dot" w:pos="9255"/>
            </w:tabs>
          </w:pPr>
          <w:hyperlink w:anchor="_Toc414852633">
            <w:r w:rsidRPr="26F5E14A" w:rsidR="191962AE">
              <w:rPr>
                <w:rStyle w:val="Hyperlink"/>
              </w:rPr>
              <w:t>5.2 Evalueringsmodell</w:t>
            </w:r>
            <w:r>
              <w:tab/>
            </w:r>
            <w:r>
              <w:fldChar w:fldCharType="begin"/>
            </w:r>
            <w:r>
              <w:instrText xml:space="preserve">PAGEREF _Toc414852633 \h</w:instrText>
            </w:r>
            <w:r>
              <w:fldChar w:fldCharType="separate"/>
            </w:r>
            <w:r w:rsidRPr="26F5E14A" w:rsidR="191962AE">
              <w:rPr>
                <w:rStyle w:val="Hyperlink"/>
              </w:rPr>
              <w:t>20</w:t>
            </w:r>
            <w:r>
              <w:fldChar w:fldCharType="end"/>
            </w:r>
          </w:hyperlink>
        </w:p>
        <w:p w:rsidR="5869C9C1" w:rsidP="5869C9C1" w:rsidRDefault="5869C9C1" w14:paraId="48C0EB15" w14:textId="671A27D9">
          <w:pPr>
            <w:pStyle w:val="TOC3"/>
            <w:tabs>
              <w:tab w:val="right" w:leader="dot" w:pos="9255"/>
            </w:tabs>
          </w:pPr>
          <w:hyperlink w:anchor="_Toc622183351">
            <w:r w:rsidRPr="26F5E14A" w:rsidR="191962AE">
              <w:rPr>
                <w:rStyle w:val="Hyperlink"/>
              </w:rPr>
              <w:t>5.2.1 Pris</w:t>
            </w:r>
            <w:r>
              <w:tab/>
            </w:r>
            <w:r>
              <w:fldChar w:fldCharType="begin"/>
            </w:r>
            <w:r>
              <w:instrText xml:space="preserve">PAGEREF _Toc622183351 \h</w:instrText>
            </w:r>
            <w:r>
              <w:fldChar w:fldCharType="separate"/>
            </w:r>
            <w:r w:rsidRPr="26F5E14A" w:rsidR="191962AE">
              <w:rPr>
                <w:rStyle w:val="Hyperlink"/>
              </w:rPr>
              <w:t>21</w:t>
            </w:r>
            <w:r>
              <w:fldChar w:fldCharType="end"/>
            </w:r>
          </w:hyperlink>
        </w:p>
        <w:p w:rsidR="5869C9C1" w:rsidP="5869C9C1" w:rsidRDefault="5869C9C1" w14:paraId="3D960540" w14:textId="020C140B">
          <w:pPr>
            <w:pStyle w:val="TOC1"/>
            <w:tabs>
              <w:tab w:val="right" w:leader="dot" w:pos="9255"/>
            </w:tabs>
          </w:pPr>
          <w:hyperlink w:anchor="_Toc1042235046">
            <w:r w:rsidRPr="26F5E14A" w:rsidR="191962AE">
              <w:rPr>
                <w:rStyle w:val="Hyperlink"/>
              </w:rPr>
              <w:t>6. FORHANDLINGER</w:t>
            </w:r>
            <w:r>
              <w:tab/>
            </w:r>
            <w:r>
              <w:fldChar w:fldCharType="begin"/>
            </w:r>
            <w:r>
              <w:instrText xml:space="preserve">PAGEREF _Toc1042235046 \h</w:instrText>
            </w:r>
            <w:r>
              <w:fldChar w:fldCharType="separate"/>
            </w:r>
            <w:r w:rsidRPr="26F5E14A" w:rsidR="191962AE">
              <w:rPr>
                <w:rStyle w:val="Hyperlink"/>
              </w:rPr>
              <w:t>21</w:t>
            </w:r>
            <w:r>
              <w:fldChar w:fldCharType="end"/>
            </w:r>
          </w:hyperlink>
        </w:p>
        <w:p w:rsidR="5869C9C1" w:rsidP="5869C9C1" w:rsidRDefault="5869C9C1" w14:paraId="36B1FAC3" w14:textId="1C07DA69">
          <w:pPr>
            <w:pStyle w:val="TOC1"/>
            <w:tabs>
              <w:tab w:val="right" w:leader="dot" w:pos="9255"/>
            </w:tabs>
          </w:pPr>
          <w:hyperlink w:anchor="_Toc1255890053">
            <w:r w:rsidRPr="26F5E14A" w:rsidR="191962AE">
              <w:rPr>
                <w:rStyle w:val="Hyperlink"/>
              </w:rPr>
              <w:t>7. AVTALEN</w:t>
            </w:r>
            <w:r>
              <w:tab/>
            </w:r>
            <w:r>
              <w:fldChar w:fldCharType="begin"/>
            </w:r>
            <w:r>
              <w:instrText xml:space="preserve">PAGEREF _Toc1255890053 \h</w:instrText>
            </w:r>
            <w:r>
              <w:fldChar w:fldCharType="separate"/>
            </w:r>
            <w:r w:rsidRPr="26F5E14A" w:rsidR="191962AE">
              <w:rPr>
                <w:rStyle w:val="Hyperlink"/>
              </w:rPr>
              <w:t>21</w:t>
            </w:r>
            <w:r>
              <w:fldChar w:fldCharType="end"/>
            </w:r>
          </w:hyperlink>
        </w:p>
        <w:p w:rsidR="5869C9C1" w:rsidP="5869C9C1" w:rsidRDefault="5869C9C1" w14:paraId="3F2D9571" w14:textId="6BAD43C4">
          <w:pPr>
            <w:pStyle w:val="TOC2"/>
            <w:tabs>
              <w:tab w:val="right" w:leader="dot" w:pos="9255"/>
            </w:tabs>
          </w:pPr>
          <w:hyperlink w:anchor="_Toc894153750">
            <w:r w:rsidRPr="26F5E14A" w:rsidR="191962AE">
              <w:rPr>
                <w:rStyle w:val="Hyperlink"/>
              </w:rPr>
              <w:t>7.1 Om avtalen</w:t>
            </w:r>
            <w:r>
              <w:tab/>
            </w:r>
            <w:r>
              <w:fldChar w:fldCharType="begin"/>
            </w:r>
            <w:r>
              <w:instrText xml:space="preserve">PAGEREF _Toc894153750 \h</w:instrText>
            </w:r>
            <w:r>
              <w:fldChar w:fldCharType="separate"/>
            </w:r>
            <w:r w:rsidRPr="26F5E14A" w:rsidR="191962AE">
              <w:rPr>
                <w:rStyle w:val="Hyperlink"/>
              </w:rPr>
              <w:t>22</w:t>
            </w:r>
            <w:r>
              <w:fldChar w:fldCharType="end"/>
            </w:r>
          </w:hyperlink>
        </w:p>
        <w:p w:rsidR="5869C9C1" w:rsidP="5869C9C1" w:rsidRDefault="5869C9C1" w14:paraId="0EAE70C2" w14:textId="59199003">
          <w:pPr>
            <w:pStyle w:val="TOC2"/>
            <w:tabs>
              <w:tab w:val="right" w:leader="dot" w:pos="9255"/>
            </w:tabs>
          </w:pPr>
          <w:hyperlink w:anchor="_Toc2145449538">
            <w:r w:rsidRPr="26F5E14A" w:rsidR="191962AE">
              <w:rPr>
                <w:rStyle w:val="Hyperlink"/>
              </w:rPr>
              <w:t>7.2 Avtaleperiode</w:t>
            </w:r>
            <w:r>
              <w:tab/>
            </w:r>
            <w:r>
              <w:fldChar w:fldCharType="begin"/>
            </w:r>
            <w:r>
              <w:instrText xml:space="preserve">PAGEREF _Toc2145449538 \h</w:instrText>
            </w:r>
            <w:r>
              <w:fldChar w:fldCharType="separate"/>
            </w:r>
            <w:r w:rsidRPr="26F5E14A" w:rsidR="191962AE">
              <w:rPr>
                <w:rStyle w:val="Hyperlink"/>
              </w:rPr>
              <w:t>22</w:t>
            </w:r>
            <w:r>
              <w:fldChar w:fldCharType="end"/>
            </w:r>
          </w:hyperlink>
        </w:p>
        <w:p w:rsidR="5869C9C1" w:rsidP="5869C9C1" w:rsidRDefault="5869C9C1" w14:paraId="4F8B3A8A" w14:textId="428896B7">
          <w:pPr>
            <w:pStyle w:val="TOC2"/>
            <w:tabs>
              <w:tab w:val="right" w:leader="dot" w:pos="9255"/>
            </w:tabs>
          </w:pPr>
          <w:hyperlink w:anchor="_Toc2057139163">
            <w:r w:rsidRPr="26F5E14A" w:rsidR="191962AE">
              <w:rPr>
                <w:rStyle w:val="Hyperlink"/>
              </w:rPr>
              <w:t>7.3 Krav til lønns- og arbeidsvilkår</w:t>
            </w:r>
            <w:r>
              <w:tab/>
            </w:r>
            <w:r>
              <w:fldChar w:fldCharType="begin"/>
            </w:r>
            <w:r>
              <w:instrText xml:space="preserve">PAGEREF _Toc2057139163 \h</w:instrText>
            </w:r>
            <w:r>
              <w:fldChar w:fldCharType="separate"/>
            </w:r>
            <w:r w:rsidRPr="26F5E14A" w:rsidR="191962AE">
              <w:rPr>
                <w:rStyle w:val="Hyperlink"/>
              </w:rPr>
              <w:t>22</w:t>
            </w:r>
            <w:r>
              <w:fldChar w:fldCharType="end"/>
            </w:r>
          </w:hyperlink>
        </w:p>
        <w:p w:rsidR="5869C9C1" w:rsidP="5869C9C1" w:rsidRDefault="5869C9C1" w14:paraId="39D4073F" w14:textId="141E5AAB">
          <w:pPr>
            <w:pStyle w:val="TOC1"/>
            <w:tabs>
              <w:tab w:val="right" w:leader="dot" w:pos="9255"/>
            </w:tabs>
          </w:pPr>
          <w:hyperlink w:anchor="_Toc776724224">
            <w:r w:rsidRPr="26F5E14A" w:rsidR="191962AE">
              <w:rPr>
                <w:rStyle w:val="Hyperlink"/>
              </w:rPr>
              <w:t>8. TILBUDSINNLEVERING OG TILBUDSFORMAT</w:t>
            </w:r>
            <w:r>
              <w:tab/>
            </w:r>
            <w:r>
              <w:fldChar w:fldCharType="begin"/>
            </w:r>
            <w:r>
              <w:instrText xml:space="preserve">PAGEREF _Toc776724224 \h</w:instrText>
            </w:r>
            <w:r>
              <w:fldChar w:fldCharType="separate"/>
            </w:r>
            <w:r w:rsidRPr="26F5E14A" w:rsidR="191962AE">
              <w:rPr>
                <w:rStyle w:val="Hyperlink"/>
              </w:rPr>
              <w:t>22</w:t>
            </w:r>
            <w:r>
              <w:fldChar w:fldCharType="end"/>
            </w:r>
          </w:hyperlink>
        </w:p>
        <w:p w:rsidR="5869C9C1" w:rsidP="5869C9C1" w:rsidRDefault="5869C9C1" w14:paraId="05BBBE72" w14:textId="073E34DD">
          <w:pPr>
            <w:pStyle w:val="TOC2"/>
            <w:tabs>
              <w:tab w:val="right" w:leader="dot" w:pos="9255"/>
            </w:tabs>
          </w:pPr>
          <w:hyperlink w:anchor="_Toc1035508478">
            <w:r w:rsidRPr="26F5E14A" w:rsidR="191962AE">
              <w:rPr>
                <w:rStyle w:val="Hyperlink"/>
              </w:rPr>
              <w:t>8.1 Tilbudsinnlevering</w:t>
            </w:r>
            <w:r>
              <w:tab/>
            </w:r>
            <w:r>
              <w:fldChar w:fldCharType="begin"/>
            </w:r>
            <w:r>
              <w:instrText xml:space="preserve">PAGEREF _Toc1035508478 \h</w:instrText>
            </w:r>
            <w:r>
              <w:fldChar w:fldCharType="separate"/>
            </w:r>
            <w:r w:rsidRPr="26F5E14A" w:rsidR="191962AE">
              <w:rPr>
                <w:rStyle w:val="Hyperlink"/>
              </w:rPr>
              <w:t>22</w:t>
            </w:r>
            <w:r>
              <w:fldChar w:fldCharType="end"/>
            </w:r>
          </w:hyperlink>
        </w:p>
        <w:p w:rsidR="5869C9C1" w:rsidP="5869C9C1" w:rsidRDefault="5869C9C1" w14:paraId="2BDAAC92" w14:textId="5A5F1FE2">
          <w:pPr>
            <w:pStyle w:val="TOC2"/>
            <w:tabs>
              <w:tab w:val="right" w:leader="dot" w:pos="9255"/>
            </w:tabs>
          </w:pPr>
          <w:hyperlink w:anchor="_Toc350371969">
            <w:r w:rsidRPr="26F5E14A" w:rsidR="191962AE">
              <w:rPr>
                <w:rStyle w:val="Hyperlink"/>
              </w:rPr>
              <w:t>8.2 Tilbudsformat</w:t>
            </w:r>
            <w:r>
              <w:tab/>
            </w:r>
            <w:r>
              <w:fldChar w:fldCharType="begin"/>
            </w:r>
            <w:r>
              <w:instrText xml:space="preserve">PAGEREF _Toc350371969 \h</w:instrText>
            </w:r>
            <w:r>
              <w:fldChar w:fldCharType="separate"/>
            </w:r>
            <w:r w:rsidRPr="26F5E14A" w:rsidR="191962AE">
              <w:rPr>
                <w:rStyle w:val="Hyperlink"/>
              </w:rPr>
              <w:t>22</w:t>
            </w:r>
            <w:r>
              <w:fldChar w:fldCharType="end"/>
            </w:r>
          </w:hyperlink>
        </w:p>
        <w:p w:rsidR="5869C9C1" w:rsidP="5869C9C1" w:rsidRDefault="5869C9C1" w14:paraId="07D8D072" w14:textId="20C8E1E6">
          <w:pPr>
            <w:pStyle w:val="TOC2"/>
            <w:tabs>
              <w:tab w:val="right" w:leader="dot" w:pos="9255"/>
            </w:tabs>
          </w:pPr>
          <w:hyperlink w:anchor="_Toc76573257">
            <w:r w:rsidRPr="26F5E14A" w:rsidR="191962AE">
              <w:rPr>
                <w:rStyle w:val="Hyperlink"/>
              </w:rPr>
              <w:t>8.3 Forbehold og endringsforslag</w:t>
            </w:r>
            <w:r>
              <w:tab/>
            </w:r>
            <w:r>
              <w:fldChar w:fldCharType="begin"/>
            </w:r>
            <w:r>
              <w:instrText xml:space="preserve">PAGEREF _Toc76573257 \h</w:instrText>
            </w:r>
            <w:r>
              <w:fldChar w:fldCharType="separate"/>
            </w:r>
            <w:r w:rsidRPr="26F5E14A" w:rsidR="191962AE">
              <w:rPr>
                <w:rStyle w:val="Hyperlink"/>
              </w:rPr>
              <w:t>23</w:t>
            </w:r>
            <w:r>
              <w:fldChar w:fldCharType="end"/>
            </w:r>
          </w:hyperlink>
        </w:p>
        <w:p w:rsidRPr="00A87791" w:rsidR="69173B94" w:rsidP="69173B94" w:rsidRDefault="69173B94" w14:paraId="192DFEFB" w14:textId="3FC867C8">
          <w:pPr>
            <w:pStyle w:val="TOC2"/>
            <w:tabs>
              <w:tab w:val="right" w:leader="dot" w:pos="9255"/>
            </w:tabs>
            <w:rPr>
              <w:kern w:val="2"/>
              <w:sz w:val="19"/>
              <w:szCs w:val="19"/>
              <w:lang w:eastAsia="nb-NO"/>
              <w14:ligatures w14:val="standardContextual"/>
            </w:rPr>
          </w:pPr>
          <w:r w:rsidRPr="5869C9C1">
            <w:rPr>
              <w:sz w:val="19"/>
              <w:szCs w:val="19"/>
            </w:rPr>
            <w:fldChar w:fldCharType="end"/>
          </w:r>
          <w:r w:rsidRPr="00A87791">
            <w:rPr>
              <w:sz w:val="19"/>
              <w:szCs w:val="19"/>
            </w:rPr>
          </w:r>
        </w:p>
      </w:sdtContent>
    </w:sdt>
    <w:p w:rsidR="33FC3689" w:rsidP="3DE1C85E" w:rsidRDefault="1B2A8FEC" w14:paraId="0640510B" w14:textId="347E6E40">
      <w:pPr>
        <w:pStyle w:val="Hovedoverskrifter"/>
      </w:pPr>
      <w:bookmarkStart w:name="_Toc836188947" w:id="1314190088"/>
      <w:r w:rsidR="6C2C56F7">
        <w:rPr/>
        <w:t xml:space="preserve">1. </w:t>
      </w:r>
      <w:r w:rsidR="469D16DD">
        <w:rPr/>
        <w:t>OM ANSKAFFELSEN</w:t>
      </w:r>
      <w:bookmarkEnd w:id="1314190088"/>
    </w:p>
    <w:p w:rsidRPr="00810427" w:rsidR="00FB5530" w:rsidP="3DE1C85E" w:rsidRDefault="6ED5B349" w14:paraId="2B73E2B3" w14:textId="5E77A93D">
      <w:pPr>
        <w:pStyle w:val="Heading1"/>
        <w:rPr>
          <w:rStyle w:val="Strong"/>
          <w:rFonts w:ascii="Oslo Sans Office" w:hAnsi="Oslo Sans Office" w:eastAsia="Oslo Sans Office" w:cs="Oslo Sans Office"/>
          <w:color w:val="auto"/>
          <w:sz w:val="22"/>
          <w:szCs w:val="22"/>
        </w:rPr>
      </w:pPr>
      <w:bookmarkStart w:name="_Toc311002892" w:id="1966662237"/>
      <w:r w:rsidRPr="26F5E14A" w:rsidR="03452CD1">
        <w:rPr>
          <w:rFonts w:ascii="Oslo Sans Office" w:hAnsi="Oslo Sans Office" w:eastAsia="Oslo Sans Office" w:cs="Oslo Sans Office"/>
          <w:b w:val="1"/>
          <w:bCs w:val="1"/>
          <w:color w:val="auto"/>
          <w:sz w:val="22"/>
          <w:szCs w:val="22"/>
        </w:rPr>
        <w:t xml:space="preserve">1.1 </w:t>
      </w:r>
      <w:r w:rsidRPr="26F5E14A" w:rsidR="469D16DD">
        <w:rPr>
          <w:rFonts w:ascii="Oslo Sans Office" w:hAnsi="Oslo Sans Office" w:eastAsia="Oslo Sans Office" w:cs="Oslo Sans Office"/>
          <w:b w:val="1"/>
          <w:bCs w:val="1"/>
          <w:color w:val="auto"/>
          <w:sz w:val="22"/>
          <w:szCs w:val="22"/>
        </w:rPr>
        <w:t>Innledning</w:t>
      </w:r>
      <w:bookmarkEnd w:id="1966662237"/>
    </w:p>
    <w:p w:rsidR="00E466FF" w:rsidP="4106B503" w:rsidRDefault="42415967" w14:paraId="4AEB161C" w14:textId="14D37459">
      <w:pPr>
        <w:spacing w:after="0"/>
        <w:rPr>
          <w:rFonts w:ascii="Oslo Sans Office" w:hAnsi="Oslo Sans Office" w:eastAsia="Oslo Sans Office" w:cs="Oslo Sans Office"/>
          <w:color w:val="000000" w:themeColor="text1"/>
          <w:sz w:val="22"/>
          <w:szCs w:val="22"/>
        </w:rPr>
      </w:pPr>
      <w:r w:rsidRPr="26F5E14A" w:rsidR="129D4183">
        <w:rPr>
          <w:rFonts w:ascii="Oslo Sans Office" w:hAnsi="Oslo Sans Office" w:eastAsia="Oslo Sans Office" w:cs="Oslo Sans Office"/>
          <w:color w:val="000000" w:themeColor="text1" w:themeTint="FF" w:themeShade="FF"/>
          <w:sz w:val="22"/>
          <w:szCs w:val="22"/>
        </w:rPr>
        <w:t>Byrådsavdeling for helse har gitt</w:t>
      </w:r>
      <w:r w:rsidRPr="26F5E14A" w:rsidR="129D4183">
        <w:rPr>
          <w:rFonts w:ascii="Oslo Sans Office" w:hAnsi="Oslo Sans Office" w:eastAsia="Oslo Sans Office" w:cs="Oslo Sans Office"/>
          <w:color w:val="000000" w:themeColor="text1" w:themeTint="FF" w:themeShade="FF"/>
          <w:sz w:val="22"/>
          <w:szCs w:val="22"/>
        </w:rPr>
        <w:t xml:space="preserve"> </w:t>
      </w:r>
      <w:r w:rsidRPr="26F5E14A" w:rsidR="129D4183">
        <w:rPr>
          <w:rFonts w:ascii="Oslo Sans Office" w:hAnsi="Oslo Sans Office" w:eastAsia="Oslo Sans Office" w:cs="Oslo Sans Office"/>
          <w:color w:val="000000" w:themeColor="text1" w:themeTint="FF" w:themeShade="FF"/>
          <w:sz w:val="22"/>
          <w:szCs w:val="22"/>
        </w:rPr>
        <w:t>Sykehjemsetaten</w:t>
      </w:r>
      <w:r w:rsidRPr="26F5E14A" w:rsidR="129D4183">
        <w:rPr>
          <w:rFonts w:ascii="Oslo Sans Office" w:hAnsi="Oslo Sans Office" w:eastAsia="Oslo Sans Office" w:cs="Oslo Sans Office"/>
          <w:color w:val="000000" w:themeColor="text1" w:themeTint="FF" w:themeShade="FF"/>
          <w:sz w:val="22"/>
          <w:szCs w:val="22"/>
        </w:rPr>
        <w:t xml:space="preserve">, heretter kalt </w:t>
      </w:r>
      <w:r w:rsidRPr="26F5E14A" w:rsidR="42198A2E">
        <w:rPr>
          <w:rFonts w:ascii="Oslo Sans Office" w:hAnsi="Oslo Sans Office" w:eastAsia="Oslo Sans Office" w:cs="Oslo Sans Office"/>
          <w:color w:val="000000" w:themeColor="text1" w:themeTint="FF" w:themeShade="FF"/>
          <w:sz w:val="22"/>
          <w:szCs w:val="22"/>
        </w:rPr>
        <w:t>o</w:t>
      </w:r>
      <w:r w:rsidRPr="26F5E14A" w:rsidR="129D4183">
        <w:rPr>
          <w:rFonts w:ascii="Oslo Sans Office" w:hAnsi="Oslo Sans Office" w:eastAsia="Oslo Sans Office" w:cs="Oslo Sans Office"/>
          <w:color w:val="000000" w:themeColor="text1" w:themeTint="FF" w:themeShade="FF"/>
          <w:sz w:val="22"/>
          <w:szCs w:val="22"/>
        </w:rPr>
        <w:t xml:space="preserve">ppdragsgiver, i oppdrag å anskaffe tjenesteytingsavtaler til </w:t>
      </w:r>
      <w:r w:rsidRPr="26F5E14A" w:rsidR="795C580F">
        <w:rPr>
          <w:rFonts w:ascii="Oslo Sans Office" w:hAnsi="Oslo Sans Office" w:eastAsia="Oslo Sans Office" w:cs="Oslo Sans Office"/>
          <w:color w:val="000000" w:themeColor="text1" w:themeTint="FF" w:themeShade="FF"/>
          <w:sz w:val="22"/>
          <w:szCs w:val="22"/>
        </w:rPr>
        <w:t xml:space="preserve">Ellingsrudhjemmet og </w:t>
      </w:r>
      <w:r w:rsidRPr="26F5E14A" w:rsidR="795C580F">
        <w:rPr>
          <w:rFonts w:ascii="Oslo Sans Office" w:hAnsi="Oslo Sans Office" w:eastAsia="Oslo Sans Office" w:cs="Oslo Sans Office"/>
          <w:color w:val="000000" w:themeColor="text1" w:themeTint="FF" w:themeShade="FF"/>
          <w:sz w:val="22"/>
          <w:szCs w:val="22"/>
        </w:rPr>
        <w:t>Langerudhjemmet</w:t>
      </w:r>
      <w:r w:rsidRPr="26F5E14A" w:rsidR="795C580F">
        <w:rPr>
          <w:rFonts w:ascii="Oslo Sans Office" w:hAnsi="Oslo Sans Office" w:eastAsia="Oslo Sans Office" w:cs="Oslo Sans Office"/>
          <w:color w:val="000000" w:themeColor="text1" w:themeTint="FF" w:themeShade="FF"/>
          <w:sz w:val="22"/>
          <w:szCs w:val="22"/>
        </w:rPr>
        <w:t>.</w:t>
      </w:r>
    </w:p>
    <w:p w:rsidR="3D280174" w:rsidP="26F5E14A" w:rsidRDefault="3D280174" w14:paraId="3AC145BE" w14:textId="54E92034">
      <w:pPr>
        <w:spacing w:after="0"/>
        <w:rPr>
          <w:rFonts w:ascii="Oslo Sans Office" w:hAnsi="Oslo Sans Office" w:eastAsia="Oslo Sans Office" w:cs="Oslo Sans Office"/>
          <w:color w:val="000000" w:themeColor="text1"/>
          <w:sz w:val="22"/>
          <w:szCs w:val="22"/>
        </w:rPr>
      </w:pPr>
    </w:p>
    <w:p w:rsidRPr="00810427" w:rsidR="00FB5530" w:rsidP="3DE1C85E" w:rsidRDefault="4B285E8E" w14:paraId="66B6D20F" w14:textId="7C7C3B0D">
      <w:pPr>
        <w:pStyle w:val="Heading1"/>
        <w:rPr>
          <w:rFonts w:ascii="Oslo Sans Office" w:hAnsi="Oslo Sans Office" w:eastAsia="Oslo Sans Office" w:cs="Oslo Sans Office"/>
          <w:b w:val="1"/>
          <w:bCs w:val="1"/>
          <w:color w:val="auto"/>
          <w:sz w:val="22"/>
          <w:szCs w:val="22"/>
        </w:rPr>
      </w:pPr>
      <w:bookmarkStart w:name="_Toc1337867234" w:id="641858476"/>
      <w:r w:rsidRPr="26F5E14A" w:rsidR="7B0F7AF0">
        <w:rPr>
          <w:rFonts w:ascii="Oslo Sans Office" w:hAnsi="Oslo Sans Office" w:eastAsia="Oslo Sans Office" w:cs="Oslo Sans Office"/>
          <w:b w:val="1"/>
          <w:bCs w:val="1"/>
          <w:color w:val="auto"/>
          <w:sz w:val="22"/>
          <w:szCs w:val="22"/>
        </w:rPr>
        <w:t xml:space="preserve">1.2 </w:t>
      </w:r>
      <w:r w:rsidRPr="26F5E14A" w:rsidR="469D16DD">
        <w:rPr>
          <w:rFonts w:ascii="Oslo Sans Office" w:hAnsi="Oslo Sans Office" w:eastAsia="Oslo Sans Office" w:cs="Oslo Sans Office"/>
          <w:b w:val="1"/>
          <w:bCs w:val="1"/>
          <w:color w:val="auto"/>
          <w:sz w:val="22"/>
          <w:szCs w:val="22"/>
        </w:rPr>
        <w:t>Oppdragsgiver</w:t>
      </w:r>
      <w:bookmarkEnd w:id="641858476"/>
    </w:p>
    <w:p w:rsidR="00810427" w:rsidP="26F5E14A" w:rsidRDefault="3EAE6554" w14:paraId="6BD3E178" w14:textId="33500ED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er landets største drifter av heldøgns pleie- og omsorgstjenester, og Oslo kommunes nest største etat. Oppdragsgiver har ansvar for driften av kommunale langtidshjem og helsehus, og kontraktstyring av ikke-kommunale alders- og langtidshjem. Dette innebærer oppfølging av totalt 3</w:t>
      </w:r>
      <w:r w:rsidRPr="26F5E14A" w:rsidR="3E3911BA">
        <w:rPr>
          <w:rFonts w:ascii="Oslo Sans Office" w:hAnsi="Oslo Sans Office" w:eastAsia="Oslo Sans Office" w:cs="Oslo Sans Office"/>
          <w:color w:val="000000" w:themeColor="text1" w:themeTint="FF" w:themeShade="FF"/>
          <w:sz w:val="22"/>
          <w:szCs w:val="22"/>
        </w:rPr>
        <w:t>5</w:t>
      </w:r>
      <w:r w:rsidRPr="26F5E14A" w:rsidR="1E5ED500">
        <w:rPr>
          <w:rFonts w:ascii="Oslo Sans Office" w:hAnsi="Oslo Sans Office" w:eastAsia="Oslo Sans Office" w:cs="Oslo Sans Office"/>
          <w:color w:val="000000" w:themeColor="text1" w:themeTint="FF" w:themeShade="FF"/>
          <w:sz w:val="22"/>
          <w:szCs w:val="22"/>
        </w:rPr>
        <w:t xml:space="preserve"> langtidshjem, 4 helsehus og dagtilbud for yngre personer med demens «Inn på tunet».</w:t>
      </w:r>
    </w:p>
    <w:p w:rsidR="00810427" w:rsidP="26F5E14A" w:rsidRDefault="00810427" w14:paraId="5BC76D27" w14:textId="3D6DE806">
      <w:pPr>
        <w:spacing w:after="0"/>
        <w:rPr>
          <w:rFonts w:ascii="Oslo Sans Office" w:hAnsi="Oslo Sans Office" w:eastAsia="Oslo Sans Office" w:cs="Oslo Sans Office"/>
          <w:color w:val="000000" w:themeColor="text1"/>
          <w:sz w:val="22"/>
          <w:szCs w:val="22"/>
        </w:rPr>
      </w:pPr>
    </w:p>
    <w:p w:rsidR="00810427" w:rsidP="3DE1C85E" w:rsidRDefault="7018EBC0" w14:paraId="349CE663" w14:textId="2611FF6E">
      <w:pPr>
        <w:pStyle w:val="Heading1"/>
        <w:rPr>
          <w:rFonts w:ascii="Oslo Sans Office" w:hAnsi="Oslo Sans Office" w:eastAsia="Oslo Sans Office" w:cs="Oslo Sans Office"/>
          <w:b w:val="1"/>
          <w:bCs w:val="1"/>
          <w:color w:val="auto"/>
          <w:sz w:val="22"/>
          <w:szCs w:val="22"/>
        </w:rPr>
      </w:pPr>
      <w:bookmarkStart w:name="_Toc1822462876" w:id="1637600698"/>
      <w:r w:rsidRPr="26F5E14A" w:rsidR="77749438">
        <w:rPr>
          <w:rFonts w:ascii="Oslo Sans Office" w:hAnsi="Oslo Sans Office" w:eastAsia="Oslo Sans Office" w:cs="Oslo Sans Office"/>
          <w:b w:val="1"/>
          <w:bCs w:val="1"/>
          <w:color w:val="auto"/>
          <w:sz w:val="22"/>
          <w:szCs w:val="22"/>
        </w:rPr>
        <w:t xml:space="preserve">1.3 </w:t>
      </w:r>
      <w:r w:rsidRPr="26F5E14A" w:rsidR="1E5ED500">
        <w:rPr>
          <w:rFonts w:ascii="Oslo Sans Office" w:hAnsi="Oslo Sans Office" w:eastAsia="Oslo Sans Office" w:cs="Oslo Sans Office"/>
          <w:b w:val="1"/>
          <w:bCs w:val="1"/>
          <w:color w:val="auto"/>
          <w:sz w:val="22"/>
          <w:szCs w:val="22"/>
        </w:rPr>
        <w:t>Orientering om anskaffelsen</w:t>
      </w:r>
      <w:bookmarkEnd w:id="1637600698"/>
    </w:p>
    <w:p w:rsidRPr="00810427" w:rsidR="00FB5530" w:rsidP="5869C9C1" w:rsidRDefault="58FDE195" w14:paraId="7437DCEC" w14:textId="544E11C0">
      <w:pPr>
        <w:pStyle w:val="Underoverskrift1"/>
        <w:rPr>
          <w:rFonts w:ascii="Oslo Sans Office" w:hAnsi="Oslo Sans Office" w:eastAsia="Oslo Sans Office" w:cs="Oslo Sans Office"/>
          <w:sz w:val="22"/>
          <w:szCs w:val="22"/>
        </w:rPr>
      </w:pPr>
      <w:bookmarkStart w:name="_Toc712991387" w:id="739086010"/>
      <w:r w:rsidRPr="26F5E14A" w:rsidR="5A94ED63">
        <w:rPr>
          <w:rFonts w:ascii="Oslo Sans Office" w:hAnsi="Oslo Sans Office" w:eastAsia="Oslo Sans Office" w:cs="Oslo Sans Office"/>
          <w:sz w:val="22"/>
          <w:szCs w:val="22"/>
        </w:rPr>
        <w:t xml:space="preserve">1.3.1 </w:t>
      </w:r>
      <w:r w:rsidRPr="26F5E14A" w:rsidR="1E5ED500">
        <w:rPr>
          <w:rFonts w:ascii="Oslo Sans Office" w:hAnsi="Oslo Sans Office" w:eastAsia="Oslo Sans Office" w:cs="Oslo Sans Office"/>
          <w:sz w:val="22"/>
          <w:szCs w:val="22"/>
        </w:rPr>
        <w:t>Innledning</w:t>
      </w:r>
      <w:bookmarkEnd w:id="739086010"/>
    </w:p>
    <w:p w:rsidR="78E11935" w:rsidP="4106B503" w:rsidRDefault="78E11935" w14:paraId="31205847" w14:textId="6A150A76">
      <w:pPr>
        <w:spacing w:after="160" w:afterAutospacing="off" w:line="257" w:lineRule="auto"/>
      </w:pPr>
      <w:r w:rsidRPr="26F5E14A" w:rsidR="7E5CF25E">
        <w:rPr>
          <w:rFonts w:ascii="Aptos" w:hAnsi="Aptos" w:eastAsia="Aptos" w:cs="Aptos"/>
          <w:sz w:val="22"/>
          <w:szCs w:val="22"/>
        </w:rPr>
        <w:t xml:space="preserve">Oppdragsgiver skal anskaffe tjenesteytingsavtaler til Ellingsrudhjemmet og Langerudhjemmet.  </w:t>
      </w:r>
    </w:p>
    <w:p w:rsidR="78E11935" w:rsidP="4106B503" w:rsidRDefault="78E11935" w14:paraId="5E44A1EE" w14:textId="0EEDF9C7">
      <w:pPr>
        <w:spacing w:after="160" w:afterAutospacing="off" w:line="257" w:lineRule="auto"/>
      </w:pPr>
      <w:r w:rsidRPr="26F5E14A" w:rsidR="7E5CF25E">
        <w:rPr>
          <w:rFonts w:ascii="Aptos" w:hAnsi="Aptos" w:eastAsia="Aptos" w:cs="Aptos"/>
          <w:sz w:val="22"/>
          <w:szCs w:val="22"/>
        </w:rPr>
        <w:t xml:space="preserve">Anskaffelsen er delt i to delavtaler: </w:t>
      </w:r>
    </w:p>
    <w:p w:rsidR="78E11935" w:rsidP="4106B503" w:rsidRDefault="78E11935" w14:paraId="0EF91A7B" w14:textId="32CED196">
      <w:pPr>
        <w:pStyle w:val="ListParagraph"/>
        <w:numPr>
          <w:ilvl w:val="0"/>
          <w:numId w:val="27"/>
        </w:numPr>
        <w:spacing w:before="0" w:beforeAutospacing="off" w:after="0" w:afterAutospacing="off" w:line="257" w:lineRule="auto"/>
        <w:rPr>
          <w:rFonts w:ascii="Aptos" w:hAnsi="Aptos" w:eastAsia="Aptos" w:cs="Aptos"/>
          <w:noProof w:val="0"/>
          <w:sz w:val="22"/>
          <w:szCs w:val="22"/>
          <w:lang w:val="nb-NO"/>
        </w:rPr>
      </w:pPr>
      <w:r w:rsidRPr="26F5E14A" w:rsidR="7E5CF25E">
        <w:rPr>
          <w:rFonts w:ascii="Aptos" w:hAnsi="Aptos" w:eastAsia="Aptos" w:cs="Aptos"/>
          <w:sz w:val="22"/>
          <w:szCs w:val="22"/>
        </w:rPr>
        <w:t xml:space="preserve">Avtale for drift av Ellingsrudhjemmet </w:t>
      </w:r>
    </w:p>
    <w:p w:rsidR="4106B503" w:rsidP="68CB17F2" w:rsidRDefault="4106B503" w14:paraId="4EECC2DF" w14:textId="5183706B">
      <w:pPr>
        <w:pStyle w:val="ListParagraph"/>
        <w:numPr>
          <w:ilvl w:val="0"/>
          <w:numId w:val="28"/>
        </w:numPr>
        <w:spacing w:before="0" w:beforeAutospacing="off" w:after="0" w:afterAutospacing="off" w:line="257" w:lineRule="auto"/>
        <w:rPr>
          <w:rFonts w:ascii="Aptos" w:hAnsi="Aptos" w:eastAsia="Aptos" w:cs="Aptos"/>
          <w:noProof w:val="0"/>
          <w:sz w:val="22"/>
          <w:szCs w:val="22"/>
          <w:lang w:val="nb-NO"/>
        </w:rPr>
      </w:pPr>
      <w:r w:rsidRPr="26F5E14A" w:rsidR="7E5CF25E">
        <w:rPr>
          <w:rFonts w:ascii="Aptos" w:hAnsi="Aptos" w:eastAsia="Aptos" w:cs="Aptos"/>
          <w:sz w:val="22"/>
          <w:szCs w:val="22"/>
        </w:rPr>
        <w:t xml:space="preserve">Avtale for drift av </w:t>
      </w:r>
      <w:r w:rsidRPr="26F5E14A" w:rsidR="7E5CF25E">
        <w:rPr>
          <w:rFonts w:ascii="Aptos" w:hAnsi="Aptos" w:eastAsia="Aptos" w:cs="Aptos"/>
          <w:sz w:val="22"/>
          <w:szCs w:val="22"/>
        </w:rPr>
        <w:t>Langerudhjemmet</w:t>
      </w:r>
      <w:r w:rsidRPr="26F5E14A" w:rsidR="7E5CF25E">
        <w:rPr>
          <w:rFonts w:ascii="Aptos" w:hAnsi="Aptos" w:eastAsia="Aptos" w:cs="Aptos"/>
          <w:sz w:val="22"/>
          <w:szCs w:val="22"/>
        </w:rPr>
        <w:t xml:space="preserve"> </w:t>
      </w:r>
    </w:p>
    <w:p w:rsidR="68CB17F2" w:rsidP="68CB17F2" w:rsidRDefault="68CB17F2" w14:paraId="6C9A792D" w14:textId="4D6CF317">
      <w:pPr>
        <w:pStyle w:val="ListParagraph"/>
        <w:spacing w:before="0" w:beforeAutospacing="off" w:after="0" w:afterAutospacing="off" w:line="257" w:lineRule="auto"/>
        <w:ind w:left="720"/>
        <w:rPr>
          <w:rFonts w:ascii="Aptos" w:hAnsi="Aptos" w:eastAsia="Aptos" w:cs="Aptos"/>
          <w:noProof w:val="0"/>
          <w:sz w:val="22"/>
          <w:szCs w:val="22"/>
          <w:lang w:val="nb-NO"/>
        </w:rPr>
      </w:pPr>
    </w:p>
    <w:p w:rsidR="78E11935" w:rsidP="4106B503" w:rsidRDefault="78E11935" w14:paraId="61E1CDD0" w14:textId="10418E85">
      <w:pPr>
        <w:spacing w:after="160" w:afterAutospacing="off" w:line="257" w:lineRule="auto"/>
      </w:pPr>
      <w:r w:rsidRPr="26F5E14A" w:rsidR="7E5CF25E">
        <w:rPr>
          <w:rFonts w:ascii="Aptos" w:hAnsi="Aptos" w:eastAsia="Aptos" w:cs="Aptos"/>
          <w:sz w:val="22"/>
          <w:szCs w:val="22"/>
        </w:rPr>
        <w:t xml:space="preserve">Samme leverandør kan bli tildelt begge delavtalene.  </w:t>
      </w:r>
    </w:p>
    <w:p w:rsidR="78E11935" w:rsidP="4106B503" w:rsidRDefault="78E11935" w14:paraId="7AAE0A70" w14:textId="2B4F869B">
      <w:pPr>
        <w:spacing w:after="160" w:afterAutospacing="off" w:line="257" w:lineRule="auto"/>
      </w:pPr>
      <w:r w:rsidRPr="26F5E14A" w:rsidR="7E5CF25E">
        <w:rPr>
          <w:rFonts w:ascii="Aptos" w:hAnsi="Aptos" w:eastAsia="Aptos" w:cs="Aptos"/>
          <w:sz w:val="22"/>
          <w:szCs w:val="22"/>
        </w:rPr>
        <w:t xml:space="preserve"> </w:t>
      </w:r>
      <w:r w:rsidRPr="26F5E14A" w:rsidR="7E5CF25E">
        <w:rPr>
          <w:rFonts w:ascii="Aptos" w:hAnsi="Aptos" w:eastAsia="Aptos" w:cs="Aptos"/>
          <w:sz w:val="22"/>
          <w:szCs w:val="22"/>
        </w:rPr>
        <w:t xml:space="preserve">På bakgrunn av den pågående prosessen knyttet til bydelsreformen i Oslo, vil den enkelte delavtale deles i to separate underliggende kontraktsdokumenter: Tjenesteytingsavtale for drift av langtidsplasser og Tjenesteytingsavtale for drift av dagsenter. Dette gjøres for å muliggjøre en </w:t>
      </w:r>
      <w:r w:rsidRPr="26F5E14A" w:rsidR="7E5CF25E">
        <w:rPr>
          <w:rFonts w:ascii="Aptos" w:hAnsi="Aptos" w:eastAsia="Aptos" w:cs="Aptos"/>
          <w:sz w:val="22"/>
          <w:szCs w:val="22"/>
        </w:rPr>
        <w:t>potensiell</w:t>
      </w:r>
      <w:r w:rsidRPr="26F5E14A" w:rsidR="7E5CF25E">
        <w:rPr>
          <w:rFonts w:ascii="Aptos" w:hAnsi="Aptos" w:eastAsia="Aptos" w:cs="Aptos"/>
          <w:sz w:val="22"/>
          <w:szCs w:val="22"/>
        </w:rPr>
        <w:t xml:space="preserve"> senere overdragelse av avtalen tilknyttet dagsentertilbud til bydel, dersom bydelsreformen medfører at ansvaret for dagsentertilbud legges til bydel. Hver delavtale inngås med én kontraktspart som vil være ansvarlig for både drift av langtidsplasser og dagsenter ved den enkelte institusjon.</w:t>
      </w:r>
    </w:p>
    <w:p w:rsidRPr="0050707C" w:rsidR="00FB5530" w:rsidP="5869C9C1" w:rsidRDefault="4D7AA59C" w14:paraId="346A83F4" w14:textId="14FB4283">
      <w:pPr>
        <w:pStyle w:val="Underoverskrift1"/>
        <w:rPr>
          <w:rFonts w:ascii="Oslo Sans Office" w:hAnsi="Oslo Sans Office" w:eastAsia="Oslo Sans Office" w:cs="Oslo Sans Office"/>
          <w:sz w:val="22"/>
          <w:szCs w:val="22"/>
        </w:rPr>
      </w:pPr>
      <w:bookmarkStart w:name="_Toc1914063774" w:id="1256715526"/>
      <w:r w:rsidRPr="26F5E14A" w:rsidR="4B4B808D">
        <w:rPr>
          <w:rFonts w:ascii="Oslo Sans Office" w:hAnsi="Oslo Sans Office" w:eastAsia="Oslo Sans Office" w:cs="Oslo Sans Office"/>
          <w:sz w:val="22"/>
          <w:szCs w:val="22"/>
        </w:rPr>
        <w:t>1.3.</w:t>
      </w:r>
      <w:r w:rsidRPr="26F5E14A" w:rsidR="5CC68AD0">
        <w:rPr>
          <w:rFonts w:ascii="Oslo Sans Office" w:hAnsi="Oslo Sans Office" w:eastAsia="Oslo Sans Office" w:cs="Oslo Sans Office"/>
          <w:sz w:val="22"/>
          <w:szCs w:val="22"/>
        </w:rPr>
        <w:t>2</w:t>
      </w:r>
      <w:r w:rsidRPr="26F5E14A" w:rsidR="4B4B808D">
        <w:rPr>
          <w:rFonts w:ascii="Oslo Sans Office" w:hAnsi="Oslo Sans Office" w:eastAsia="Oslo Sans Office" w:cs="Oslo Sans Office"/>
          <w:sz w:val="22"/>
          <w:szCs w:val="22"/>
        </w:rPr>
        <w:t xml:space="preserve"> </w:t>
      </w:r>
      <w:r w:rsidRPr="26F5E14A" w:rsidR="2FB646EA">
        <w:rPr>
          <w:rFonts w:ascii="Oslo Sans Office" w:hAnsi="Oslo Sans Office" w:eastAsia="Oslo Sans Office" w:cs="Oslo Sans Office"/>
          <w:sz w:val="22"/>
          <w:szCs w:val="22"/>
        </w:rPr>
        <w:t>Formål og omfang av anskaffelsen</w:t>
      </w:r>
      <w:bookmarkEnd w:id="1256715526"/>
    </w:p>
    <w:p w:rsidRPr="00FB5530" w:rsidR="00FB5530" w:rsidP="26F5E14A" w:rsidRDefault="75F592C5" w14:paraId="2D39A25F" w14:textId="7A40C73A">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Bakgrunnen for anskaffelsen er et ønske om et større innslag av private aktører i helse- og omsorgstjenestene</w:t>
      </w:r>
      <w:r w:rsidRPr="26F5E14A" w:rsidR="59590522">
        <w:rPr>
          <w:rFonts w:ascii="Oslo Sans Office" w:hAnsi="Oslo Sans Office" w:eastAsia="Oslo Sans Office" w:cs="Oslo Sans Office"/>
          <w:color w:val="000000" w:themeColor="text1" w:themeTint="FF" w:themeShade="FF"/>
          <w:sz w:val="22"/>
          <w:szCs w:val="22"/>
        </w:rPr>
        <w:t>. Dette for</w:t>
      </w:r>
      <w:r w:rsidRPr="26F5E14A" w:rsidR="48DC01FE">
        <w:rPr>
          <w:rFonts w:ascii="Oslo Sans Office" w:hAnsi="Oslo Sans Office" w:eastAsia="Oslo Sans Office" w:cs="Oslo Sans Office"/>
          <w:color w:val="000000" w:themeColor="text1" w:themeTint="FF" w:themeShade="FF"/>
          <w:sz w:val="22"/>
          <w:szCs w:val="22"/>
        </w:rPr>
        <w:t xml:space="preserve"> å legge til rette for innovasjon, mer mangfold, styrket valgfrihet og bedre ressursutnyttelse. </w:t>
      </w:r>
    </w:p>
    <w:p w:rsidRPr="00FB5530" w:rsidR="00FB5530" w:rsidP="26F5E14A" w:rsidRDefault="75F592C5" w14:paraId="184A3E7D" w14:textId="156CF063">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 xml:space="preserve"> </w:t>
      </w:r>
    </w:p>
    <w:p w:rsidRPr="00FB5530" w:rsidR="00FB5530" w:rsidP="26F5E14A" w:rsidRDefault="390EE4AB" w14:paraId="4366E4D3" w14:textId="0C7850B8">
      <w:pPr>
        <w:spacing w:after="0"/>
        <w:rPr>
          <w:rFonts w:ascii="Oslo Sans Office" w:hAnsi="Oslo Sans Office" w:eastAsia="Oslo Sans Office" w:cs="Oslo Sans Office"/>
          <w:color w:val="000000" w:themeColor="text1"/>
          <w:sz w:val="22"/>
          <w:szCs w:val="22"/>
        </w:rPr>
      </w:pPr>
      <w:r w:rsidRPr="26F5E14A" w:rsidR="412FD2FF">
        <w:rPr>
          <w:rFonts w:ascii="Oslo Sans Office" w:hAnsi="Oslo Sans Office" w:eastAsia="Oslo Sans Office" w:cs="Oslo Sans Office"/>
          <w:color w:val="000000" w:themeColor="text1" w:themeTint="FF" w:themeShade="FF"/>
          <w:sz w:val="22"/>
          <w:szCs w:val="22"/>
        </w:rPr>
        <w:t xml:space="preserve">For å møte fremtidens behov må </w:t>
      </w:r>
      <w:r w:rsidRPr="26F5E14A" w:rsidR="0DFBD47C">
        <w:rPr>
          <w:rFonts w:ascii="Oslo Sans Office" w:hAnsi="Oslo Sans Office" w:eastAsia="Oslo Sans Office" w:cs="Oslo Sans Office"/>
          <w:color w:val="000000" w:themeColor="text1" w:themeTint="FF" w:themeShade="FF"/>
          <w:sz w:val="22"/>
          <w:szCs w:val="22"/>
        </w:rPr>
        <w:t>s</w:t>
      </w:r>
      <w:r w:rsidRPr="26F5E14A" w:rsidR="76A86DC4">
        <w:rPr>
          <w:rFonts w:ascii="Oslo Sans Office" w:hAnsi="Oslo Sans Office" w:eastAsia="Oslo Sans Office" w:cs="Oslo Sans Office"/>
          <w:color w:val="000000" w:themeColor="text1" w:themeTint="FF" w:themeShade="FF"/>
          <w:sz w:val="22"/>
          <w:szCs w:val="22"/>
        </w:rPr>
        <w:t>ykehjemssektor</w:t>
      </w:r>
      <w:r w:rsidRPr="26F5E14A" w:rsidR="5DF85D61">
        <w:rPr>
          <w:rFonts w:ascii="Oslo Sans Office" w:hAnsi="Oslo Sans Office" w:eastAsia="Oslo Sans Office" w:cs="Oslo Sans Office"/>
          <w:color w:val="000000" w:themeColor="text1" w:themeTint="FF" w:themeShade="FF"/>
          <w:sz w:val="22"/>
          <w:szCs w:val="22"/>
        </w:rPr>
        <w:t>en</w:t>
      </w:r>
      <w:r w:rsidRPr="26F5E14A" w:rsidR="76A86DC4">
        <w:rPr>
          <w:rFonts w:ascii="Oslo Sans Office" w:hAnsi="Oslo Sans Office" w:eastAsia="Oslo Sans Office" w:cs="Oslo Sans Office"/>
          <w:color w:val="000000" w:themeColor="text1" w:themeTint="FF" w:themeShade="FF"/>
          <w:sz w:val="22"/>
          <w:szCs w:val="22"/>
        </w:rPr>
        <w:t xml:space="preserve"> </w:t>
      </w:r>
      <w:r w:rsidRPr="26F5E14A" w:rsidR="02272E2F">
        <w:rPr>
          <w:rFonts w:ascii="Oslo Sans Office" w:hAnsi="Oslo Sans Office" w:eastAsia="Oslo Sans Office" w:cs="Oslo Sans Office"/>
          <w:color w:val="000000" w:themeColor="text1" w:themeTint="FF" w:themeShade="FF"/>
          <w:sz w:val="22"/>
          <w:szCs w:val="22"/>
        </w:rPr>
        <w:t xml:space="preserve">tenke på nye måter å organisere tjenesten på. </w:t>
      </w:r>
      <w:r w:rsidRPr="26F5E14A" w:rsidR="76A86DC4">
        <w:rPr>
          <w:rFonts w:ascii="Oslo Sans Office" w:hAnsi="Oslo Sans Office" w:eastAsia="Oslo Sans Office" w:cs="Oslo Sans Office"/>
          <w:color w:val="000000" w:themeColor="text1" w:themeTint="FF" w:themeShade="FF"/>
          <w:sz w:val="22"/>
          <w:szCs w:val="22"/>
        </w:rPr>
        <w:t xml:space="preserve">Oppgavedeling, nye arbeidstidsordninger </w:t>
      </w:r>
      <w:r w:rsidRPr="26F5E14A" w:rsidR="4317B844">
        <w:rPr>
          <w:rFonts w:ascii="Oslo Sans Office" w:hAnsi="Oslo Sans Office" w:eastAsia="Oslo Sans Office" w:cs="Oslo Sans Office"/>
          <w:color w:val="000000" w:themeColor="text1" w:themeTint="FF" w:themeShade="FF"/>
          <w:sz w:val="22"/>
          <w:szCs w:val="22"/>
        </w:rPr>
        <w:t xml:space="preserve">som </w:t>
      </w:r>
      <w:r w:rsidRPr="26F5E14A" w:rsidR="54FA93A5">
        <w:rPr>
          <w:rFonts w:ascii="Oslo Sans Office" w:hAnsi="Oslo Sans Office" w:eastAsia="Oslo Sans Office" w:cs="Oslo Sans Office"/>
          <w:color w:val="000000" w:themeColor="text1" w:themeTint="FF" w:themeShade="FF"/>
          <w:sz w:val="22"/>
          <w:szCs w:val="22"/>
        </w:rPr>
        <w:t>bidrar til kontinuitet i bemanning</w:t>
      </w:r>
      <w:r w:rsidRPr="26F5E14A" w:rsidR="76A86DC4">
        <w:rPr>
          <w:rFonts w:ascii="Oslo Sans Office" w:hAnsi="Oslo Sans Office" w:eastAsia="Oslo Sans Office" w:cs="Oslo Sans Office"/>
          <w:color w:val="000000" w:themeColor="text1" w:themeTint="FF" w:themeShade="FF"/>
          <w:sz w:val="22"/>
          <w:szCs w:val="22"/>
        </w:rPr>
        <w:t xml:space="preserve"> og bruk av teknologi er innovasjonsområder som vil vektlegges i konkurransen.</w:t>
      </w:r>
      <w:r w:rsidRPr="26F5E14A" w:rsidR="1B95B283">
        <w:rPr>
          <w:rFonts w:ascii="Oslo Sans Office" w:hAnsi="Oslo Sans Office" w:eastAsia="Oslo Sans Office" w:cs="Oslo Sans Office"/>
          <w:color w:val="000000" w:themeColor="text1" w:themeTint="FF" w:themeShade="FF"/>
          <w:sz w:val="22"/>
          <w:szCs w:val="22"/>
        </w:rPr>
        <w:t xml:space="preserve"> </w:t>
      </w:r>
    </w:p>
    <w:p w:rsidRPr="00FB5530" w:rsidR="00FB5530" w:rsidP="26F5E14A" w:rsidRDefault="75F592C5" w14:paraId="0C63983E" w14:textId="1D5D5E88">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 xml:space="preserve"> </w:t>
      </w:r>
    </w:p>
    <w:p w:rsidRPr="00FB5530" w:rsidR="00FB5530" w:rsidP="26F5E14A" w:rsidRDefault="7818F3EE" w14:paraId="7C29A0F4" w14:textId="17577408">
      <w:pPr>
        <w:spacing w:after="0"/>
        <w:rPr>
          <w:rFonts w:ascii="Oslo Sans Office" w:hAnsi="Oslo Sans Office" w:eastAsia="Oslo Sans Office" w:cs="Oslo Sans Office"/>
          <w:color w:val="000000" w:themeColor="text1"/>
          <w:sz w:val="22"/>
          <w:szCs w:val="22"/>
        </w:rPr>
      </w:pPr>
      <w:r w:rsidRPr="26F5E14A" w:rsidR="2CC16758">
        <w:rPr>
          <w:rFonts w:ascii="Oslo Sans Office" w:hAnsi="Oslo Sans Office" w:eastAsia="Oslo Sans Office" w:cs="Oslo Sans Office"/>
          <w:color w:val="000000" w:themeColor="text1" w:themeTint="FF" w:themeShade="FF"/>
          <w:sz w:val="22"/>
          <w:szCs w:val="22"/>
        </w:rPr>
        <w:t>Oslo k</w:t>
      </w:r>
      <w:r w:rsidRPr="26F5E14A" w:rsidR="76A86DC4">
        <w:rPr>
          <w:rFonts w:ascii="Oslo Sans Office" w:hAnsi="Oslo Sans Office" w:eastAsia="Oslo Sans Office" w:cs="Oslo Sans Office"/>
          <w:color w:val="000000" w:themeColor="text1" w:themeTint="FF" w:themeShade="FF"/>
          <w:sz w:val="22"/>
          <w:szCs w:val="22"/>
        </w:rPr>
        <w:t>ommune er opptatt av at utvikling</w:t>
      </w:r>
      <w:r w:rsidRPr="26F5E14A" w:rsidR="129CB68B">
        <w:rPr>
          <w:rFonts w:ascii="Oslo Sans Office" w:hAnsi="Oslo Sans Office" w:eastAsia="Oslo Sans Office" w:cs="Oslo Sans Office"/>
          <w:color w:val="000000" w:themeColor="text1" w:themeTint="FF" w:themeShade="FF"/>
          <w:sz w:val="22"/>
          <w:szCs w:val="22"/>
        </w:rPr>
        <w:t>en</w:t>
      </w:r>
      <w:r w:rsidRPr="26F5E14A" w:rsidR="76A86DC4">
        <w:rPr>
          <w:rFonts w:ascii="Oslo Sans Office" w:hAnsi="Oslo Sans Office" w:eastAsia="Oslo Sans Office" w:cs="Oslo Sans Office"/>
          <w:color w:val="000000" w:themeColor="text1" w:themeTint="FF" w:themeShade="FF"/>
          <w:sz w:val="22"/>
          <w:szCs w:val="22"/>
        </w:rPr>
        <w:t xml:space="preserve"> skal skje gjennom et samarbeid mellom det offentlige, private kommersielle og private ideelle markedet. </w:t>
      </w:r>
    </w:p>
    <w:p w:rsidRPr="00FB5530" w:rsidR="00FB5530" w:rsidP="26F5E14A" w:rsidRDefault="75F592C5" w14:paraId="6FF365F9" w14:textId="271EA6A5">
      <w:pPr>
        <w:spacing w:after="0"/>
        <w:rPr>
          <w:rFonts w:ascii="Oslo Sans Office" w:hAnsi="Oslo Sans Office" w:eastAsia="Oslo Sans Office" w:cs="Oslo Sans Office"/>
          <w:color w:val="000000" w:themeColor="text1"/>
          <w:sz w:val="22"/>
          <w:szCs w:val="22"/>
        </w:rPr>
      </w:pPr>
      <w:r w:rsidRPr="26F5E14A" w:rsidR="76A86DC4">
        <w:rPr>
          <w:rFonts w:ascii="Oslo Sans Office" w:hAnsi="Oslo Sans Office" w:eastAsia="Oslo Sans Office" w:cs="Oslo Sans Office"/>
          <w:color w:val="000000" w:themeColor="text1" w:themeTint="FF" w:themeShade="FF"/>
          <w:sz w:val="22"/>
          <w:szCs w:val="22"/>
        </w:rPr>
        <w:t xml:space="preserve"> </w:t>
      </w:r>
    </w:p>
    <w:p w:rsidRPr="00FB5530" w:rsidR="00FB5530" w:rsidP="080A1ADC" w:rsidRDefault="2DC707F1" w14:paraId="0FA93276" w14:textId="6481C4D0">
      <w:pPr>
        <w:spacing w:after="0"/>
        <w:rPr>
          <w:rFonts w:ascii="Oslo Sans Office" w:hAnsi="Oslo Sans Office" w:eastAsia="Oslo Sans Office" w:cs="Oslo Sans Office"/>
          <w:color w:val="000000" w:themeColor="text1"/>
          <w:sz w:val="22"/>
          <w:szCs w:val="22"/>
        </w:rPr>
      </w:pPr>
      <w:r w:rsidRPr="26F5E14A" w:rsidR="3FA3433E">
        <w:rPr>
          <w:rFonts w:ascii="Oslo Sans Office" w:hAnsi="Oslo Sans Office" w:eastAsia="Oslo Sans Office" w:cs="Oslo Sans Office"/>
          <w:color w:val="000000" w:themeColor="text1" w:themeTint="FF" w:themeShade="FF"/>
          <w:sz w:val="22"/>
          <w:szCs w:val="22"/>
        </w:rPr>
        <w:t xml:space="preserve">Anskaffelsen skal </w:t>
      </w:r>
      <w:r w:rsidRPr="26F5E14A" w:rsidR="76A86DC4">
        <w:rPr>
          <w:rFonts w:ascii="Oslo Sans Office" w:hAnsi="Oslo Sans Office" w:eastAsia="Oslo Sans Office" w:cs="Oslo Sans Office"/>
          <w:color w:val="000000" w:themeColor="text1" w:themeTint="FF" w:themeShade="FF"/>
          <w:sz w:val="22"/>
          <w:szCs w:val="22"/>
        </w:rPr>
        <w:t xml:space="preserve">gjennomføres </w:t>
      </w:r>
      <w:r w:rsidRPr="26F5E14A" w:rsidR="6006E4A0">
        <w:rPr>
          <w:rFonts w:ascii="Oslo Sans Office" w:hAnsi="Oslo Sans Office" w:eastAsia="Oslo Sans Office" w:cs="Oslo Sans Office"/>
          <w:color w:val="000000" w:themeColor="text1" w:themeTint="FF" w:themeShade="FF"/>
          <w:sz w:val="22"/>
          <w:szCs w:val="22"/>
        </w:rPr>
        <w:t xml:space="preserve">som en </w:t>
      </w:r>
      <w:r w:rsidRPr="26F5E14A" w:rsidR="334F388B">
        <w:rPr>
          <w:rFonts w:ascii="Oslo Sans Office" w:hAnsi="Oslo Sans Office" w:eastAsia="Oslo Sans Office" w:cs="Oslo Sans Office"/>
          <w:color w:val="000000" w:themeColor="text1" w:themeTint="FF" w:themeShade="FF"/>
          <w:sz w:val="22"/>
          <w:szCs w:val="22"/>
        </w:rPr>
        <w:t>virksomhetsoverdragelse</w:t>
      </w:r>
      <w:r w:rsidRPr="26F5E14A" w:rsidR="6A9FAA35">
        <w:rPr>
          <w:rFonts w:ascii="Oslo Sans Office" w:hAnsi="Oslo Sans Office" w:eastAsia="Oslo Sans Office" w:cs="Oslo Sans Office"/>
          <w:color w:val="000000" w:themeColor="text1" w:themeTint="FF" w:themeShade="FF"/>
          <w:sz w:val="22"/>
          <w:szCs w:val="22"/>
        </w:rPr>
        <w:t xml:space="preserve"> etter arbeidsmiljøloven kapittel 16, noe som blant annet </w:t>
      </w:r>
      <w:r w:rsidRPr="26F5E14A" w:rsidR="76A86DC4">
        <w:rPr>
          <w:rFonts w:ascii="Oslo Sans Office" w:hAnsi="Oslo Sans Office" w:eastAsia="Oslo Sans Office" w:cs="Oslo Sans Office"/>
          <w:color w:val="000000" w:themeColor="text1" w:themeTint="FF" w:themeShade="FF"/>
          <w:sz w:val="22"/>
          <w:szCs w:val="22"/>
        </w:rPr>
        <w:t xml:space="preserve">sikrer at ingen ansatte går ned i lønn i løpet av </w:t>
      </w:r>
      <w:r w:rsidRPr="26F5E14A" w:rsidR="76A86DC4">
        <w:rPr>
          <w:rFonts w:ascii="Oslo Sans Office" w:hAnsi="Oslo Sans Office" w:eastAsia="Oslo Sans Office" w:cs="Oslo Sans Office"/>
          <w:color w:val="000000" w:themeColor="text1" w:themeTint="FF" w:themeShade="FF"/>
          <w:sz w:val="22"/>
          <w:szCs w:val="22"/>
        </w:rPr>
        <w:t>den inneværende</w:t>
      </w:r>
      <w:r w:rsidRPr="26F5E14A" w:rsidR="76A86DC4">
        <w:rPr>
          <w:rFonts w:ascii="Oslo Sans Office" w:hAnsi="Oslo Sans Office" w:eastAsia="Oslo Sans Office" w:cs="Oslo Sans Office"/>
          <w:color w:val="000000" w:themeColor="text1" w:themeTint="FF" w:themeShade="FF"/>
          <w:sz w:val="22"/>
          <w:szCs w:val="22"/>
        </w:rPr>
        <w:t xml:space="preserve"> tariffperioden, altså</w:t>
      </w:r>
      <w:r w:rsidRPr="26F5E14A" w:rsidR="51F2C788">
        <w:rPr>
          <w:rFonts w:ascii="Oslo Sans Office" w:hAnsi="Oslo Sans Office" w:eastAsia="Oslo Sans Office" w:cs="Oslo Sans Office"/>
          <w:color w:val="000000" w:themeColor="text1" w:themeTint="FF" w:themeShade="FF"/>
          <w:sz w:val="22"/>
          <w:szCs w:val="22"/>
        </w:rPr>
        <w:t xml:space="preserve"> frem</w:t>
      </w:r>
      <w:r w:rsidRPr="26F5E14A" w:rsidR="76A86DC4">
        <w:rPr>
          <w:rFonts w:ascii="Oslo Sans Office" w:hAnsi="Oslo Sans Office" w:eastAsia="Oslo Sans Office" w:cs="Oslo Sans Office"/>
          <w:color w:val="000000" w:themeColor="text1" w:themeTint="FF" w:themeShade="FF"/>
          <w:sz w:val="22"/>
          <w:szCs w:val="22"/>
        </w:rPr>
        <w:t xml:space="preserve"> til 30. april 202</w:t>
      </w:r>
      <w:r w:rsidRPr="26F5E14A" w:rsidR="37622580">
        <w:rPr>
          <w:rFonts w:ascii="Oslo Sans Office" w:hAnsi="Oslo Sans Office" w:eastAsia="Oslo Sans Office" w:cs="Oslo Sans Office"/>
          <w:color w:val="000000" w:themeColor="text1" w:themeTint="FF" w:themeShade="FF"/>
          <w:sz w:val="22"/>
          <w:szCs w:val="22"/>
        </w:rPr>
        <w:t>8</w:t>
      </w:r>
      <w:r w:rsidRPr="26F5E14A" w:rsidR="76A86DC4">
        <w:rPr>
          <w:rFonts w:ascii="Oslo Sans Office" w:hAnsi="Oslo Sans Office" w:eastAsia="Oslo Sans Office" w:cs="Oslo Sans Office"/>
          <w:color w:val="000000" w:themeColor="text1" w:themeTint="FF" w:themeShade="FF"/>
          <w:sz w:val="22"/>
          <w:szCs w:val="22"/>
        </w:rPr>
        <w:t xml:space="preserve">. </w:t>
      </w:r>
      <w:r w:rsidRPr="26F5E14A" w:rsidR="396FB5D8">
        <w:rPr>
          <w:rFonts w:ascii="Oslo Sans Office" w:hAnsi="Oslo Sans Office" w:eastAsia="Oslo Sans Office" w:cs="Oslo Sans Office"/>
          <w:color w:val="000000" w:themeColor="text1" w:themeTint="FF" w:themeShade="FF"/>
          <w:sz w:val="22"/>
          <w:szCs w:val="22"/>
        </w:rPr>
        <w:t>I tillegg er det fastsatt et kontraktsvilkår i Tjenesteytingsavtalen</w:t>
      </w:r>
      <w:r w:rsidRPr="26F5E14A" w:rsidR="6A6A4B9A">
        <w:rPr>
          <w:rFonts w:ascii="Oslo Sans Office" w:hAnsi="Oslo Sans Office" w:eastAsia="Oslo Sans Office" w:cs="Oslo Sans Office"/>
          <w:color w:val="000000" w:themeColor="text1" w:themeTint="FF" w:themeShade="FF"/>
          <w:sz w:val="22"/>
          <w:szCs w:val="22"/>
        </w:rPr>
        <w:t xml:space="preserve"> punkt </w:t>
      </w:r>
      <w:r w:rsidRPr="26F5E14A" w:rsidR="671A1D87">
        <w:rPr>
          <w:rFonts w:ascii="Oslo Sans Office" w:hAnsi="Oslo Sans Office" w:eastAsia="Oslo Sans Office" w:cs="Oslo Sans Office"/>
          <w:color w:val="000000" w:themeColor="text1" w:themeTint="FF" w:themeShade="FF"/>
          <w:sz w:val="22"/>
          <w:szCs w:val="22"/>
        </w:rPr>
        <w:t>4.3.2.1</w:t>
      </w:r>
      <w:r w:rsidRPr="26F5E14A" w:rsidR="2882F5BA">
        <w:rPr>
          <w:rFonts w:ascii="Oslo Sans Office" w:hAnsi="Oslo Sans Office" w:eastAsia="Oslo Sans Office" w:cs="Oslo Sans Office"/>
          <w:color w:val="000000" w:themeColor="text1" w:themeTint="FF" w:themeShade="FF"/>
          <w:sz w:val="22"/>
          <w:szCs w:val="22"/>
        </w:rPr>
        <w:t xml:space="preserve"> som skal sikre at </w:t>
      </w:r>
      <w:r w:rsidRPr="26F5E14A" w:rsidR="1B412113">
        <w:rPr>
          <w:rFonts w:ascii="Oslo Sans Office" w:hAnsi="Oslo Sans Office" w:eastAsia="Oslo Sans Office" w:cs="Oslo Sans Office"/>
          <w:color w:val="000000" w:themeColor="text1" w:themeTint="FF" w:themeShade="FF"/>
          <w:sz w:val="22"/>
          <w:szCs w:val="22"/>
        </w:rPr>
        <w:t>ansatte som omfattes av virksomhetsoverdragelsen skal</w:t>
      </w:r>
      <w:r w:rsidRPr="26F5E14A" w:rsidR="56673CE0">
        <w:rPr>
          <w:rFonts w:ascii="Oslo Sans Office" w:hAnsi="Oslo Sans Office" w:eastAsia="Oslo Sans Office" w:cs="Oslo Sans Office"/>
          <w:color w:val="000000" w:themeColor="text1" w:themeTint="FF" w:themeShade="FF"/>
          <w:sz w:val="22"/>
          <w:szCs w:val="22"/>
        </w:rPr>
        <w:t xml:space="preserve"> </w:t>
      </w:r>
      <w:r w:rsidRPr="26F5E14A" w:rsidR="1B412113">
        <w:rPr>
          <w:rFonts w:ascii="Oslo Sans Office" w:hAnsi="Oslo Sans Office" w:eastAsia="Oslo Sans Office" w:cs="Oslo Sans Office"/>
          <w:color w:val="000000" w:themeColor="text1" w:themeTint="FF" w:themeShade="FF"/>
          <w:sz w:val="22"/>
          <w:szCs w:val="22"/>
        </w:rPr>
        <w:t>minst</w:t>
      </w:r>
      <w:r w:rsidRPr="26F5E14A" w:rsidR="57D03499">
        <w:rPr>
          <w:rFonts w:ascii="Oslo Sans Office" w:hAnsi="Oslo Sans Office" w:eastAsia="Oslo Sans Office" w:cs="Oslo Sans Office"/>
          <w:color w:val="000000" w:themeColor="text1" w:themeTint="FF" w:themeShade="FF"/>
          <w:sz w:val="22"/>
          <w:szCs w:val="22"/>
        </w:rPr>
        <w:t xml:space="preserve"> ha</w:t>
      </w:r>
      <w:r w:rsidRPr="26F5E14A" w:rsidR="1B412113">
        <w:rPr>
          <w:rFonts w:ascii="Oslo Sans Office" w:hAnsi="Oslo Sans Office" w:eastAsia="Oslo Sans Office" w:cs="Oslo Sans Office"/>
          <w:color w:val="000000" w:themeColor="text1" w:themeTint="FF" w:themeShade="FF"/>
          <w:sz w:val="22"/>
          <w:szCs w:val="22"/>
        </w:rPr>
        <w:t xml:space="preserve"> lik fast lønn og beholde</w:t>
      </w:r>
      <w:r w:rsidRPr="26F5E14A" w:rsidR="2882F5BA">
        <w:rPr>
          <w:rFonts w:ascii="Oslo Sans Office" w:hAnsi="Oslo Sans Office" w:eastAsia="Oslo Sans Office" w:cs="Oslo Sans Office"/>
          <w:color w:val="000000" w:themeColor="text1" w:themeTint="FF" w:themeShade="FF"/>
          <w:sz w:val="22"/>
          <w:szCs w:val="22"/>
        </w:rPr>
        <w:t xml:space="preserve"> ubekvemstilleggene </w:t>
      </w:r>
      <w:r w:rsidRPr="26F5E14A" w:rsidR="584FB8E6">
        <w:rPr>
          <w:rFonts w:ascii="Oslo Sans Office" w:hAnsi="Oslo Sans Office" w:eastAsia="Oslo Sans Office" w:cs="Oslo Sans Office"/>
          <w:color w:val="000000" w:themeColor="text1" w:themeTint="FF" w:themeShade="FF"/>
          <w:sz w:val="22"/>
          <w:szCs w:val="22"/>
        </w:rPr>
        <w:t xml:space="preserve">som de hadde i Oslo kommune </w:t>
      </w:r>
      <w:r w:rsidRPr="26F5E14A" w:rsidR="06F7B1AF">
        <w:rPr>
          <w:rFonts w:ascii="Oslo Sans Office" w:hAnsi="Oslo Sans Office" w:eastAsia="Oslo Sans Office" w:cs="Oslo Sans Office"/>
          <w:color w:val="000000" w:themeColor="text1" w:themeTint="FF" w:themeShade="FF"/>
          <w:sz w:val="22"/>
          <w:szCs w:val="22"/>
        </w:rPr>
        <w:t>gjennom</w:t>
      </w:r>
      <w:r w:rsidRPr="26F5E14A" w:rsidR="2882F5BA">
        <w:rPr>
          <w:rFonts w:ascii="Oslo Sans Office" w:hAnsi="Oslo Sans Office" w:eastAsia="Oslo Sans Office" w:cs="Oslo Sans Office"/>
          <w:color w:val="000000" w:themeColor="text1" w:themeTint="FF" w:themeShade="FF"/>
          <w:sz w:val="22"/>
          <w:szCs w:val="22"/>
        </w:rPr>
        <w:t xml:space="preserve"> hele kontraktsperioden</w:t>
      </w:r>
      <w:r w:rsidRPr="26F5E14A" w:rsidR="790915EB">
        <w:rPr>
          <w:rFonts w:ascii="Oslo Sans Office" w:hAnsi="Oslo Sans Office" w:eastAsia="Oslo Sans Office" w:cs="Oslo Sans Office"/>
          <w:color w:val="000000" w:themeColor="text1" w:themeTint="FF" w:themeShade="FF"/>
          <w:sz w:val="22"/>
          <w:szCs w:val="22"/>
        </w:rPr>
        <w:t>.</w:t>
      </w:r>
      <w:r w:rsidRPr="26F5E14A" w:rsidR="790915EB">
        <w:rPr>
          <w:rFonts w:ascii="Oslo Sans Office" w:hAnsi="Oslo Sans Office" w:eastAsia="Oslo Sans Office" w:cs="Oslo Sans Office"/>
          <w:color w:val="000000" w:themeColor="text1" w:themeTint="FF" w:themeShade="FF"/>
          <w:sz w:val="22"/>
          <w:szCs w:val="22"/>
        </w:rPr>
        <w:t xml:space="preserve"> </w:t>
      </w:r>
      <w:r w:rsidRPr="26F5E14A" w:rsidR="598F8550">
        <w:rPr>
          <w:rFonts w:ascii="Oslo Sans Office" w:hAnsi="Oslo Sans Office" w:eastAsia="Oslo Sans Office" w:cs="Oslo Sans Office"/>
          <w:color w:val="000000" w:themeColor="text1" w:themeTint="FF" w:themeShade="FF"/>
          <w:sz w:val="22"/>
          <w:szCs w:val="22"/>
        </w:rPr>
        <w:t>Det fremgår videre av lønnskravet at utbetalt lønn for disse ansatte ikke må bli lavere enn den var på tidspunktet for virksomhetsoverdragelsen, som følge av lønnstrekk ny arbeidsgiver gjør med hjemmel i arbeidsmiljøloven § 14-15 (3) bokstav b.</w:t>
      </w:r>
    </w:p>
    <w:p w:rsidR="005F6800" w:rsidP="26F5E14A" w:rsidRDefault="005F6800" w14:paraId="7F78C04F" w14:textId="77777777">
      <w:pPr>
        <w:spacing w:after="0" w:line="240" w:lineRule="auto"/>
        <w:rPr>
          <w:rFonts w:ascii="Oslo Sans Office" w:hAnsi="Oslo Sans Office" w:eastAsia="Oslo Sans Office" w:cs="Oslo Sans Office"/>
          <w:color w:val="000000" w:themeColor="text1"/>
          <w:sz w:val="22"/>
          <w:szCs w:val="22"/>
        </w:rPr>
      </w:pPr>
    </w:p>
    <w:p w:rsidRPr="00613475" w:rsidR="00FB5530" w:rsidP="26F5E14A" w:rsidRDefault="08DE5FB8" w14:paraId="130E7330" w14:textId="7D91553E">
      <w:pPr>
        <w:spacing w:after="0" w:line="240" w:lineRule="auto"/>
        <w:rPr>
          <w:rFonts w:ascii="Oslo Sans Office" w:hAnsi="Oslo Sans Office" w:eastAsia="Oslo Sans Office" w:cs="Oslo Sans Office"/>
          <w:sz w:val="22"/>
          <w:szCs w:val="22"/>
        </w:rPr>
      </w:pPr>
      <w:r w:rsidRPr="26F5E14A" w:rsidR="58A4C514">
        <w:rPr>
          <w:rFonts w:ascii="Oslo Sans Office" w:hAnsi="Oslo Sans Office" w:eastAsia="Oslo Sans Office" w:cs="Oslo Sans Office"/>
          <w:sz w:val="22"/>
          <w:szCs w:val="22"/>
        </w:rPr>
        <w:t xml:space="preserve">Det skal leveres drift av heldøgnsplasser i langtidshjem </w:t>
      </w:r>
      <w:r w:rsidRPr="26F5E14A" w:rsidR="6CEB4FB0">
        <w:rPr>
          <w:rFonts w:ascii="Oslo Sans Office" w:hAnsi="Oslo Sans Office" w:eastAsia="Oslo Sans Office" w:cs="Oslo Sans Office"/>
          <w:sz w:val="22"/>
          <w:szCs w:val="22"/>
        </w:rPr>
        <w:t xml:space="preserve">og dagsenterplasser </w:t>
      </w:r>
      <w:r w:rsidRPr="26F5E14A" w:rsidR="58A4C514">
        <w:rPr>
          <w:rFonts w:ascii="Oslo Sans Office" w:hAnsi="Oslo Sans Office" w:eastAsia="Oslo Sans Office" w:cs="Oslo Sans Office"/>
          <w:sz w:val="22"/>
          <w:szCs w:val="22"/>
        </w:rPr>
        <w:t>med alle nødvendige tilhørende funksjoner.</w:t>
      </w:r>
      <w:r w:rsidRPr="26F5E14A" w:rsidR="42293E13">
        <w:rPr>
          <w:rFonts w:ascii="Oslo Sans Office" w:hAnsi="Oslo Sans Office" w:eastAsia="Oslo Sans Office" w:cs="Oslo Sans Office"/>
          <w:sz w:val="22"/>
          <w:szCs w:val="22"/>
        </w:rPr>
        <w:t xml:space="preserve"> </w:t>
      </w:r>
    </w:p>
    <w:p w:rsidRPr="00FB5530" w:rsidR="00FB5530" w:rsidP="26F5E14A" w:rsidRDefault="00FB5530" w14:paraId="01E2F41F" w14:textId="3F6950F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B79EF5A" w14:textId="08AA5A0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 overordnede kvalitetsmålet for tjenesteytingen i Oslo kommune uttrykkes gjennom Sykehjemsetatens visjon:</w:t>
      </w:r>
    </w:p>
    <w:p w:rsidRPr="00FB5530" w:rsidR="00FB5530" w:rsidP="26F5E14A" w:rsidRDefault="00FB5530" w14:paraId="007CCA0D" w14:textId="6D8B436E">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3AC9FAE" w14:textId="598FFA99">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r w:rsidRPr="26F5E14A" w:rsidR="1E5ED500">
        <w:rPr>
          <w:rFonts w:ascii="Oslo Sans Office" w:hAnsi="Oslo Sans Office" w:eastAsia="Oslo Sans Office" w:cs="Oslo Sans Office"/>
          <w:b w:val="1"/>
          <w:bCs w:val="1"/>
          <w:color w:val="000000" w:themeColor="text1" w:themeTint="FF" w:themeShade="FF"/>
          <w:sz w:val="22"/>
          <w:szCs w:val="22"/>
        </w:rPr>
        <w:t>«</w:t>
      </w:r>
      <w:r w:rsidRPr="26F5E14A" w:rsidR="02212F75">
        <w:rPr>
          <w:rFonts w:ascii="Oslo Sans Office" w:hAnsi="Oslo Sans Office" w:eastAsia="Oslo Sans Office" w:cs="Oslo Sans Office"/>
          <w:b w:val="1"/>
          <w:bCs w:val="1"/>
          <w:sz w:val="22"/>
          <w:szCs w:val="22"/>
        </w:rPr>
        <w:t>Trygghet livet u</w:t>
      </w:r>
      <w:r w:rsidRPr="26F5E14A" w:rsidR="02212F75">
        <w:rPr>
          <w:rFonts w:ascii="Oslo Sans Office" w:hAnsi="Oslo Sans Office" w:eastAsia="Oslo Sans Office" w:cs="Oslo Sans Office"/>
          <w:sz w:val="22"/>
          <w:szCs w:val="22"/>
        </w:rPr>
        <w:t xml:space="preserve">t </w:t>
      </w:r>
      <w:r w:rsidRPr="26F5E14A" w:rsidR="1E5ED500">
        <w:rPr>
          <w:rFonts w:ascii="Oslo Sans Office" w:hAnsi="Oslo Sans Office" w:eastAsia="Oslo Sans Office" w:cs="Oslo Sans Office"/>
          <w:b w:val="1"/>
          <w:bCs w:val="1"/>
          <w:color w:val="000000" w:themeColor="text1" w:themeTint="FF" w:themeShade="FF"/>
          <w:sz w:val="22"/>
          <w:szCs w:val="22"/>
        </w:rPr>
        <w:t>»</w:t>
      </w:r>
    </w:p>
    <w:p w:rsidRPr="00FB5530" w:rsidR="00FB5530" w:rsidP="26F5E14A" w:rsidRDefault="00FB5530" w14:paraId="5151F1F8" w14:textId="0806C17E">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7F173FB1" w14:textId="08B5D068">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 sentrale i kvalitetsmålet er den enkelte beboer og hvordan denne får tilfredsstilt sine individuelle behov, ønsker og interesser. Det skal synliggjøres gjennom personsentrert omsorg tilknyttet hverdagslivets aktiviteter og den enkelte beboers dagligliv. Oppdragsgiver ønsker således en drift som vektlegger trivselsfremmende tiltak, et variert aktivitets- og kulturtilbud og bevisst samarbeid med frivillig innsats.</w:t>
      </w:r>
    </w:p>
    <w:p w:rsidRPr="00FB5530" w:rsidR="00FB5530" w:rsidP="26F5E14A" w:rsidRDefault="00FB5530" w14:paraId="15423F41" w14:textId="5593D54F">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B1D9E41" w14:textId="3E8329C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Leverandøren må til enhver tid ha en organisasjon som sikrer ivaretakelse av innholdet i plassene innenfor de aktuelle plasstypene, jf. «Inntakskriterier og innhold i Oslosykehjemmene».</w:t>
      </w:r>
    </w:p>
    <w:p w:rsidR="4F7B572D" w:rsidP="26F5E14A" w:rsidRDefault="4F7B572D" w14:paraId="5033A0ED" w14:textId="101A5E6B">
      <w:pPr>
        <w:spacing w:after="0"/>
        <w:rPr>
          <w:rStyle w:val="Strong"/>
          <w:rFonts w:ascii="Oslo Sans Office" w:hAnsi="Oslo Sans Office" w:eastAsia="Oslo Sans Office" w:cs="Oslo Sans Office"/>
          <w:sz w:val="22"/>
          <w:szCs w:val="22"/>
        </w:rPr>
      </w:pPr>
    </w:p>
    <w:p w:rsidR="7F7392FF" w:rsidP="5869C9C1" w:rsidRDefault="57A4F0A5" w14:paraId="71D25116" w14:textId="3E746F8E">
      <w:pPr>
        <w:pStyle w:val="Heading1"/>
        <w:suppressLineNumbers w:val="0"/>
        <w:bidi w:val="0"/>
        <w:spacing w:before="0" w:beforeAutospacing="off" w:after="120" w:afterAutospacing="off" w:line="264" w:lineRule="auto"/>
        <w:ind w:left="0" w:right="0"/>
        <w:jc w:val="left"/>
        <w:rPr>
          <w:rFonts w:ascii="Oslo Sans Office" w:hAnsi="Oslo Sans Office" w:eastAsia="Oslo Sans Office" w:cs="Oslo Sans Office"/>
          <w:b w:val="1"/>
          <w:bCs w:val="1"/>
          <w:color w:val="auto"/>
          <w:sz w:val="22"/>
          <w:szCs w:val="22"/>
        </w:rPr>
      </w:pPr>
      <w:bookmarkStart w:name="_Toc656358044" w:id="1485956583"/>
      <w:r w:rsidRPr="26F5E14A" w:rsidR="0A394995">
        <w:rPr>
          <w:rFonts w:ascii="Oslo Sans Office" w:hAnsi="Oslo Sans Office" w:eastAsia="Oslo Sans Office" w:cs="Oslo Sans Office"/>
          <w:b w:val="1"/>
          <w:bCs w:val="1"/>
          <w:color w:val="auto"/>
          <w:sz w:val="22"/>
          <w:szCs w:val="22"/>
        </w:rPr>
        <w:t>1.</w:t>
      </w:r>
      <w:r w:rsidRPr="26F5E14A" w:rsidR="1F2C7933">
        <w:rPr>
          <w:rFonts w:ascii="Oslo Sans Office" w:hAnsi="Oslo Sans Office" w:eastAsia="Oslo Sans Office" w:cs="Oslo Sans Office"/>
          <w:b w:val="1"/>
          <w:bCs w:val="1"/>
          <w:color w:val="auto"/>
          <w:sz w:val="22"/>
          <w:szCs w:val="22"/>
        </w:rPr>
        <w:t xml:space="preserve">4 </w:t>
      </w:r>
      <w:r w:rsidRPr="26F5E14A" w:rsidR="27CC1759">
        <w:rPr>
          <w:rFonts w:ascii="Oslo Sans Office" w:hAnsi="Oslo Sans Office" w:eastAsia="Oslo Sans Office" w:cs="Oslo Sans Office"/>
          <w:b w:val="1"/>
          <w:bCs w:val="1"/>
          <w:color w:val="auto"/>
          <w:sz w:val="22"/>
          <w:szCs w:val="22"/>
        </w:rPr>
        <w:t xml:space="preserve">Delavtale I – </w:t>
      </w:r>
      <w:r w:rsidRPr="26F5E14A" w:rsidR="1CF0AC75">
        <w:rPr>
          <w:rFonts w:ascii="Oslo Sans Office" w:hAnsi="Oslo Sans Office" w:eastAsia="Oslo Sans Office" w:cs="Oslo Sans Office"/>
          <w:b w:val="1"/>
          <w:bCs w:val="1"/>
          <w:color w:val="auto"/>
          <w:sz w:val="22"/>
          <w:szCs w:val="22"/>
        </w:rPr>
        <w:t>Ellingsrudhjemmet</w:t>
      </w:r>
      <w:bookmarkEnd w:id="1485956583"/>
    </w:p>
    <w:p w:rsidR="7F7392FF" w:rsidP="26F5E14A" w:rsidRDefault="780F073B" w14:paraId="61B4545A" w14:textId="1C9B8351">
      <w:pPr>
        <w:spacing w:after="0"/>
        <w:rPr>
          <w:rFonts w:ascii="Oslo Sans Office" w:hAnsi="Oslo Sans Office" w:eastAsia="Oslo Sans Office" w:cs="Oslo Sans Office"/>
          <w:sz w:val="22"/>
          <w:szCs w:val="22"/>
        </w:rPr>
      </w:pPr>
      <w:r w:rsidRPr="26F5E14A" w:rsidR="1CF0AC75">
        <w:rPr>
          <w:rFonts w:ascii="Oslo Sans Office" w:hAnsi="Oslo Sans Office" w:eastAsia="Oslo Sans Office" w:cs="Oslo Sans Office"/>
          <w:color w:val="000000" w:themeColor="text1" w:themeTint="FF" w:themeShade="FF"/>
          <w:sz w:val="22"/>
          <w:szCs w:val="22"/>
        </w:rPr>
        <w:t xml:space="preserve">Ellingsrudhjemmet </w:t>
      </w:r>
      <w:r w:rsidRPr="26F5E14A" w:rsidR="27CC1759">
        <w:rPr>
          <w:rFonts w:ascii="Oslo Sans Office" w:hAnsi="Oslo Sans Office" w:eastAsia="Oslo Sans Office" w:cs="Oslo Sans Office"/>
          <w:color w:val="000000" w:themeColor="text1" w:themeTint="FF" w:themeShade="FF"/>
          <w:sz w:val="22"/>
          <w:szCs w:val="22"/>
        </w:rPr>
        <w:t>ligger i</w:t>
      </w:r>
      <w:r w:rsidRPr="26F5E14A" w:rsidR="5CBC4243">
        <w:rPr>
          <w:rFonts w:ascii="Oslo Sans Office" w:hAnsi="Oslo Sans Office" w:eastAsia="Oslo Sans Office" w:cs="Oslo Sans Office"/>
          <w:color w:val="000000" w:themeColor="text1" w:themeTint="FF" w:themeShade="FF"/>
          <w:sz w:val="22"/>
          <w:szCs w:val="22"/>
        </w:rPr>
        <w:t xml:space="preserve"> Henrik Sørensens vei 44</w:t>
      </w:r>
      <w:r w:rsidRPr="26F5E14A" w:rsidR="1B9A62B8">
        <w:rPr>
          <w:rFonts w:ascii="Oslo Sans Office" w:hAnsi="Oslo Sans Office" w:eastAsia="Oslo Sans Office" w:cs="Oslo Sans Office"/>
          <w:color w:val="000000" w:themeColor="text1" w:themeTint="FF" w:themeShade="FF"/>
          <w:sz w:val="22"/>
          <w:szCs w:val="22"/>
        </w:rPr>
        <w:t>,</w:t>
      </w:r>
      <w:r w:rsidRPr="26F5E14A" w:rsidR="5CBC4243">
        <w:rPr>
          <w:rFonts w:ascii="Oslo Sans Office" w:hAnsi="Oslo Sans Office" w:eastAsia="Oslo Sans Office" w:cs="Oslo Sans Office"/>
          <w:color w:val="000000" w:themeColor="text1" w:themeTint="FF" w:themeShade="FF"/>
          <w:sz w:val="22"/>
          <w:szCs w:val="22"/>
        </w:rPr>
        <w:t xml:space="preserve"> 1065 Oslo.</w:t>
      </w:r>
      <w:r w:rsidRPr="26F5E14A" w:rsidR="27CC1759">
        <w:rPr>
          <w:rFonts w:ascii="Oslo Sans Office" w:hAnsi="Oslo Sans Office" w:eastAsia="Oslo Sans Office" w:cs="Oslo Sans Office"/>
          <w:color w:val="000000" w:themeColor="text1" w:themeTint="FF" w:themeShade="FF"/>
          <w:sz w:val="22"/>
          <w:szCs w:val="22"/>
        </w:rPr>
        <w:t xml:space="preserve"> Langtidshjemmet er </w:t>
      </w:r>
      <w:r w:rsidRPr="26F5E14A" w:rsidR="5E6C6F51">
        <w:rPr>
          <w:rFonts w:ascii="Oslo Sans Office" w:hAnsi="Oslo Sans Office" w:eastAsia="Oslo Sans Office" w:cs="Oslo Sans Office"/>
          <w:color w:val="000000" w:themeColor="text1" w:themeTint="FF" w:themeShade="FF"/>
          <w:sz w:val="22"/>
          <w:szCs w:val="22"/>
        </w:rPr>
        <w:t xml:space="preserve">privat </w:t>
      </w:r>
      <w:r w:rsidRPr="26F5E14A" w:rsidR="27CC1759">
        <w:rPr>
          <w:rFonts w:ascii="Oslo Sans Office" w:hAnsi="Oslo Sans Office" w:eastAsia="Oslo Sans Office" w:cs="Oslo Sans Office"/>
          <w:color w:val="000000" w:themeColor="text1" w:themeTint="FF" w:themeShade="FF"/>
          <w:sz w:val="22"/>
          <w:szCs w:val="22"/>
        </w:rPr>
        <w:t xml:space="preserve">eid og driftes i dag av Oslo kommune.  </w:t>
      </w:r>
      <w:r w:rsidRPr="26F5E14A" w:rsidR="054E393D">
        <w:rPr>
          <w:rFonts w:ascii="Oslo Sans Office" w:hAnsi="Oslo Sans Office" w:eastAsia="Oslo Sans Office" w:cs="Oslo Sans Office"/>
          <w:color w:val="000000" w:themeColor="text1" w:themeTint="FF" w:themeShade="FF"/>
          <w:sz w:val="22"/>
          <w:szCs w:val="22"/>
        </w:rPr>
        <w:t>B</w:t>
      </w:r>
      <w:r w:rsidRPr="26F5E14A" w:rsidR="27CC1759">
        <w:rPr>
          <w:rFonts w:ascii="Oslo Sans Office" w:hAnsi="Oslo Sans Office" w:eastAsia="Oslo Sans Office" w:cs="Oslo Sans Office"/>
          <w:sz w:val="22"/>
          <w:szCs w:val="22"/>
        </w:rPr>
        <w:t xml:space="preserve">ygget eies av </w:t>
      </w:r>
      <w:r w:rsidRPr="26F5E14A" w:rsidR="3A139625">
        <w:rPr>
          <w:rFonts w:ascii="Oslo Sans Office" w:hAnsi="Oslo Sans Office" w:eastAsia="Oslo Sans Office" w:cs="Oslo Sans Office"/>
          <w:sz w:val="22"/>
          <w:szCs w:val="22"/>
        </w:rPr>
        <w:t>Backe</w:t>
      </w:r>
      <w:r w:rsidRPr="26F5E14A" w:rsidR="66739EEA">
        <w:rPr>
          <w:rFonts w:ascii="Oslo Sans Office" w:hAnsi="Oslo Sans Office" w:eastAsia="Oslo Sans Office" w:cs="Oslo Sans Office"/>
          <w:sz w:val="22"/>
          <w:szCs w:val="22"/>
        </w:rPr>
        <w:t xml:space="preserve"> </w:t>
      </w:r>
      <w:r w:rsidRPr="26F5E14A" w:rsidR="0E33FB78">
        <w:rPr>
          <w:rFonts w:ascii="Oslo Sans Office" w:hAnsi="Oslo Sans Office" w:eastAsia="Oslo Sans Office" w:cs="Oslo Sans Office"/>
          <w:sz w:val="22"/>
          <w:szCs w:val="22"/>
        </w:rPr>
        <w:t>Gruppen</w:t>
      </w:r>
      <w:r w:rsidRPr="26F5E14A" w:rsidR="4123DF04">
        <w:rPr>
          <w:rFonts w:ascii="Oslo Sans Office" w:hAnsi="Oslo Sans Office" w:eastAsia="Oslo Sans Office" w:cs="Oslo Sans Office"/>
          <w:sz w:val="22"/>
          <w:szCs w:val="22"/>
        </w:rPr>
        <w:t xml:space="preserve"> og </w:t>
      </w:r>
      <w:r w:rsidRPr="26F5E14A" w:rsidR="27CC1759">
        <w:rPr>
          <w:rFonts w:ascii="Oslo Sans Office" w:hAnsi="Oslo Sans Office" w:eastAsia="Oslo Sans Office" w:cs="Oslo Sans Office"/>
          <w:sz w:val="22"/>
          <w:szCs w:val="22"/>
        </w:rPr>
        <w:t xml:space="preserve">Sykehjemsetaten leier lokalene av </w:t>
      </w:r>
      <w:r w:rsidRPr="26F5E14A" w:rsidR="36FA4638">
        <w:rPr>
          <w:rFonts w:ascii="Oslo Sans Office" w:hAnsi="Oslo Sans Office" w:eastAsia="Oslo Sans Office" w:cs="Oslo Sans Office"/>
          <w:sz w:val="22"/>
          <w:szCs w:val="22"/>
        </w:rPr>
        <w:t>dem.</w:t>
      </w:r>
    </w:p>
    <w:p w:rsidR="4F7B572D" w:rsidP="26F5E14A" w:rsidRDefault="4F7B572D" w14:paraId="7660BF6A" w14:textId="37AA22A9">
      <w:pPr>
        <w:spacing w:after="0"/>
        <w:rPr>
          <w:rFonts w:ascii="Oslo Sans Office" w:hAnsi="Oslo Sans Office" w:eastAsia="Oslo Sans Office" w:cs="Oslo Sans Office"/>
          <w:color w:val="000000" w:themeColor="text1"/>
          <w:sz w:val="22"/>
          <w:szCs w:val="22"/>
        </w:rPr>
      </w:pPr>
    </w:p>
    <w:p w:rsidR="4F7B572D" w:rsidP="4106B503" w:rsidRDefault="36BA1FE8" w14:paraId="79E84489" w14:textId="65C080FD">
      <w:pPr>
        <w:spacing w:after="0"/>
        <w:rPr>
          <w:rFonts w:ascii="Oslo Sans Office" w:hAnsi="Oslo Sans Office" w:eastAsia="Oslo Sans Office" w:cs="Oslo Sans Office"/>
          <w:color w:val="000000" w:themeColor="text1" w:themeTint="FF" w:themeShade="FF"/>
          <w:sz w:val="22"/>
          <w:szCs w:val="22"/>
          <w:highlight w:val="yellow"/>
        </w:rPr>
      </w:pPr>
      <w:r w:rsidRPr="26F5E14A" w:rsidR="3B19BB98">
        <w:rPr>
          <w:rFonts w:ascii="Oslo Sans Office" w:hAnsi="Oslo Sans Office" w:eastAsia="Oslo Sans Office" w:cs="Oslo Sans Office"/>
          <w:color w:val="000000" w:themeColor="text1" w:themeTint="FF" w:themeShade="FF"/>
          <w:sz w:val="22"/>
          <w:szCs w:val="22"/>
        </w:rPr>
        <w:t>Anskaffelsen omfatter drift av</w:t>
      </w:r>
      <w:r w:rsidRPr="26F5E14A" w:rsidR="3C14DC25">
        <w:rPr>
          <w:rFonts w:ascii="Oslo Sans Office" w:hAnsi="Oslo Sans Office" w:eastAsia="Oslo Sans Office" w:cs="Oslo Sans Office"/>
          <w:color w:val="000000" w:themeColor="text1" w:themeTint="FF" w:themeShade="FF"/>
          <w:sz w:val="22"/>
          <w:szCs w:val="22"/>
        </w:rPr>
        <w:t xml:space="preserve"> Ellingsrudhjemmet </w:t>
      </w:r>
      <w:r w:rsidRPr="26F5E14A" w:rsidR="3B19BB98">
        <w:rPr>
          <w:rFonts w:ascii="Oslo Sans Office" w:hAnsi="Oslo Sans Office" w:eastAsia="Oslo Sans Office" w:cs="Oslo Sans Office"/>
          <w:color w:val="000000" w:themeColor="text1" w:themeTint="FF" w:themeShade="FF"/>
          <w:sz w:val="22"/>
          <w:szCs w:val="22"/>
        </w:rPr>
        <w:t xml:space="preserve">med </w:t>
      </w:r>
      <w:r w:rsidRPr="26F5E14A" w:rsidR="63E47F7D">
        <w:rPr>
          <w:rFonts w:ascii="Oslo Sans Office" w:hAnsi="Oslo Sans Office" w:eastAsia="Oslo Sans Office" w:cs="Oslo Sans Office"/>
          <w:color w:val="000000" w:themeColor="text1" w:themeTint="FF" w:themeShade="FF"/>
          <w:sz w:val="22"/>
          <w:szCs w:val="22"/>
        </w:rPr>
        <w:t>5</w:t>
      </w:r>
      <w:r w:rsidRPr="26F5E14A" w:rsidR="20ECB8CB">
        <w:rPr>
          <w:rFonts w:ascii="Oslo Sans Office" w:hAnsi="Oslo Sans Office" w:eastAsia="Oslo Sans Office" w:cs="Oslo Sans Office"/>
          <w:color w:val="000000" w:themeColor="text1" w:themeTint="FF" w:themeShade="FF"/>
          <w:sz w:val="22"/>
          <w:szCs w:val="22"/>
        </w:rPr>
        <w:t>0</w:t>
      </w:r>
      <w:r w:rsidRPr="26F5E14A" w:rsidR="63E47F7D">
        <w:rPr>
          <w:rFonts w:ascii="Oslo Sans Office" w:hAnsi="Oslo Sans Office" w:eastAsia="Oslo Sans Office" w:cs="Oslo Sans Office"/>
          <w:color w:val="000000" w:themeColor="text1" w:themeTint="FF" w:themeShade="FF"/>
          <w:sz w:val="22"/>
          <w:szCs w:val="22"/>
        </w:rPr>
        <w:t xml:space="preserve"> </w:t>
      </w:r>
      <w:r w:rsidRPr="26F5E14A" w:rsidR="63E47F7D">
        <w:rPr>
          <w:rFonts w:ascii="Oslo Sans Office" w:hAnsi="Oslo Sans Office" w:eastAsia="Oslo Sans Office" w:cs="Oslo Sans Office"/>
          <w:color w:val="000000" w:themeColor="text1" w:themeTint="FF" w:themeShade="FF"/>
          <w:sz w:val="22"/>
          <w:szCs w:val="22"/>
        </w:rPr>
        <w:t>s</w:t>
      </w:r>
      <w:r w:rsidRPr="26F5E14A" w:rsidR="1ECC3791">
        <w:rPr>
          <w:rFonts w:ascii="Oslo Sans Office" w:hAnsi="Oslo Sans Office" w:eastAsia="Oslo Sans Office" w:cs="Oslo Sans Office"/>
          <w:color w:val="000000" w:themeColor="text1" w:themeTint="FF" w:themeShade="FF"/>
          <w:sz w:val="22"/>
          <w:szCs w:val="22"/>
        </w:rPr>
        <w:t xml:space="preserve">omatiske langtidsplasser, 44 skjermede plasser for personer med demens, 22 psykiatriplasser og </w:t>
      </w:r>
      <w:r w:rsidRPr="26F5E14A" w:rsidR="056F29FE">
        <w:rPr>
          <w:rFonts w:ascii="Oslo Sans Office" w:hAnsi="Oslo Sans Office" w:eastAsia="Oslo Sans Office" w:cs="Oslo Sans Office"/>
          <w:sz w:val="22"/>
          <w:szCs w:val="22"/>
        </w:rPr>
        <w:t>3</w:t>
      </w:r>
      <w:r w:rsidRPr="26F5E14A" w:rsidR="1ECC3791">
        <w:rPr>
          <w:rFonts w:ascii="Oslo Sans Office" w:hAnsi="Oslo Sans Office" w:eastAsia="Oslo Sans Office" w:cs="Oslo Sans Office"/>
          <w:sz w:val="22"/>
          <w:szCs w:val="22"/>
        </w:rPr>
        <w:t>6 dagsenterplasser</w:t>
      </w:r>
      <w:r w:rsidRPr="26F5E14A" w:rsidR="5554137B">
        <w:rPr>
          <w:rFonts w:ascii="Oslo Sans Office" w:hAnsi="Oslo Sans Office" w:eastAsia="Oslo Sans Office" w:cs="Oslo Sans Office"/>
          <w:sz w:val="22"/>
          <w:szCs w:val="22"/>
        </w:rPr>
        <w:t xml:space="preserve">, hvorav 29 er ordinære dagsenterplasser og 7 er skjermede dagsenterplasser. </w:t>
      </w:r>
    </w:p>
    <w:p w:rsidR="4F7B572D" w:rsidP="4106B503" w:rsidRDefault="36BA1FE8" w14:paraId="68BF83A9" w14:textId="2FFEEED4">
      <w:pPr>
        <w:spacing w:after="0"/>
        <w:rPr>
          <w:rFonts w:ascii="Oslo Sans Office" w:hAnsi="Oslo Sans Office" w:eastAsia="Oslo Sans Office" w:cs="Oslo Sans Office"/>
          <w:sz w:val="22"/>
          <w:szCs w:val="22"/>
          <w:highlight w:val="yellow"/>
        </w:rPr>
      </w:pPr>
    </w:p>
    <w:p w:rsidR="4F7B572D" w:rsidP="4106B503" w:rsidRDefault="36BA1FE8" w14:paraId="043C945E" w14:textId="14E51843">
      <w:pPr>
        <w:spacing w:after="0"/>
        <w:rPr>
          <w:rFonts w:ascii="Oslo Sans Office" w:hAnsi="Oslo Sans Office" w:eastAsia="Oslo Sans Office" w:cs="Oslo Sans Office"/>
          <w:sz w:val="22"/>
          <w:szCs w:val="22"/>
        </w:rPr>
      </w:pPr>
      <w:r w:rsidRPr="26F5E14A" w:rsidR="36BFCB85">
        <w:rPr>
          <w:rFonts w:ascii="Oslo Sans Office" w:hAnsi="Oslo Sans Office" w:eastAsia="Oslo Sans Office" w:cs="Oslo Sans Office"/>
          <w:sz w:val="22"/>
          <w:szCs w:val="22"/>
        </w:rPr>
        <w:t>Sykehjemsetaten</w:t>
      </w:r>
      <w:r w:rsidRPr="26F5E14A" w:rsidR="36BFCB85">
        <w:rPr>
          <w:rFonts w:ascii="Oslo Sans Office" w:hAnsi="Oslo Sans Office" w:eastAsia="Oslo Sans Office" w:cs="Oslo Sans Office"/>
          <w:sz w:val="22"/>
          <w:szCs w:val="22"/>
        </w:rPr>
        <w:t xml:space="preserve"> har en opsjon på utvidelse av kontrakten med en avdeling somatiske plasser</w:t>
      </w:r>
      <w:r w:rsidRPr="26F5E14A" w:rsidR="4564B835">
        <w:rPr>
          <w:rFonts w:ascii="Oslo Sans Office" w:hAnsi="Oslo Sans Office" w:eastAsia="Oslo Sans Office" w:cs="Oslo Sans Office"/>
          <w:sz w:val="22"/>
          <w:szCs w:val="22"/>
        </w:rPr>
        <w:t xml:space="preserve"> fordelt på fire bogrupper</w:t>
      </w:r>
      <w:r w:rsidRPr="26F5E14A" w:rsidR="36BFCB85">
        <w:rPr>
          <w:rFonts w:ascii="Oslo Sans Office" w:hAnsi="Oslo Sans Office" w:eastAsia="Oslo Sans Office" w:cs="Oslo Sans Office"/>
          <w:sz w:val="22"/>
          <w:szCs w:val="22"/>
        </w:rPr>
        <w:t xml:space="preserve"> (</w:t>
      </w:r>
      <w:r w:rsidRPr="26F5E14A" w:rsidR="13C0EF4E">
        <w:rPr>
          <w:rFonts w:ascii="Oslo Sans Office" w:hAnsi="Oslo Sans Office" w:eastAsia="Oslo Sans Office" w:cs="Oslo Sans Office"/>
          <w:sz w:val="22"/>
          <w:szCs w:val="22"/>
        </w:rPr>
        <w:t>30</w:t>
      </w:r>
      <w:r w:rsidRPr="26F5E14A" w:rsidR="427B633B">
        <w:rPr>
          <w:rFonts w:ascii="Oslo Sans Office" w:hAnsi="Oslo Sans Office" w:eastAsia="Oslo Sans Office" w:cs="Oslo Sans Office"/>
          <w:sz w:val="22"/>
          <w:szCs w:val="22"/>
        </w:rPr>
        <w:t xml:space="preserve"> </w:t>
      </w:r>
      <w:r w:rsidRPr="26F5E14A" w:rsidR="36BFCB85">
        <w:rPr>
          <w:rFonts w:ascii="Oslo Sans Office" w:hAnsi="Oslo Sans Office" w:eastAsia="Oslo Sans Office" w:cs="Oslo Sans Office"/>
          <w:sz w:val="22"/>
          <w:szCs w:val="22"/>
        </w:rPr>
        <w:t>plasser).</w:t>
      </w:r>
      <w:r w:rsidRPr="26F5E14A" w:rsidR="5128EE69">
        <w:rPr>
          <w:rFonts w:ascii="Oslo Sans Office" w:hAnsi="Oslo Sans Office" w:eastAsia="Oslo Sans Office" w:cs="Oslo Sans Office"/>
          <w:sz w:val="22"/>
          <w:szCs w:val="22"/>
        </w:rPr>
        <w:t xml:space="preserve"> Leverandøren må </w:t>
      </w:r>
      <w:r w:rsidRPr="26F5E14A" w:rsidR="5128EE69">
        <w:rPr>
          <w:rFonts w:ascii="Oslo Sans Office" w:hAnsi="Oslo Sans Office" w:eastAsia="Oslo Sans Office" w:cs="Oslo Sans Office"/>
          <w:sz w:val="22"/>
          <w:szCs w:val="22"/>
        </w:rPr>
        <w:t>påregne</w:t>
      </w:r>
      <w:r w:rsidRPr="26F5E14A" w:rsidR="5128EE69">
        <w:rPr>
          <w:rFonts w:ascii="Oslo Sans Office" w:hAnsi="Oslo Sans Office" w:eastAsia="Oslo Sans Office" w:cs="Oslo Sans Office"/>
          <w:sz w:val="22"/>
          <w:szCs w:val="22"/>
        </w:rPr>
        <w:t xml:space="preserve"> at psykiatriplassene vil bli omgjo</w:t>
      </w:r>
      <w:r w:rsidRPr="26F5E14A" w:rsidR="4BAA506B">
        <w:rPr>
          <w:rFonts w:ascii="Oslo Sans Office" w:hAnsi="Oslo Sans Office" w:eastAsia="Oslo Sans Office" w:cs="Oslo Sans Office"/>
          <w:sz w:val="22"/>
          <w:szCs w:val="22"/>
        </w:rPr>
        <w:t>rt til skjermede plasser</w:t>
      </w:r>
      <w:r w:rsidRPr="26F5E14A" w:rsidR="133E3898">
        <w:rPr>
          <w:rFonts w:ascii="Oslo Sans Office" w:hAnsi="Oslo Sans Office" w:eastAsia="Oslo Sans Office" w:cs="Oslo Sans Office"/>
          <w:sz w:val="22"/>
          <w:szCs w:val="22"/>
        </w:rPr>
        <w:t>, da psykiatriplasser i Oslo kommune er planlagt samlet på en lokasjon innen få år.</w:t>
      </w:r>
    </w:p>
    <w:p w:rsidR="4F7B572D" w:rsidP="26F5E14A" w:rsidRDefault="4F7B572D" w14:paraId="1E35ECCF" w14:textId="143FB1D9">
      <w:pPr>
        <w:spacing w:after="0"/>
        <w:rPr>
          <w:rFonts w:ascii="Oslo Sans Office" w:hAnsi="Oslo Sans Office" w:eastAsia="Oslo Sans Office" w:cs="Oslo Sans Office"/>
          <w:color w:val="000000" w:themeColor="text1"/>
          <w:sz w:val="22"/>
          <w:szCs w:val="22"/>
        </w:rPr>
      </w:pPr>
    </w:p>
    <w:p w:rsidR="34E90452" w:rsidP="4106B503" w:rsidRDefault="2DAEBEF4" w14:paraId="4B0377D3" w14:textId="68BFC770">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sz w:val="22"/>
          <w:szCs w:val="22"/>
        </w:rPr>
      </w:pPr>
      <w:r w:rsidRPr="26F5E14A" w:rsidR="27CC1759">
        <w:rPr>
          <w:rFonts w:ascii="Oslo Sans Office" w:hAnsi="Oslo Sans Office" w:eastAsia="Oslo Sans Office" w:cs="Oslo Sans Office"/>
          <w:sz w:val="22"/>
          <w:szCs w:val="22"/>
        </w:rPr>
        <w:t xml:space="preserve">Avtalen har en </w:t>
      </w:r>
      <w:r w:rsidRPr="26F5E14A" w:rsidR="27CC1759">
        <w:rPr>
          <w:rFonts w:ascii="Oslo Sans Office" w:hAnsi="Oslo Sans Office" w:eastAsia="Oslo Sans Office" w:cs="Oslo Sans Office"/>
          <w:sz w:val="22"/>
          <w:szCs w:val="22"/>
        </w:rPr>
        <w:t>varighet</w:t>
      </w:r>
      <w:r w:rsidRPr="26F5E14A" w:rsidR="27CC1759">
        <w:rPr>
          <w:rFonts w:ascii="Oslo Sans Office" w:hAnsi="Oslo Sans Office" w:eastAsia="Oslo Sans Office" w:cs="Oslo Sans Office"/>
          <w:sz w:val="22"/>
          <w:szCs w:val="22"/>
        </w:rPr>
        <w:t xml:space="preserve"> </w:t>
      </w:r>
      <w:r w:rsidRPr="26F5E14A" w:rsidR="7C7EF4C6">
        <w:rPr>
          <w:rFonts w:ascii="Oslo Sans Office" w:hAnsi="Oslo Sans Office" w:eastAsia="Oslo Sans Office" w:cs="Oslo Sans Office"/>
          <w:sz w:val="22"/>
          <w:szCs w:val="22"/>
        </w:rPr>
        <w:t xml:space="preserve">på inntil 10 år inkludert </w:t>
      </w:r>
      <w:r w:rsidRPr="26F5E14A" w:rsidR="7C7EF4C6">
        <w:rPr>
          <w:rFonts w:ascii="Oslo Sans Office" w:hAnsi="Oslo Sans Office" w:eastAsia="Oslo Sans Office" w:cs="Oslo Sans Office"/>
          <w:sz w:val="22"/>
          <w:szCs w:val="22"/>
        </w:rPr>
        <w:t>opsjon</w:t>
      </w:r>
      <w:r w:rsidRPr="26F5E14A" w:rsidR="7C7EF4C6">
        <w:rPr>
          <w:rFonts w:ascii="Oslo Sans Office" w:hAnsi="Oslo Sans Office" w:eastAsia="Oslo Sans Office" w:cs="Oslo Sans Office"/>
          <w:sz w:val="22"/>
          <w:szCs w:val="22"/>
        </w:rPr>
        <w:t xml:space="preserve">er. Tjenesteytingsavtale for drift av langtidsplasser har en </w:t>
      </w:r>
      <w:r w:rsidRPr="26F5E14A" w:rsidR="7C7EF4C6">
        <w:rPr>
          <w:rFonts w:ascii="Oslo Sans Office" w:hAnsi="Oslo Sans Office" w:eastAsia="Oslo Sans Office" w:cs="Oslo Sans Office"/>
          <w:sz w:val="22"/>
          <w:szCs w:val="22"/>
        </w:rPr>
        <w:t>varighet</w:t>
      </w:r>
      <w:r w:rsidRPr="26F5E14A" w:rsidR="7C7EF4C6">
        <w:rPr>
          <w:rFonts w:ascii="Oslo Sans Office" w:hAnsi="Oslo Sans Office" w:eastAsia="Oslo Sans Office" w:cs="Oslo Sans Office"/>
          <w:sz w:val="22"/>
          <w:szCs w:val="22"/>
        </w:rPr>
        <w:t xml:space="preserve"> på 8 år</w:t>
      </w:r>
      <w:r w:rsidRPr="26F5E14A" w:rsidR="27CC1759">
        <w:rPr>
          <w:rFonts w:ascii="Oslo Sans Office" w:hAnsi="Oslo Sans Office" w:eastAsia="Oslo Sans Office" w:cs="Oslo Sans Office"/>
          <w:sz w:val="22"/>
          <w:szCs w:val="22"/>
        </w:rPr>
        <w:t xml:space="preserve"> med </w:t>
      </w:r>
      <w:r w:rsidRPr="26F5E14A" w:rsidR="27CC1759">
        <w:rPr>
          <w:rFonts w:ascii="Oslo Sans Office" w:hAnsi="Oslo Sans Office" w:eastAsia="Oslo Sans Office" w:cs="Oslo Sans Office"/>
          <w:sz w:val="22"/>
          <w:szCs w:val="22"/>
        </w:rPr>
        <w:t>opsjon</w:t>
      </w:r>
      <w:r w:rsidRPr="26F5E14A" w:rsidR="27CC1759">
        <w:rPr>
          <w:rFonts w:ascii="Oslo Sans Office" w:hAnsi="Oslo Sans Office" w:eastAsia="Oslo Sans Office" w:cs="Oslo Sans Office"/>
          <w:sz w:val="22"/>
          <w:szCs w:val="22"/>
        </w:rPr>
        <w:t xml:space="preserve"> på forlengelse i ytterligere 1 + 1 år</w:t>
      </w:r>
      <w:r w:rsidRPr="26F5E14A" w:rsidR="78D0A0E6">
        <w:rPr>
          <w:rFonts w:ascii="Oslo Sans Office" w:hAnsi="Oslo Sans Office" w:eastAsia="Oslo Sans Office" w:cs="Oslo Sans Office"/>
          <w:sz w:val="22"/>
          <w:szCs w:val="22"/>
        </w:rPr>
        <w:t xml:space="preserve">. Tjenesteytingsavtale for drift av dagsenter har en </w:t>
      </w:r>
      <w:r w:rsidRPr="26F5E14A" w:rsidR="78D0A0E6">
        <w:rPr>
          <w:rFonts w:ascii="Oslo Sans Office" w:hAnsi="Oslo Sans Office" w:eastAsia="Oslo Sans Office" w:cs="Oslo Sans Office"/>
          <w:sz w:val="22"/>
          <w:szCs w:val="22"/>
        </w:rPr>
        <w:t>varighet</w:t>
      </w:r>
      <w:r w:rsidRPr="26F5E14A" w:rsidR="78D0A0E6">
        <w:rPr>
          <w:rFonts w:ascii="Oslo Sans Office" w:hAnsi="Oslo Sans Office" w:eastAsia="Oslo Sans Office" w:cs="Oslo Sans Office"/>
          <w:sz w:val="22"/>
          <w:szCs w:val="22"/>
        </w:rPr>
        <w:t xml:space="preserve"> på 2 år inkludert </w:t>
      </w:r>
      <w:r w:rsidRPr="26F5E14A" w:rsidR="78D0A0E6">
        <w:rPr>
          <w:rFonts w:ascii="Oslo Sans Office" w:hAnsi="Oslo Sans Office" w:eastAsia="Oslo Sans Office" w:cs="Oslo Sans Office"/>
          <w:sz w:val="22"/>
          <w:szCs w:val="22"/>
        </w:rPr>
        <w:t>opsjon</w:t>
      </w:r>
      <w:r w:rsidRPr="26F5E14A" w:rsidR="78D0A0E6">
        <w:rPr>
          <w:rFonts w:ascii="Oslo Sans Office" w:hAnsi="Oslo Sans Office" w:eastAsia="Oslo Sans Office" w:cs="Oslo Sans Office"/>
          <w:sz w:val="22"/>
          <w:szCs w:val="22"/>
        </w:rPr>
        <w:t xml:space="preserve"> på forlengelse i ytterligere 2 + 2 + 2 + </w:t>
      </w:r>
      <w:r w:rsidRPr="26F5E14A" w:rsidR="08C2188A">
        <w:rPr>
          <w:rFonts w:ascii="Oslo Sans Office" w:hAnsi="Oslo Sans Office" w:eastAsia="Oslo Sans Office" w:cs="Oslo Sans Office"/>
          <w:sz w:val="22"/>
          <w:szCs w:val="22"/>
        </w:rPr>
        <w:t>1 + 1</w:t>
      </w:r>
      <w:r w:rsidRPr="26F5E14A" w:rsidR="78D0A0E6">
        <w:rPr>
          <w:rFonts w:ascii="Oslo Sans Office" w:hAnsi="Oslo Sans Office" w:eastAsia="Oslo Sans Office" w:cs="Oslo Sans Office"/>
          <w:sz w:val="22"/>
          <w:szCs w:val="22"/>
        </w:rPr>
        <w:t xml:space="preserve"> år. </w:t>
      </w:r>
    </w:p>
    <w:p w:rsidR="7F7392FF" w:rsidP="5869C9C1" w:rsidRDefault="178048B0" w14:paraId="4FE32A55" w14:textId="6EC9F6C1">
      <w:pPr>
        <w:pStyle w:val="Heading3"/>
        <w:suppressLineNumbers w:val="0"/>
        <w:bidi w:val="0"/>
        <w:spacing w:before="200" w:beforeAutospacing="off" w:after="0" w:afterAutospacing="off" w:line="264" w:lineRule="auto"/>
        <w:ind w:left="0" w:right="0"/>
        <w:jc w:val="left"/>
        <w:rPr>
          <w:rFonts w:ascii="Oslo Sans Office" w:hAnsi="Oslo Sans Office" w:eastAsia="Oslo Sans Office" w:cs="Oslo Sans Office"/>
          <w:b w:val="1"/>
          <w:bCs w:val="1"/>
          <w:color w:val="000000" w:themeColor="text1" w:themeTint="FF" w:themeShade="FF"/>
          <w:sz w:val="22"/>
          <w:szCs w:val="22"/>
        </w:rPr>
      </w:pPr>
      <w:bookmarkStart w:name="_Toc297504958" w:id="504061176"/>
      <w:r w:rsidRPr="26F5E14A" w:rsidR="6F668C1E">
        <w:rPr>
          <w:rFonts w:ascii="Oslo Sans Office" w:hAnsi="Oslo Sans Office" w:eastAsia="Oslo Sans Office" w:cs="Oslo Sans Office"/>
          <w:b w:val="1"/>
          <w:bCs w:val="1"/>
          <w:color w:val="000000" w:themeColor="text1" w:themeTint="FF" w:themeShade="FF"/>
          <w:sz w:val="22"/>
          <w:szCs w:val="22"/>
        </w:rPr>
        <w:t>1.</w:t>
      </w:r>
      <w:r w:rsidRPr="26F5E14A" w:rsidR="2DFFB795">
        <w:rPr>
          <w:rFonts w:ascii="Oslo Sans Office" w:hAnsi="Oslo Sans Office" w:eastAsia="Oslo Sans Office" w:cs="Oslo Sans Office"/>
          <w:b w:val="1"/>
          <w:bCs w:val="1"/>
          <w:color w:val="000000" w:themeColor="text1" w:themeTint="FF" w:themeShade="FF"/>
          <w:sz w:val="22"/>
          <w:szCs w:val="22"/>
        </w:rPr>
        <w:t>4</w:t>
      </w:r>
      <w:r w:rsidRPr="26F5E14A" w:rsidR="6F668C1E">
        <w:rPr>
          <w:rFonts w:ascii="Oslo Sans Office" w:hAnsi="Oslo Sans Office" w:eastAsia="Oslo Sans Office" w:cs="Oslo Sans Office"/>
          <w:b w:val="1"/>
          <w:bCs w:val="1"/>
          <w:color w:val="000000" w:themeColor="text1" w:themeTint="FF" w:themeShade="FF"/>
          <w:sz w:val="22"/>
          <w:szCs w:val="22"/>
        </w:rPr>
        <w:t xml:space="preserve">.1 </w:t>
      </w:r>
      <w:r w:rsidRPr="26F5E14A" w:rsidR="27CC1759">
        <w:rPr>
          <w:rFonts w:ascii="Oslo Sans Office" w:hAnsi="Oslo Sans Office" w:eastAsia="Oslo Sans Office" w:cs="Oslo Sans Office"/>
          <w:b w:val="1"/>
          <w:bCs w:val="1"/>
          <w:color w:val="000000" w:themeColor="text1" w:themeTint="FF" w:themeShade="FF"/>
          <w:sz w:val="22"/>
          <w:szCs w:val="22"/>
        </w:rPr>
        <w:t>Ansatte</w:t>
      </w:r>
      <w:bookmarkEnd w:id="504061176"/>
    </w:p>
    <w:p w:rsidRPr="00BD3FAC" w:rsidR="4F7B572D" w:rsidP="5869C9C1" w:rsidRDefault="2CCA25A2" w14:paraId="0F9F72F7" w14:textId="68701760">
      <w:pPr>
        <w:pStyle w:val="Heading1"/>
        <w:suppressLineNumbers w:val="0"/>
        <w:bidi w:val="0"/>
        <w:spacing w:before="0" w:beforeAutospacing="off" w:after="120" w:afterAutospacing="off" w:line="264" w:lineRule="auto"/>
        <w:ind w:left="0" w:right="0"/>
        <w:jc w:val="left"/>
        <w:rPr>
          <w:rFonts w:ascii="Oslo Sans Office" w:hAnsi="Oslo Sans Office" w:eastAsia="Oslo Sans Office" w:cs="Oslo Sans Office"/>
          <w:b w:val="1"/>
          <w:bCs w:val="1"/>
          <w:color w:val="auto"/>
          <w:sz w:val="22"/>
          <w:szCs w:val="22"/>
        </w:rPr>
      </w:pPr>
      <w:bookmarkStart w:name="_Toc420000383" w:id="1066146203"/>
      <w:r w:rsidRPr="26F5E14A" w:rsidR="19A7EB60">
        <w:rPr>
          <w:rFonts w:ascii="Oslo Sans Office" w:hAnsi="Oslo Sans Office" w:eastAsia="Oslo Sans Office" w:cs="Oslo Sans Office"/>
          <w:b w:val="1"/>
          <w:bCs w:val="1"/>
          <w:color w:val="000000" w:themeColor="text1" w:themeTint="FF" w:themeShade="FF"/>
          <w:sz w:val="22"/>
          <w:szCs w:val="22"/>
        </w:rPr>
        <w:t>1.</w:t>
      </w:r>
      <w:r w:rsidRPr="26F5E14A" w:rsidR="3D86E3EB">
        <w:rPr>
          <w:rFonts w:ascii="Oslo Sans Office" w:hAnsi="Oslo Sans Office" w:eastAsia="Oslo Sans Office" w:cs="Oslo Sans Office"/>
          <w:b w:val="1"/>
          <w:bCs w:val="1"/>
          <w:color w:val="000000" w:themeColor="text1" w:themeTint="FF" w:themeShade="FF"/>
          <w:sz w:val="22"/>
          <w:szCs w:val="22"/>
        </w:rPr>
        <w:t>4</w:t>
      </w:r>
      <w:r w:rsidRPr="26F5E14A" w:rsidR="19A7EB60">
        <w:rPr>
          <w:rFonts w:ascii="Oslo Sans Office" w:hAnsi="Oslo Sans Office" w:eastAsia="Oslo Sans Office" w:cs="Oslo Sans Office"/>
          <w:b w:val="1"/>
          <w:bCs w:val="1"/>
          <w:color w:val="000000" w:themeColor="text1" w:themeTint="FF" w:themeShade="FF"/>
          <w:sz w:val="22"/>
          <w:szCs w:val="22"/>
        </w:rPr>
        <w:t xml:space="preserve">.1.1 </w:t>
      </w:r>
      <w:r w:rsidRPr="26F5E14A" w:rsidR="27CC1759">
        <w:rPr>
          <w:rFonts w:ascii="Oslo Sans Office" w:hAnsi="Oslo Sans Office" w:eastAsia="Oslo Sans Office" w:cs="Oslo Sans Office"/>
          <w:b w:val="1"/>
          <w:bCs w:val="1"/>
          <w:color w:val="000000" w:themeColor="text1" w:themeTint="FF" w:themeShade="FF"/>
          <w:sz w:val="22"/>
          <w:szCs w:val="22"/>
        </w:rPr>
        <w:t>Lønnsnivå per år</w:t>
      </w:r>
      <w:bookmarkEnd w:id="1066146203"/>
    </w:p>
    <w:p w:rsidR="7F7392FF" w:rsidP="26F5E14A" w:rsidRDefault="2DAEBEF4" w14:paraId="33DE2DD4" w14:textId="16F69F70">
      <w:pPr>
        <w:spacing w:after="0"/>
        <w:rPr>
          <w:rFonts w:ascii="Oslo Sans Office" w:hAnsi="Oslo Sans Office" w:eastAsia="Oslo Sans Office" w:cs="Oslo Sans Office"/>
          <w:b w:val="1"/>
          <w:bCs w:val="1"/>
          <w:color w:val="000000" w:themeColor="text1"/>
          <w:sz w:val="22"/>
          <w:szCs w:val="22"/>
          <w:highlight w:val="yellow"/>
        </w:rPr>
      </w:pPr>
      <w:r w:rsidRPr="26F5E14A" w:rsidR="27CC1759">
        <w:rPr>
          <w:rFonts w:ascii="Oslo Sans Office" w:hAnsi="Oslo Sans Office" w:eastAsia="Oslo Sans Office" w:cs="Oslo Sans Office"/>
          <w:b w:val="1"/>
          <w:bCs w:val="1"/>
          <w:color w:val="000000" w:themeColor="text1" w:themeTint="FF" w:themeShade="FF"/>
          <w:sz w:val="22"/>
          <w:szCs w:val="22"/>
        </w:rPr>
        <w:t xml:space="preserve">Lønnskostnader </w:t>
      </w:r>
      <w:r w:rsidRPr="26F5E14A" w:rsidR="2DFC643C">
        <w:rPr>
          <w:rFonts w:ascii="Oslo Sans Office" w:hAnsi="Oslo Sans Office" w:eastAsia="Oslo Sans Office" w:cs="Oslo Sans Office"/>
          <w:b w:val="1"/>
          <w:bCs w:val="1"/>
          <w:color w:val="000000" w:themeColor="text1" w:themeTint="FF" w:themeShade="FF"/>
          <w:sz w:val="22"/>
          <w:szCs w:val="22"/>
        </w:rPr>
        <w:t>fo</w:t>
      </w:r>
      <w:r w:rsidRPr="26F5E14A" w:rsidR="27CC1759">
        <w:rPr>
          <w:rFonts w:ascii="Oslo Sans Office" w:hAnsi="Oslo Sans Office" w:eastAsia="Oslo Sans Office" w:cs="Oslo Sans Office"/>
          <w:b w:val="1"/>
          <w:bCs w:val="1"/>
          <w:color w:val="000000" w:themeColor="text1" w:themeTint="FF" w:themeShade="FF"/>
          <w:sz w:val="22"/>
          <w:szCs w:val="22"/>
        </w:rPr>
        <w:t>r</w:t>
      </w:r>
      <w:r w:rsidRPr="26F5E14A" w:rsidR="65689C79">
        <w:rPr>
          <w:rFonts w:ascii="Oslo Sans Office" w:hAnsi="Oslo Sans Office" w:eastAsia="Oslo Sans Office" w:cs="Oslo Sans Office"/>
          <w:b w:val="1"/>
          <w:bCs w:val="1"/>
          <w:color w:val="000000" w:themeColor="text1" w:themeTint="FF" w:themeShade="FF"/>
          <w:sz w:val="22"/>
          <w:szCs w:val="22"/>
        </w:rPr>
        <w:t xml:space="preserve"> </w:t>
      </w:r>
      <w:r w:rsidRPr="26F5E14A" w:rsidR="2DFC643C">
        <w:rPr>
          <w:rFonts w:ascii="Oslo Sans Office" w:hAnsi="Oslo Sans Office" w:eastAsia="Oslo Sans Office" w:cs="Oslo Sans Office"/>
          <w:b w:val="1"/>
          <w:bCs w:val="1"/>
          <w:color w:val="000000" w:themeColor="text1" w:themeTint="FF" w:themeShade="FF"/>
          <w:sz w:val="22"/>
          <w:szCs w:val="22"/>
        </w:rPr>
        <w:t>2025:</w:t>
      </w:r>
      <w:r w:rsidRPr="26F5E14A" w:rsidR="74D52DDC">
        <w:rPr>
          <w:rFonts w:ascii="Oslo Sans Office" w:hAnsi="Oslo Sans Office" w:eastAsia="Oslo Sans Office" w:cs="Oslo Sans Office"/>
          <w:b w:val="1"/>
          <w:bCs w:val="1"/>
          <w:color w:val="000000" w:themeColor="text1" w:themeTint="FF" w:themeShade="FF"/>
          <w:sz w:val="22"/>
          <w:szCs w:val="22"/>
        </w:rPr>
        <w:t xml:space="preserve"> </w:t>
      </w:r>
      <w:r w:rsidRPr="26F5E14A" w:rsidR="4845381D">
        <w:rPr>
          <w:rFonts w:ascii="Oslo Sans Office" w:hAnsi="Oslo Sans Office" w:eastAsia="Oslo Sans Office" w:cs="Oslo Sans Office"/>
          <w:b w:val="1"/>
          <w:bCs w:val="1"/>
          <w:color w:val="000000" w:themeColor="text1" w:themeTint="FF" w:themeShade="FF"/>
          <w:sz w:val="22"/>
          <w:szCs w:val="22"/>
        </w:rPr>
        <w:t>175 403 807 kroner</w:t>
      </w:r>
    </w:p>
    <w:p w:rsidR="7F7392FF" w:rsidP="4106B503" w:rsidRDefault="2DAEBEF4" w14:paraId="5E885A5E" w14:textId="6F8F4E4D">
      <w:pPr>
        <w:spacing w:after="0"/>
        <w:rPr>
          <w:rFonts w:ascii="Oslo Sans Office" w:hAnsi="Oslo Sans Office" w:eastAsia="Oslo Sans Office" w:cs="Oslo Sans Office"/>
          <w:color w:val="000000" w:themeColor="text1"/>
          <w:sz w:val="22"/>
          <w:szCs w:val="22"/>
        </w:rPr>
      </w:pPr>
      <w:r w:rsidRPr="26F5E14A" w:rsidR="27CC1759">
        <w:rPr>
          <w:rFonts w:ascii="Oslo Sans Office" w:hAnsi="Oslo Sans Office" w:eastAsia="Oslo Sans Office" w:cs="Oslo Sans Office"/>
          <w:color w:val="000000" w:themeColor="text1" w:themeTint="FF" w:themeShade="FF"/>
          <w:sz w:val="22"/>
          <w:szCs w:val="22"/>
        </w:rPr>
        <w:t>Dette inkluderer fastlønn</w:t>
      </w:r>
      <w:r w:rsidRPr="26F5E14A" w:rsidR="06299B0B">
        <w:rPr>
          <w:rFonts w:ascii="Oslo Sans Office" w:hAnsi="Oslo Sans Office" w:eastAsia="Oslo Sans Office" w:cs="Oslo Sans Office"/>
          <w:color w:val="000000" w:themeColor="text1" w:themeTint="FF" w:themeShade="FF"/>
          <w:sz w:val="22"/>
          <w:szCs w:val="22"/>
        </w:rPr>
        <w:t xml:space="preserve">, </w:t>
      </w:r>
      <w:r w:rsidRPr="26F5E14A" w:rsidR="27CC1759">
        <w:rPr>
          <w:rFonts w:ascii="Oslo Sans Office" w:hAnsi="Oslo Sans Office" w:eastAsia="Oslo Sans Office" w:cs="Oslo Sans Office"/>
          <w:color w:val="000000" w:themeColor="text1" w:themeTint="FF" w:themeShade="FF"/>
          <w:sz w:val="22"/>
          <w:szCs w:val="22"/>
        </w:rPr>
        <w:t>vikarkostnad</w:t>
      </w:r>
      <w:r w:rsidRPr="26F5E14A" w:rsidR="07A52815">
        <w:rPr>
          <w:rFonts w:ascii="Oslo Sans Office" w:hAnsi="Oslo Sans Office" w:eastAsia="Oslo Sans Office" w:cs="Oslo Sans Office"/>
          <w:color w:val="000000" w:themeColor="text1" w:themeTint="FF" w:themeShade="FF"/>
          <w:sz w:val="22"/>
          <w:szCs w:val="22"/>
        </w:rPr>
        <w:t>er</w:t>
      </w:r>
      <w:r w:rsidRPr="26F5E14A" w:rsidR="7EB665DC">
        <w:rPr>
          <w:rFonts w:ascii="Oslo Sans Office" w:hAnsi="Oslo Sans Office" w:eastAsia="Oslo Sans Office" w:cs="Oslo Sans Office"/>
          <w:color w:val="000000" w:themeColor="text1" w:themeTint="FF" w:themeShade="FF"/>
          <w:sz w:val="22"/>
          <w:szCs w:val="22"/>
        </w:rPr>
        <w:t xml:space="preserve"> og turnustillegg</w:t>
      </w:r>
      <w:r w:rsidRPr="26F5E14A" w:rsidR="27CC1759">
        <w:rPr>
          <w:rFonts w:ascii="Oslo Sans Office" w:hAnsi="Oslo Sans Office" w:eastAsia="Oslo Sans Office" w:cs="Oslo Sans Office"/>
          <w:color w:val="000000" w:themeColor="text1" w:themeTint="FF" w:themeShade="FF"/>
          <w:sz w:val="22"/>
          <w:szCs w:val="22"/>
        </w:rPr>
        <w:t xml:space="preserve"> </w:t>
      </w:r>
      <w:r w:rsidRPr="26F5E14A" w:rsidR="1BB466E1">
        <w:rPr>
          <w:rFonts w:ascii="Oslo Sans Office" w:hAnsi="Oslo Sans Office" w:eastAsia="Oslo Sans Office" w:cs="Oslo Sans Office"/>
          <w:color w:val="000000" w:themeColor="text1" w:themeTint="FF" w:themeShade="FF"/>
          <w:sz w:val="22"/>
          <w:szCs w:val="22"/>
        </w:rPr>
        <w:t>inklusiv sosiale kostnader</w:t>
      </w:r>
      <w:r w:rsidRPr="26F5E14A" w:rsidR="0780DD32">
        <w:rPr>
          <w:rFonts w:ascii="Oslo Sans Office" w:hAnsi="Oslo Sans Office" w:eastAsia="Oslo Sans Office" w:cs="Oslo Sans Office"/>
          <w:color w:val="000000" w:themeColor="text1" w:themeTint="FF" w:themeShade="FF"/>
          <w:sz w:val="22"/>
          <w:szCs w:val="22"/>
        </w:rPr>
        <w:t xml:space="preserve"> </w:t>
      </w:r>
      <w:r w:rsidRPr="26F5E14A" w:rsidR="1BB466E1">
        <w:rPr>
          <w:rFonts w:ascii="Oslo Sans Office" w:hAnsi="Oslo Sans Office" w:eastAsia="Oslo Sans Office" w:cs="Oslo Sans Office"/>
          <w:color w:val="000000" w:themeColor="text1" w:themeTint="FF" w:themeShade="FF"/>
          <w:sz w:val="22"/>
          <w:szCs w:val="22"/>
        </w:rPr>
        <w:t xml:space="preserve">samt refusjoner </w:t>
      </w:r>
      <w:r w:rsidRPr="26F5E14A" w:rsidR="52A0A1CF">
        <w:rPr>
          <w:rFonts w:ascii="Oslo Sans Office" w:hAnsi="Oslo Sans Office" w:eastAsia="Oslo Sans Office" w:cs="Oslo Sans Office"/>
          <w:color w:val="000000" w:themeColor="text1" w:themeTint="FF" w:themeShade="FF"/>
          <w:sz w:val="22"/>
          <w:szCs w:val="22"/>
        </w:rPr>
        <w:t>vedrørende</w:t>
      </w:r>
      <w:r w:rsidRPr="26F5E14A" w:rsidR="52A0A1CF">
        <w:rPr>
          <w:rFonts w:ascii="Oslo Sans Office" w:hAnsi="Oslo Sans Office" w:eastAsia="Oslo Sans Office" w:cs="Oslo Sans Office"/>
          <w:color w:val="000000" w:themeColor="text1" w:themeTint="FF" w:themeShade="FF"/>
          <w:sz w:val="22"/>
          <w:szCs w:val="22"/>
        </w:rPr>
        <w:t xml:space="preserve"> fravær, hvorav 22 706 564 kroner i pensjonsinnskudd</w:t>
      </w:r>
      <w:r w:rsidRPr="26F5E14A" w:rsidR="1BB466E1">
        <w:rPr>
          <w:rFonts w:ascii="Oslo Sans Office" w:hAnsi="Oslo Sans Office" w:eastAsia="Oslo Sans Office" w:cs="Oslo Sans Office"/>
          <w:color w:val="000000" w:themeColor="text1" w:themeTint="FF" w:themeShade="FF"/>
          <w:sz w:val="22"/>
          <w:szCs w:val="22"/>
        </w:rPr>
        <w:t>.</w:t>
      </w:r>
      <w:r w:rsidRPr="26F5E14A" w:rsidR="2A99F511">
        <w:rPr>
          <w:rFonts w:ascii="Oslo Sans Office" w:hAnsi="Oslo Sans Office" w:eastAsia="Oslo Sans Office" w:cs="Oslo Sans Office"/>
          <w:color w:val="000000" w:themeColor="text1" w:themeTint="FF" w:themeShade="FF"/>
          <w:sz w:val="22"/>
          <w:szCs w:val="22"/>
        </w:rPr>
        <w:t xml:space="preserve"> </w:t>
      </w:r>
    </w:p>
    <w:p w:rsidR="4106B503" w:rsidP="4106B503" w:rsidRDefault="4106B503" w14:paraId="0DF0029A" w14:textId="1BAC6F77">
      <w:pPr>
        <w:spacing w:after="0"/>
        <w:rPr>
          <w:rFonts w:ascii="Oslo Sans Office" w:hAnsi="Oslo Sans Office" w:eastAsia="Oslo Sans Office" w:cs="Oslo Sans Office"/>
          <w:color w:val="000000" w:themeColor="text1" w:themeTint="FF" w:themeShade="FF"/>
          <w:sz w:val="22"/>
          <w:szCs w:val="22"/>
        </w:rPr>
      </w:pPr>
    </w:p>
    <w:p w:rsidR="212D7778" w:rsidP="4106B503" w:rsidRDefault="212D7778" w14:paraId="12F29CBC" w14:textId="27EC6E2A">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r w:rsidRPr="26F5E14A" w:rsidR="40D100C6">
        <w:rPr>
          <w:rFonts w:ascii="Oslo Sans Office" w:hAnsi="Oslo Sans Office" w:eastAsia="Oslo Sans Office" w:cs="Oslo Sans Office"/>
          <w:color w:val="000000" w:themeColor="text1" w:themeTint="FF" w:themeShade="FF"/>
          <w:sz w:val="22"/>
          <w:szCs w:val="22"/>
        </w:rPr>
        <w:t xml:space="preserve">I oppgitte lønnskostnader </w:t>
      </w:r>
      <w:r w:rsidRPr="26F5E14A" w:rsidR="505DE570">
        <w:rPr>
          <w:rFonts w:ascii="Oslo Sans Office" w:hAnsi="Oslo Sans Office" w:eastAsia="Oslo Sans Office" w:cs="Oslo Sans Office"/>
          <w:color w:val="000000" w:themeColor="text1" w:themeTint="FF" w:themeShade="FF"/>
          <w:sz w:val="22"/>
          <w:szCs w:val="22"/>
        </w:rPr>
        <w:t xml:space="preserve">er </w:t>
      </w:r>
      <w:r w:rsidRPr="26F5E14A" w:rsidR="4495B14C">
        <w:rPr>
          <w:rFonts w:ascii="Oslo Sans Office" w:hAnsi="Oslo Sans Office" w:eastAsia="Oslo Sans Office" w:cs="Oslo Sans Office"/>
          <w:color w:val="000000" w:themeColor="text1" w:themeTint="FF" w:themeShade="FF"/>
          <w:sz w:val="22"/>
          <w:szCs w:val="22"/>
        </w:rPr>
        <w:t xml:space="preserve">det </w:t>
      </w:r>
      <w:r w:rsidRPr="26F5E14A" w:rsidR="505DE570">
        <w:rPr>
          <w:rFonts w:ascii="Oslo Sans Office" w:hAnsi="Oslo Sans Office" w:eastAsia="Oslo Sans Office" w:cs="Oslo Sans Office"/>
          <w:color w:val="000000" w:themeColor="text1" w:themeTint="FF" w:themeShade="FF"/>
          <w:sz w:val="22"/>
          <w:szCs w:val="22"/>
        </w:rPr>
        <w:t>ikke tatt høyde for plassreduksjonen</w:t>
      </w:r>
      <w:r w:rsidRPr="26F5E14A" w:rsidR="6E09FEDB">
        <w:rPr>
          <w:rFonts w:ascii="Oslo Sans Office" w:hAnsi="Oslo Sans Office" w:eastAsia="Oslo Sans Office" w:cs="Oslo Sans Office"/>
          <w:color w:val="000000" w:themeColor="text1" w:themeTint="FF" w:themeShade="FF"/>
          <w:sz w:val="22"/>
          <w:szCs w:val="22"/>
        </w:rPr>
        <w:t xml:space="preserve"> gjennomført</w:t>
      </w:r>
      <w:r w:rsidRPr="26F5E14A" w:rsidR="66998683">
        <w:rPr>
          <w:rFonts w:ascii="Oslo Sans Office" w:hAnsi="Oslo Sans Office" w:eastAsia="Oslo Sans Office" w:cs="Oslo Sans Office"/>
          <w:color w:val="000000" w:themeColor="text1" w:themeTint="FF" w:themeShade="FF"/>
          <w:sz w:val="22"/>
          <w:szCs w:val="22"/>
        </w:rPr>
        <w:t xml:space="preserve"> på Ellingsrudhjemmet</w:t>
      </w:r>
      <w:r w:rsidRPr="26F5E14A" w:rsidR="6E09FEDB">
        <w:rPr>
          <w:rFonts w:ascii="Oslo Sans Office" w:hAnsi="Oslo Sans Office" w:eastAsia="Oslo Sans Office" w:cs="Oslo Sans Office"/>
          <w:color w:val="000000" w:themeColor="text1" w:themeTint="FF" w:themeShade="FF"/>
          <w:sz w:val="22"/>
          <w:szCs w:val="22"/>
        </w:rPr>
        <w:t xml:space="preserve"> </w:t>
      </w:r>
      <w:r w:rsidRPr="26F5E14A" w:rsidR="6E09FEDB">
        <w:rPr>
          <w:rFonts w:ascii="Oslo Sans Office" w:hAnsi="Oslo Sans Office" w:eastAsia="Oslo Sans Office" w:cs="Oslo Sans Office"/>
          <w:color w:val="000000" w:themeColor="text1" w:themeTint="FF" w:themeShade="FF"/>
          <w:sz w:val="22"/>
          <w:szCs w:val="22"/>
        </w:rPr>
        <w:t>i 2026</w:t>
      </w:r>
      <w:r w:rsidRPr="26F5E14A" w:rsidR="505DE570">
        <w:rPr>
          <w:rFonts w:ascii="Oslo Sans Office" w:hAnsi="Oslo Sans Office" w:eastAsia="Oslo Sans Office" w:cs="Oslo Sans Office"/>
          <w:color w:val="000000" w:themeColor="text1" w:themeTint="FF" w:themeShade="FF"/>
          <w:sz w:val="22"/>
          <w:szCs w:val="22"/>
        </w:rPr>
        <w:t xml:space="preserve"> fra 80 til 50 somatiske plasse</w:t>
      </w:r>
      <w:r w:rsidRPr="26F5E14A" w:rsidR="5A903B12">
        <w:rPr>
          <w:rFonts w:ascii="Oslo Sans Office" w:hAnsi="Oslo Sans Office" w:eastAsia="Oslo Sans Office" w:cs="Oslo Sans Office"/>
          <w:color w:val="000000" w:themeColor="text1" w:themeTint="FF" w:themeShade="FF"/>
          <w:sz w:val="22"/>
          <w:szCs w:val="22"/>
        </w:rPr>
        <w:t>r.</w:t>
      </w:r>
    </w:p>
    <w:p w:rsidR="4F7B572D" w:rsidP="26F5E14A" w:rsidRDefault="4F7B572D" w14:paraId="2B689DC0" w14:textId="48C1A782">
      <w:pPr>
        <w:spacing w:after="0"/>
        <w:rPr>
          <w:rFonts w:ascii="Oslo Sans Office" w:hAnsi="Oslo Sans Office" w:eastAsia="Oslo Sans Office" w:cs="Oslo Sans Office"/>
          <w:color w:val="000000" w:themeColor="text1"/>
          <w:sz w:val="22"/>
          <w:szCs w:val="22"/>
        </w:rPr>
      </w:pPr>
    </w:p>
    <w:p w:rsidR="4F7B572D" w:rsidP="26F5E14A" w:rsidRDefault="118EA753" w14:paraId="69BA17D7" w14:textId="1A9FD985">
      <w:pPr>
        <w:spacing w:after="0"/>
        <w:rPr>
          <w:rFonts w:ascii="Oslo Sans Office" w:hAnsi="Oslo Sans Office" w:eastAsia="Oslo Sans Office" w:cs="Oslo Sans Office"/>
          <w:color w:val="000000" w:themeColor="text1"/>
          <w:sz w:val="22"/>
          <w:szCs w:val="22"/>
        </w:rPr>
      </w:pPr>
      <w:r w:rsidRPr="26F5E14A" w:rsidR="090D84E5">
        <w:rPr>
          <w:rFonts w:ascii="Oslo Sans Office" w:hAnsi="Oslo Sans Office" w:eastAsia="Oslo Sans Office" w:cs="Oslo Sans Office"/>
          <w:color w:val="000000" w:themeColor="text1" w:themeTint="FF" w:themeShade="FF"/>
          <w:sz w:val="22"/>
          <w:szCs w:val="22"/>
        </w:rPr>
        <w:t>Ellingsrudhjemmet</w:t>
      </w:r>
      <w:r w:rsidRPr="26F5E14A" w:rsidR="27CC1759">
        <w:rPr>
          <w:rFonts w:ascii="Oslo Sans Office" w:hAnsi="Oslo Sans Office" w:eastAsia="Oslo Sans Office" w:cs="Oslo Sans Office"/>
          <w:color w:val="000000" w:themeColor="text1" w:themeTint="FF" w:themeShade="FF"/>
          <w:sz w:val="22"/>
          <w:szCs w:val="22"/>
        </w:rPr>
        <w:t xml:space="preserve"> er per i dag omfattet av en hovedtariffavtale som løper til 30.04.202</w:t>
      </w:r>
      <w:r w:rsidRPr="26F5E14A" w:rsidR="1834C450">
        <w:rPr>
          <w:rFonts w:ascii="Oslo Sans Office" w:hAnsi="Oslo Sans Office" w:eastAsia="Oslo Sans Office" w:cs="Oslo Sans Office"/>
          <w:color w:val="000000" w:themeColor="text1" w:themeTint="FF" w:themeShade="FF"/>
          <w:sz w:val="22"/>
          <w:szCs w:val="22"/>
        </w:rPr>
        <w:t>8</w:t>
      </w:r>
      <w:r w:rsidRPr="26F5E14A" w:rsidR="27CC1759">
        <w:rPr>
          <w:rFonts w:ascii="Oslo Sans Office" w:hAnsi="Oslo Sans Office" w:eastAsia="Oslo Sans Office" w:cs="Oslo Sans Office"/>
          <w:color w:val="000000" w:themeColor="text1" w:themeTint="FF" w:themeShade="FF"/>
          <w:sz w:val="22"/>
          <w:szCs w:val="22"/>
        </w:rPr>
        <w:t>.</w:t>
      </w:r>
    </w:p>
    <w:p w:rsidR="00345C33" w:rsidP="26F5E14A" w:rsidRDefault="00345C33" w14:paraId="23E38A68" w14:textId="77777777">
      <w:pPr>
        <w:spacing w:after="0"/>
        <w:rPr>
          <w:rFonts w:ascii="Oslo Sans Office" w:hAnsi="Oslo Sans Office" w:eastAsia="Oslo Sans Office" w:cs="Oslo Sans Office"/>
          <w:color w:val="000000" w:themeColor="text1"/>
          <w:sz w:val="22"/>
          <w:szCs w:val="22"/>
        </w:rPr>
      </w:pPr>
    </w:p>
    <w:p w:rsidR="7F7392FF" w:rsidP="5869C9C1" w:rsidRDefault="7481012B" w14:paraId="35DEF61D" w14:textId="16B2FDFB">
      <w:pPr>
        <w:pStyle w:val="Heading4"/>
        <w:rPr>
          <w:rFonts w:ascii="Oslo Sans Office" w:hAnsi="Oslo Sans Office" w:eastAsia="Oslo Sans Office" w:cs="Oslo Sans Office"/>
          <w:b w:val="1"/>
          <w:bCs w:val="1"/>
          <w:color w:val="000000" w:themeColor="text1"/>
          <w:sz w:val="22"/>
          <w:szCs w:val="22"/>
        </w:rPr>
      </w:pPr>
      <w:r w:rsidRPr="26F5E14A" w:rsidR="0A653533">
        <w:rPr>
          <w:rFonts w:ascii="Oslo Sans Office" w:hAnsi="Oslo Sans Office" w:eastAsia="Oslo Sans Office" w:cs="Oslo Sans Office"/>
          <w:b w:val="1"/>
          <w:bCs w:val="1"/>
          <w:color w:val="000000" w:themeColor="text1" w:themeTint="FF" w:themeShade="FF"/>
          <w:sz w:val="22"/>
          <w:szCs w:val="22"/>
        </w:rPr>
        <w:t>1.</w:t>
      </w:r>
      <w:r w:rsidRPr="26F5E14A" w:rsidR="1A9F3F62">
        <w:rPr>
          <w:rFonts w:ascii="Oslo Sans Office" w:hAnsi="Oslo Sans Office" w:eastAsia="Oslo Sans Office" w:cs="Oslo Sans Office"/>
          <w:b w:val="1"/>
          <w:bCs w:val="1"/>
          <w:color w:val="000000" w:themeColor="text1" w:themeTint="FF" w:themeShade="FF"/>
          <w:sz w:val="22"/>
          <w:szCs w:val="22"/>
        </w:rPr>
        <w:t>4</w:t>
      </w:r>
      <w:r w:rsidRPr="26F5E14A" w:rsidR="0A653533">
        <w:rPr>
          <w:rFonts w:ascii="Oslo Sans Office" w:hAnsi="Oslo Sans Office" w:eastAsia="Oslo Sans Office" w:cs="Oslo Sans Office"/>
          <w:b w:val="1"/>
          <w:bCs w:val="1"/>
          <w:color w:val="000000" w:themeColor="text1" w:themeTint="FF" w:themeShade="FF"/>
          <w:sz w:val="22"/>
          <w:szCs w:val="22"/>
        </w:rPr>
        <w:t xml:space="preserve">.1.2 </w:t>
      </w:r>
      <w:r w:rsidRPr="26F5E14A" w:rsidR="27CC1759">
        <w:rPr>
          <w:rFonts w:ascii="Oslo Sans Office" w:hAnsi="Oslo Sans Office" w:eastAsia="Oslo Sans Office" w:cs="Oslo Sans Office"/>
          <w:b w:val="1"/>
          <w:bCs w:val="1"/>
          <w:color w:val="000000" w:themeColor="text1" w:themeTint="FF" w:themeShade="FF"/>
          <w:sz w:val="22"/>
          <w:szCs w:val="22"/>
        </w:rPr>
        <w:t>Årsverk og stillinger</w:t>
      </w:r>
    </w:p>
    <w:p w:rsidR="7F7392FF" w:rsidP="4106B503" w:rsidRDefault="36BA1FE8" w14:paraId="27A26D0D" w14:textId="4E815BEB">
      <w:pPr>
        <w:spacing w:after="0"/>
        <w:rPr>
          <w:rFonts w:ascii="Oslo Sans Office" w:hAnsi="Oslo Sans Office" w:eastAsia="Oslo Sans Office" w:cs="Oslo Sans Office"/>
          <w:color w:val="000000" w:themeColor="text1"/>
          <w:sz w:val="22"/>
          <w:szCs w:val="22"/>
          <w:highlight w:val="yellow"/>
        </w:rPr>
      </w:pPr>
      <w:r w:rsidRPr="26F5E14A" w:rsidR="3B19BB98">
        <w:rPr>
          <w:rFonts w:ascii="Oslo Sans Office" w:hAnsi="Oslo Sans Office" w:eastAsia="Oslo Sans Office" w:cs="Oslo Sans Office"/>
          <w:color w:val="000000" w:themeColor="text1" w:themeTint="FF" w:themeShade="FF"/>
          <w:sz w:val="22"/>
          <w:szCs w:val="22"/>
        </w:rPr>
        <w:t xml:space="preserve">For oversikt over antall ansatte og antall årsverk, se </w:t>
      </w:r>
      <w:r w:rsidRPr="26F5E14A" w:rsidR="3B19BB98">
        <w:rPr>
          <w:rFonts w:ascii="Oslo Sans Office" w:hAnsi="Oslo Sans Office" w:eastAsia="Oslo Sans Office" w:cs="Oslo Sans Office"/>
          <w:color w:val="000000" w:themeColor="text1" w:themeTint="FF" w:themeShade="FF"/>
          <w:sz w:val="22"/>
          <w:szCs w:val="22"/>
        </w:rPr>
        <w:t xml:space="preserve">vedlegg I – </w:t>
      </w:r>
      <w:r w:rsidRPr="26F5E14A" w:rsidR="273D9D67">
        <w:rPr>
          <w:rFonts w:ascii="Oslo Sans Office" w:hAnsi="Oslo Sans Office" w:eastAsia="Oslo Sans Office" w:cs="Oslo Sans Office"/>
          <w:color w:val="000000" w:themeColor="text1" w:themeTint="FF" w:themeShade="FF"/>
          <w:sz w:val="22"/>
          <w:szCs w:val="22"/>
        </w:rPr>
        <w:t>3</w:t>
      </w:r>
      <w:r w:rsidRPr="26F5E14A" w:rsidR="6C170083">
        <w:rPr>
          <w:rFonts w:ascii="Oslo Sans Office" w:hAnsi="Oslo Sans Office" w:eastAsia="Oslo Sans Office" w:cs="Oslo Sans Office"/>
          <w:color w:val="000000" w:themeColor="text1" w:themeTint="FF" w:themeShade="FF"/>
          <w:sz w:val="22"/>
          <w:szCs w:val="22"/>
        </w:rPr>
        <w:t xml:space="preserve"> Stillingsoversikt.</w:t>
      </w:r>
      <w:r w:rsidRPr="26F5E14A" w:rsidR="6C170083">
        <w:rPr>
          <w:rFonts w:ascii="Oslo Sans Office" w:hAnsi="Oslo Sans Office" w:eastAsia="Oslo Sans Office" w:cs="Oslo Sans Office"/>
          <w:color w:val="000000" w:themeColor="text1" w:themeTint="FF" w:themeShade="FF"/>
          <w:sz w:val="22"/>
          <w:szCs w:val="22"/>
        </w:rPr>
        <w:t xml:space="preserve"> </w:t>
      </w:r>
      <w:r w:rsidRPr="26F5E14A" w:rsidR="3B19BB98">
        <w:rPr>
          <w:rFonts w:ascii="Oslo Sans Office" w:hAnsi="Oslo Sans Office" w:eastAsia="Oslo Sans Office" w:cs="Oslo Sans Office"/>
          <w:color w:val="000000" w:themeColor="text1" w:themeTint="FF" w:themeShade="FF"/>
          <w:sz w:val="22"/>
          <w:szCs w:val="22"/>
        </w:rPr>
        <w:t xml:space="preserve"> </w:t>
      </w:r>
    </w:p>
    <w:p w:rsidR="4106B503" w:rsidP="4106B503" w:rsidRDefault="4106B503" w14:paraId="274D8745" w14:textId="614B551C">
      <w:pPr>
        <w:spacing w:after="0"/>
        <w:rPr>
          <w:rFonts w:ascii="Oslo Sans Office" w:hAnsi="Oslo Sans Office" w:eastAsia="Oslo Sans Office" w:cs="Oslo Sans Office"/>
          <w:color w:val="000000" w:themeColor="text1" w:themeTint="FF" w:themeShade="FF"/>
          <w:sz w:val="22"/>
          <w:szCs w:val="22"/>
        </w:rPr>
      </w:pPr>
    </w:p>
    <w:p w:rsidR="576F6F94" w:rsidP="4106B503" w:rsidRDefault="576F6F94" w14:paraId="437465D7" w14:textId="724EE807">
      <w:pPr>
        <w:pStyle w:val="Normal"/>
        <w:suppressLineNumbers w:val="0"/>
        <w:bidi w:val="0"/>
        <w:spacing w:before="0" w:beforeAutospacing="off" w:after="0" w:afterAutospacing="off" w:line="264" w:lineRule="auto"/>
        <w:ind w:left="0" w:right="0"/>
        <w:jc w:val="left"/>
      </w:pPr>
      <w:r w:rsidRPr="26F5E14A" w:rsidR="639E4220">
        <w:rPr>
          <w:rFonts w:ascii="Oslo Sans Office" w:hAnsi="Oslo Sans Office" w:eastAsia="Oslo Sans Office" w:cs="Oslo Sans Office"/>
          <w:color w:val="000000" w:themeColor="text1" w:themeTint="FF" w:themeShade="FF"/>
          <w:sz w:val="22"/>
          <w:szCs w:val="22"/>
        </w:rPr>
        <w:t>I vedlegg I – 3 Stillingsoversikt er det ikke tatt høyde for plassreduksjonen gjennomført</w:t>
      </w:r>
      <w:r w:rsidRPr="26F5E14A" w:rsidR="6AB5CBD0">
        <w:rPr>
          <w:rFonts w:ascii="Oslo Sans Office" w:hAnsi="Oslo Sans Office" w:eastAsia="Oslo Sans Office" w:cs="Oslo Sans Office"/>
          <w:color w:val="000000" w:themeColor="text1" w:themeTint="FF" w:themeShade="FF"/>
          <w:sz w:val="22"/>
          <w:szCs w:val="22"/>
        </w:rPr>
        <w:t xml:space="preserve"> på Ellingsrudhjemmet</w:t>
      </w:r>
      <w:r w:rsidRPr="26F5E14A" w:rsidR="639E4220">
        <w:rPr>
          <w:rFonts w:ascii="Oslo Sans Office" w:hAnsi="Oslo Sans Office" w:eastAsia="Oslo Sans Office" w:cs="Oslo Sans Office"/>
          <w:color w:val="000000" w:themeColor="text1" w:themeTint="FF" w:themeShade="FF"/>
          <w:sz w:val="22"/>
          <w:szCs w:val="22"/>
        </w:rPr>
        <w:t xml:space="preserve"> i 2026 fra 80 til 50 somatiske plasser</w:t>
      </w:r>
      <w:r w:rsidRPr="26F5E14A" w:rsidR="794BD2F8">
        <w:rPr>
          <w:rFonts w:ascii="Oslo Sans Office" w:hAnsi="Oslo Sans Office" w:eastAsia="Oslo Sans Office" w:cs="Oslo Sans Office"/>
          <w:color w:val="000000" w:themeColor="text1" w:themeTint="FF" w:themeShade="FF"/>
          <w:sz w:val="22"/>
          <w:szCs w:val="22"/>
        </w:rPr>
        <w:t xml:space="preserve">. </w:t>
      </w:r>
    </w:p>
    <w:p w:rsidR="7F7392FF" w:rsidP="3D280174" w:rsidRDefault="59636314" w14:paraId="1B6B70CC" w14:textId="14150F16">
      <w:pPr>
        <w:pStyle w:val="Heading3"/>
        <w:spacing w:before="200"/>
        <w:rPr>
          <w:rFonts w:ascii="Oslo Sans Office" w:hAnsi="Oslo Sans Office" w:eastAsia="Oslo Sans Office" w:cs="Oslo Sans Office"/>
          <w:b w:val="1"/>
          <w:bCs w:val="1"/>
          <w:color w:val="000000" w:themeColor="text1"/>
          <w:sz w:val="22"/>
          <w:szCs w:val="22"/>
        </w:rPr>
      </w:pPr>
      <w:bookmarkStart w:name="_Toc1367896490" w:id="1520663063"/>
      <w:r w:rsidRPr="26F5E14A" w:rsidR="5EAF9F9C">
        <w:rPr>
          <w:rFonts w:ascii="Oslo Sans Office" w:hAnsi="Oslo Sans Office" w:eastAsia="Oslo Sans Office" w:cs="Oslo Sans Office"/>
          <w:b w:val="1"/>
          <w:bCs w:val="1"/>
          <w:color w:val="000000" w:themeColor="text1" w:themeTint="FF" w:themeShade="FF"/>
          <w:sz w:val="22"/>
          <w:szCs w:val="22"/>
        </w:rPr>
        <w:t>1.</w:t>
      </w:r>
      <w:r w:rsidRPr="26F5E14A" w:rsidR="10DD956E">
        <w:rPr>
          <w:rFonts w:ascii="Oslo Sans Office" w:hAnsi="Oslo Sans Office" w:eastAsia="Oslo Sans Office" w:cs="Oslo Sans Office"/>
          <w:b w:val="1"/>
          <w:bCs w:val="1"/>
          <w:color w:val="000000" w:themeColor="text1" w:themeTint="FF" w:themeShade="FF"/>
          <w:sz w:val="22"/>
          <w:szCs w:val="22"/>
        </w:rPr>
        <w:t>4</w:t>
      </w:r>
      <w:r w:rsidRPr="26F5E14A" w:rsidR="5EAF9F9C">
        <w:rPr>
          <w:rFonts w:ascii="Oslo Sans Office" w:hAnsi="Oslo Sans Office" w:eastAsia="Oslo Sans Office" w:cs="Oslo Sans Office"/>
          <w:b w:val="1"/>
          <w:bCs w:val="1"/>
          <w:color w:val="000000" w:themeColor="text1" w:themeTint="FF" w:themeShade="FF"/>
          <w:sz w:val="22"/>
          <w:szCs w:val="22"/>
        </w:rPr>
        <w:t xml:space="preserve">.2 </w:t>
      </w:r>
      <w:r w:rsidRPr="26F5E14A" w:rsidR="27CC1759">
        <w:rPr>
          <w:rFonts w:ascii="Oslo Sans Office" w:hAnsi="Oslo Sans Office" w:eastAsia="Oslo Sans Office" w:cs="Oslo Sans Office"/>
          <w:b w:val="1"/>
          <w:bCs w:val="1"/>
          <w:color w:val="000000" w:themeColor="text1" w:themeTint="FF" w:themeShade="FF"/>
          <w:sz w:val="22"/>
          <w:szCs w:val="22"/>
        </w:rPr>
        <w:t>Eksisterende avtaleforhold ved virksomhetsoverdragelse</w:t>
      </w:r>
      <w:bookmarkEnd w:id="1520663063"/>
    </w:p>
    <w:p w:rsidR="5887C5AC" w:rsidP="26F5E14A" w:rsidRDefault="5887C5AC" w14:paraId="0BB6828F" w14:textId="52F7367A">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6FA2FFFE">
        <w:rPr>
          <w:rFonts w:ascii="Oslo Sans Office" w:hAnsi="Oslo Sans Office" w:eastAsia="Oslo Sans Office" w:cs="Oslo Sans Office"/>
          <w:color w:val="000000" w:themeColor="text1" w:themeTint="FF" w:themeShade="FF"/>
          <w:sz w:val="22"/>
          <w:szCs w:val="22"/>
        </w:rPr>
        <w:t>Leverandøren vil ha anledning til å gjøre</w:t>
      </w:r>
      <w:r w:rsidRPr="26F5E14A" w:rsidR="63D52D9D">
        <w:rPr>
          <w:rFonts w:ascii="Oslo Sans Office" w:hAnsi="Oslo Sans Office" w:eastAsia="Oslo Sans Office" w:cs="Oslo Sans Office"/>
          <w:color w:val="000000" w:themeColor="text1" w:themeTint="FF" w:themeShade="FF"/>
          <w:sz w:val="22"/>
          <w:szCs w:val="22"/>
        </w:rPr>
        <w:t xml:space="preserve"> avrop</w:t>
      </w:r>
      <w:r w:rsidRPr="26F5E14A" w:rsidR="6FA2FFFE">
        <w:rPr>
          <w:rFonts w:ascii="Oslo Sans Office" w:hAnsi="Oslo Sans Office" w:eastAsia="Oslo Sans Office" w:cs="Oslo Sans Office"/>
          <w:color w:val="000000" w:themeColor="text1" w:themeTint="FF" w:themeShade="FF"/>
          <w:sz w:val="22"/>
          <w:szCs w:val="22"/>
        </w:rPr>
        <w:t xml:space="preserve"> </w:t>
      </w:r>
      <w:r w:rsidRPr="26F5E14A" w:rsidR="3482D667">
        <w:rPr>
          <w:rFonts w:ascii="Oslo Sans Office" w:hAnsi="Oslo Sans Office" w:eastAsia="Oslo Sans Office" w:cs="Oslo Sans Office"/>
          <w:color w:val="000000" w:themeColor="text1" w:themeTint="FF" w:themeShade="FF"/>
          <w:sz w:val="22"/>
          <w:szCs w:val="22"/>
        </w:rPr>
        <w:t xml:space="preserve">på følgende av Oslo kommunes samkjøpsavtaler: </w:t>
      </w:r>
    </w:p>
    <w:p w:rsidR="4984F827" w:rsidP="26F5E14A" w:rsidRDefault="4984F827" w14:paraId="60F106B2" w14:textId="7AD722EE">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Forflytningsprodukter og mobilitet</w:t>
      </w:r>
    </w:p>
    <w:p w:rsidR="4984F827" w:rsidP="26F5E14A" w:rsidRDefault="4984F827" w14:paraId="446D39CA" w14:textId="00532743">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Hygiene og diverse hjelpemidler</w:t>
      </w:r>
    </w:p>
    <w:p w:rsidR="4984F827" w:rsidP="26F5E14A" w:rsidRDefault="4984F827" w14:paraId="6FEA2050" w14:textId="1444D17A">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Legemidler og multidose</w:t>
      </w:r>
    </w:p>
    <w:p w:rsidR="4984F827" w:rsidP="26F5E14A" w:rsidRDefault="4984F827" w14:paraId="0E76FA54" w14:textId="018E01BB">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Medisinsk forbruksmateriell</w:t>
      </w:r>
    </w:p>
    <w:p w:rsidR="4984F827" w:rsidP="26F5E14A" w:rsidRDefault="4984F827" w14:paraId="763BD93B" w14:textId="5E412BDC">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Senger, madrasser og bord til institusjoner</w:t>
      </w:r>
    </w:p>
    <w:p w:rsidR="4984F827" w:rsidP="26F5E14A" w:rsidRDefault="4984F827" w14:paraId="59826253" w14:textId="21541AF7">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Personløftere og seil</w:t>
      </w:r>
    </w:p>
    <w:p w:rsidR="4984F827" w:rsidP="26F5E14A" w:rsidRDefault="4984F827" w14:paraId="206FBA38" w14:textId="4524C292">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Vaskeritjenester for arbeidstøy og institusjonstøy i helsesektoren</w:t>
      </w:r>
    </w:p>
    <w:p w:rsidR="4984F827" w:rsidP="26F5E14A" w:rsidRDefault="4984F827" w14:paraId="522CB54C" w14:textId="1870A674">
      <w:pPr>
        <w:pStyle w:val="ListParagraph"/>
        <w:numPr>
          <w:ilvl w:val="0"/>
          <w:numId w:val="4"/>
        </w:num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Renholdstjenester</w:t>
      </w:r>
    </w:p>
    <w:p w:rsidR="504DEE0F" w:rsidP="26F5E14A" w:rsidRDefault="504DEE0F" w14:paraId="3AA06625" w14:textId="2896B6DF">
      <w:pPr>
        <w:shd w:val="clear" w:color="auto" w:fill="FFFFFF" w:themeFill="background1"/>
        <w:spacing w:after="0"/>
        <w:rPr>
          <w:rFonts w:ascii="Oslo Sans Office" w:hAnsi="Oslo Sans Office" w:eastAsia="Oslo Sans Office" w:cs="Oslo Sans Office"/>
          <w:color w:val="000000" w:themeColor="text1"/>
          <w:sz w:val="22"/>
          <w:szCs w:val="22"/>
        </w:rPr>
      </w:pPr>
    </w:p>
    <w:p w:rsidR="4984F827" w:rsidP="26F5E14A" w:rsidRDefault="4984F827" w14:paraId="005164B8" w14:textId="4BC2F7CC">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3482D667">
        <w:rPr>
          <w:rFonts w:ascii="Oslo Sans Office" w:hAnsi="Oslo Sans Office" w:eastAsia="Oslo Sans Office" w:cs="Oslo Sans Office"/>
          <w:color w:val="000000" w:themeColor="text1" w:themeTint="FF" w:themeShade="FF"/>
          <w:sz w:val="22"/>
          <w:szCs w:val="22"/>
        </w:rPr>
        <w:t>Oslo kommune vil etter planen tilgjengeliggjøre samkjøpsavtaler tilknyttet mat for private drifter</w:t>
      </w:r>
      <w:r w:rsidRPr="26F5E14A" w:rsidR="19D94E2E">
        <w:rPr>
          <w:rFonts w:ascii="Oslo Sans Office" w:hAnsi="Oslo Sans Office" w:eastAsia="Oslo Sans Office" w:cs="Oslo Sans Office"/>
          <w:color w:val="000000" w:themeColor="text1" w:themeTint="FF" w:themeShade="FF"/>
          <w:sz w:val="22"/>
          <w:szCs w:val="22"/>
        </w:rPr>
        <w:t xml:space="preserve">e </w:t>
      </w:r>
      <w:r w:rsidRPr="26F5E14A" w:rsidR="3482D667">
        <w:rPr>
          <w:rFonts w:ascii="Oslo Sans Office" w:hAnsi="Oslo Sans Office" w:eastAsia="Oslo Sans Office" w:cs="Oslo Sans Office"/>
          <w:color w:val="000000" w:themeColor="text1" w:themeTint="FF" w:themeShade="FF"/>
          <w:sz w:val="22"/>
          <w:szCs w:val="22"/>
        </w:rPr>
        <w:t>innen oppstart av kontrakt.</w:t>
      </w:r>
    </w:p>
    <w:p w:rsidR="28305DCB" w:rsidP="26F5E14A" w:rsidRDefault="28305DCB" w14:paraId="5130B2F2" w14:textId="391201B5">
      <w:pPr>
        <w:shd w:val="clear" w:color="auto" w:fill="FFFFFF" w:themeFill="background1"/>
        <w:spacing w:after="0"/>
        <w:rPr>
          <w:rFonts w:ascii="Oslo Sans Office" w:hAnsi="Oslo Sans Office" w:eastAsia="Oslo Sans Office" w:cs="Oslo Sans Office"/>
          <w:color w:val="000000" w:themeColor="text1"/>
          <w:sz w:val="22"/>
          <w:szCs w:val="22"/>
        </w:rPr>
      </w:pPr>
    </w:p>
    <w:p w:rsidR="504DEE0F" w:rsidP="4106B503" w:rsidRDefault="504DEE0F" w14:paraId="665D7886" w14:textId="22FEF680">
      <w:pPr>
        <w:shd w:val="clear" w:color="auto" w:fill="FFFFFF" w:themeFill="background1"/>
        <w:spacing w:after="0"/>
        <w:rPr>
          <w:rFonts w:ascii="Oslo Sans Office" w:hAnsi="Oslo Sans Office" w:eastAsia="Oslo Sans Office" w:cs="Oslo Sans Office"/>
          <w:color w:val="000000" w:themeColor="text1" w:themeTint="FF" w:themeShade="FF"/>
          <w:sz w:val="22"/>
          <w:szCs w:val="22"/>
        </w:rPr>
      </w:pPr>
      <w:r w:rsidRPr="26F5E14A" w:rsidR="211BB942">
        <w:rPr>
          <w:rFonts w:ascii="Oslo Sans Office" w:hAnsi="Oslo Sans Office" w:eastAsia="Oslo Sans Office" w:cs="Oslo Sans Office"/>
          <w:color w:val="000000" w:themeColor="text1" w:themeTint="FF" w:themeShade="FF"/>
          <w:sz w:val="22"/>
          <w:szCs w:val="22"/>
        </w:rPr>
        <w:t>Ved virksomhetsoverdragelsen vil det fremskaffes en u</w:t>
      </w:r>
      <w:r w:rsidRPr="26F5E14A" w:rsidR="3AC7FA97">
        <w:rPr>
          <w:rFonts w:ascii="Oslo Sans Office" w:hAnsi="Oslo Sans Office" w:eastAsia="Oslo Sans Office" w:cs="Oslo Sans Office"/>
          <w:color w:val="000000" w:themeColor="text1" w:themeTint="FF" w:themeShade="FF"/>
          <w:sz w:val="22"/>
          <w:szCs w:val="22"/>
        </w:rPr>
        <w:t>t</w:t>
      </w:r>
      <w:r w:rsidRPr="26F5E14A" w:rsidR="211BB942">
        <w:rPr>
          <w:rFonts w:ascii="Oslo Sans Office" w:hAnsi="Oslo Sans Office" w:eastAsia="Oslo Sans Office" w:cs="Oslo Sans Office"/>
          <w:color w:val="000000" w:themeColor="text1" w:themeTint="FF" w:themeShade="FF"/>
          <w:sz w:val="22"/>
          <w:szCs w:val="22"/>
        </w:rPr>
        <w:t>tømmende liste over institusjonens løpende avtaler og leverandøren vil få anledning til å overta disse.</w:t>
      </w:r>
    </w:p>
    <w:p w:rsidR="7F7392FF" w:rsidP="3D280174" w:rsidRDefault="0A5751C4" w14:paraId="4CC1CE05" w14:textId="7B0522A3">
      <w:pPr>
        <w:pStyle w:val="Heading3"/>
        <w:spacing w:before="200"/>
        <w:rPr>
          <w:rFonts w:ascii="Oslo Sans Office" w:hAnsi="Oslo Sans Office" w:eastAsia="Oslo Sans Office" w:cs="Oslo Sans Office"/>
          <w:b w:val="1"/>
          <w:bCs w:val="1"/>
          <w:color w:val="000000" w:themeColor="text1"/>
          <w:sz w:val="22"/>
          <w:szCs w:val="22"/>
        </w:rPr>
      </w:pPr>
      <w:bookmarkStart w:name="_Toc644921659" w:id="1978379993"/>
      <w:r w:rsidRPr="26F5E14A" w:rsidR="7C90EC59">
        <w:rPr>
          <w:rFonts w:ascii="Oslo Sans Office" w:hAnsi="Oslo Sans Office" w:eastAsia="Oslo Sans Office" w:cs="Oslo Sans Office"/>
          <w:b w:val="1"/>
          <w:bCs w:val="1"/>
          <w:color w:val="000000" w:themeColor="text1" w:themeTint="FF" w:themeShade="FF"/>
          <w:sz w:val="22"/>
          <w:szCs w:val="22"/>
        </w:rPr>
        <w:t>1.</w:t>
      </w:r>
      <w:r w:rsidRPr="26F5E14A" w:rsidR="2C2E78AC">
        <w:rPr>
          <w:rFonts w:ascii="Oslo Sans Office" w:hAnsi="Oslo Sans Office" w:eastAsia="Oslo Sans Office" w:cs="Oslo Sans Office"/>
          <w:b w:val="1"/>
          <w:bCs w:val="1"/>
          <w:color w:val="000000" w:themeColor="text1" w:themeTint="FF" w:themeShade="FF"/>
          <w:sz w:val="22"/>
          <w:szCs w:val="22"/>
        </w:rPr>
        <w:t>4</w:t>
      </w:r>
      <w:r w:rsidRPr="26F5E14A" w:rsidR="7C90EC59">
        <w:rPr>
          <w:rFonts w:ascii="Oslo Sans Office" w:hAnsi="Oslo Sans Office" w:eastAsia="Oslo Sans Office" w:cs="Oslo Sans Office"/>
          <w:b w:val="1"/>
          <w:bCs w:val="1"/>
          <w:color w:val="000000" w:themeColor="text1" w:themeTint="FF" w:themeShade="FF"/>
          <w:sz w:val="22"/>
          <w:szCs w:val="22"/>
        </w:rPr>
        <w:t xml:space="preserve">.3 </w:t>
      </w:r>
      <w:r w:rsidRPr="26F5E14A" w:rsidR="27CC1759">
        <w:rPr>
          <w:rFonts w:ascii="Oslo Sans Office" w:hAnsi="Oslo Sans Office" w:eastAsia="Oslo Sans Office" w:cs="Oslo Sans Office"/>
          <w:b w:val="1"/>
          <w:bCs w:val="1"/>
          <w:color w:val="000000" w:themeColor="text1" w:themeTint="FF" w:themeShade="FF"/>
          <w:sz w:val="22"/>
          <w:szCs w:val="22"/>
        </w:rPr>
        <w:t>Nærmere om bygget</w:t>
      </w:r>
      <w:bookmarkEnd w:id="1978379993"/>
    </w:p>
    <w:p w:rsidR="4F7B572D" w:rsidP="26F5E14A" w:rsidRDefault="2DAEBEF4" w14:paraId="2CE3611C" w14:textId="7E1BD9DB">
      <w:pPr>
        <w:spacing w:after="0"/>
        <w:rPr>
          <w:rFonts w:ascii="Oslo Sans Office" w:hAnsi="Oslo Sans Office" w:eastAsia="Oslo Sans Office" w:cs="Oslo Sans Office"/>
          <w:color w:val="000000" w:themeColor="text1"/>
          <w:sz w:val="22"/>
          <w:szCs w:val="22"/>
          <w:highlight w:val="yellow"/>
        </w:rPr>
      </w:pPr>
      <w:r w:rsidRPr="26F5E14A" w:rsidR="27CC1759">
        <w:rPr>
          <w:rFonts w:ascii="Oslo Sans Office" w:hAnsi="Oslo Sans Office" w:eastAsia="Oslo Sans Office" w:cs="Oslo Sans Office"/>
          <w:color w:val="000000" w:themeColor="text1" w:themeTint="FF" w:themeShade="FF"/>
          <w:sz w:val="22"/>
          <w:szCs w:val="22"/>
        </w:rPr>
        <w:t xml:space="preserve">Bygningens totale areal utgjør </w:t>
      </w:r>
      <w:r w:rsidRPr="26F5E14A" w:rsidR="22F4F637">
        <w:rPr>
          <w:rFonts w:ascii="Oslo Sans Office" w:hAnsi="Oslo Sans Office" w:eastAsia="Oslo Sans Office" w:cs="Oslo Sans Office"/>
          <w:color w:val="000000" w:themeColor="text1" w:themeTint="FF" w:themeShade="FF"/>
          <w:sz w:val="22"/>
          <w:szCs w:val="22"/>
        </w:rPr>
        <w:t>17 0</w:t>
      </w:r>
      <w:r w:rsidRPr="26F5E14A" w:rsidR="7C6682C9">
        <w:rPr>
          <w:rFonts w:ascii="Oslo Sans Office" w:hAnsi="Oslo Sans Office" w:eastAsia="Oslo Sans Office" w:cs="Oslo Sans Office"/>
          <w:color w:val="000000" w:themeColor="text1" w:themeTint="FF" w:themeShade="FF"/>
          <w:sz w:val="22"/>
          <w:szCs w:val="22"/>
        </w:rPr>
        <w:t>36</w:t>
      </w:r>
      <w:r w:rsidRPr="26F5E14A" w:rsidR="27CC1759">
        <w:rPr>
          <w:rFonts w:ascii="Oslo Sans Office" w:hAnsi="Oslo Sans Office" w:eastAsia="Oslo Sans Office" w:cs="Oslo Sans Office"/>
          <w:color w:val="000000" w:themeColor="text1" w:themeTint="FF" w:themeShade="FF"/>
          <w:sz w:val="22"/>
          <w:szCs w:val="22"/>
        </w:rPr>
        <w:t xml:space="preserve"> m2</w:t>
      </w:r>
      <w:r w:rsidRPr="26F5E14A" w:rsidR="2C29F599">
        <w:rPr>
          <w:rFonts w:ascii="Oslo Sans Office" w:hAnsi="Oslo Sans Office" w:eastAsia="Oslo Sans Office" w:cs="Oslo Sans Office"/>
          <w:color w:val="000000" w:themeColor="text1" w:themeTint="FF" w:themeShade="FF"/>
          <w:sz w:val="22"/>
          <w:szCs w:val="22"/>
        </w:rPr>
        <w:t>.</w:t>
      </w:r>
    </w:p>
    <w:p w:rsidR="2DBCD5D3" w:rsidP="26F5E14A" w:rsidRDefault="2DBCD5D3" w14:paraId="61CA366F" w14:textId="3E370596">
      <w:pPr>
        <w:spacing w:after="0"/>
        <w:rPr>
          <w:rFonts w:ascii="Oslo Sans Office" w:hAnsi="Oslo Sans Office" w:eastAsia="Oslo Sans Office" w:cs="Oslo Sans Office"/>
          <w:color w:val="000000" w:themeColor="text1"/>
          <w:sz w:val="22"/>
          <w:szCs w:val="22"/>
        </w:rPr>
      </w:pPr>
    </w:p>
    <w:p w:rsidR="7F7392FF" w:rsidP="26F5E14A" w:rsidRDefault="36BA1FE8" w14:paraId="4C6A97D1" w14:textId="7D6A88F3">
      <w:pPr>
        <w:spacing w:after="0"/>
        <w:rPr>
          <w:rFonts w:ascii="Oslo Sans Office" w:hAnsi="Oslo Sans Office" w:eastAsia="Oslo Sans Office" w:cs="Oslo Sans Office"/>
          <w:color w:val="000000" w:themeColor="text1"/>
          <w:sz w:val="22"/>
          <w:szCs w:val="22"/>
          <w:highlight w:val="yellow"/>
        </w:rPr>
      </w:pPr>
      <w:r w:rsidRPr="26F5E14A" w:rsidR="3B19BB98">
        <w:rPr>
          <w:rFonts w:ascii="Oslo Sans Office" w:hAnsi="Oslo Sans Office" w:eastAsia="Oslo Sans Office" w:cs="Oslo Sans Office"/>
          <w:color w:val="000000" w:themeColor="text1" w:themeTint="FF" w:themeShade="FF"/>
          <w:sz w:val="22"/>
          <w:szCs w:val="22"/>
        </w:rPr>
        <w:t xml:space="preserve">Oversikt over antall/type rom, fellesrom mv. framgår av vedlegg </w:t>
      </w:r>
      <w:r w:rsidRPr="26F5E14A" w:rsidR="3B19BB98">
        <w:rPr>
          <w:rFonts w:ascii="Oslo Sans Office" w:hAnsi="Oslo Sans Office" w:eastAsia="Oslo Sans Office" w:cs="Oslo Sans Office"/>
          <w:color w:val="000000" w:themeColor="text1" w:themeTint="FF" w:themeShade="FF"/>
          <w:sz w:val="22"/>
          <w:szCs w:val="22"/>
        </w:rPr>
        <w:t xml:space="preserve">I – </w:t>
      </w:r>
      <w:r w:rsidRPr="26F5E14A" w:rsidR="199C06D4">
        <w:rPr>
          <w:rFonts w:ascii="Oslo Sans Office" w:hAnsi="Oslo Sans Office" w:eastAsia="Oslo Sans Office" w:cs="Oslo Sans Office"/>
          <w:color w:val="000000" w:themeColor="text1" w:themeTint="FF" w:themeShade="FF"/>
          <w:sz w:val="22"/>
          <w:szCs w:val="22"/>
        </w:rPr>
        <w:t>7</w:t>
      </w:r>
      <w:r w:rsidRPr="26F5E14A" w:rsidR="7E780DF5">
        <w:rPr>
          <w:rFonts w:ascii="Oslo Sans Office" w:hAnsi="Oslo Sans Office" w:eastAsia="Oslo Sans Office" w:cs="Oslo Sans Office"/>
          <w:color w:val="000000" w:themeColor="text1" w:themeTint="FF" w:themeShade="FF"/>
          <w:sz w:val="22"/>
          <w:szCs w:val="22"/>
        </w:rPr>
        <w:t xml:space="preserve"> </w:t>
      </w:r>
      <w:r w:rsidRPr="26F5E14A" w:rsidR="3B19BB98">
        <w:rPr>
          <w:rFonts w:ascii="Oslo Sans Office" w:hAnsi="Oslo Sans Office" w:eastAsia="Oslo Sans Office" w:cs="Oslo Sans Office"/>
          <w:color w:val="000000" w:themeColor="text1" w:themeTint="FF" w:themeShade="FF"/>
          <w:sz w:val="22"/>
          <w:szCs w:val="22"/>
        </w:rPr>
        <w:t>Plantegninger.</w:t>
      </w:r>
    </w:p>
    <w:p w:rsidR="4F7B572D" w:rsidP="26F5E14A" w:rsidRDefault="4F7B572D" w14:paraId="0AA1EF56" w14:textId="47B77A3A">
      <w:pPr>
        <w:spacing w:after="0"/>
        <w:rPr>
          <w:rFonts w:ascii="Oslo Sans Office" w:hAnsi="Oslo Sans Office" w:eastAsia="Oslo Sans Office" w:cs="Oslo Sans Office"/>
          <w:color w:val="000000" w:themeColor="text1"/>
          <w:sz w:val="22"/>
          <w:szCs w:val="22"/>
          <w:highlight w:val="yellow"/>
        </w:rPr>
      </w:pPr>
    </w:p>
    <w:p w:rsidR="7F7392FF" w:rsidP="4106B503" w:rsidRDefault="2DAEBEF4" w14:paraId="2E6B4792" w14:textId="5C75935C">
      <w:pPr>
        <w:pStyle w:val="Normal"/>
        <w:suppressLineNumbers w:val="0"/>
        <w:bidi w:val="0"/>
        <w:spacing w:before="0" w:beforeAutospacing="off" w:after="0" w:afterAutospacing="off" w:line="264" w:lineRule="auto"/>
        <w:ind w:left="0" w:right="0"/>
        <w:jc w:val="left"/>
        <w:rPr>
          <w:rFonts w:ascii="Oslo Sans Office" w:hAnsi="Oslo Sans Office" w:eastAsia="Oslo Sans Office" w:cs="Oslo Sans Office"/>
          <w:sz w:val="22"/>
          <w:szCs w:val="22"/>
        </w:rPr>
      </w:pPr>
      <w:r w:rsidRPr="26F5E14A" w:rsidR="27CC1759">
        <w:rPr>
          <w:rFonts w:ascii="Oslo Sans Office" w:hAnsi="Oslo Sans Office" w:eastAsia="Oslo Sans Office" w:cs="Oslo Sans Office"/>
          <w:color w:val="000000" w:themeColor="text1" w:themeTint="FF" w:themeShade="FF"/>
          <w:sz w:val="22"/>
          <w:szCs w:val="22"/>
        </w:rPr>
        <w:t xml:space="preserve">Oppgraderinger og utbedringer av bygget skal utføres i samarbeid med </w:t>
      </w:r>
      <w:r w:rsidRPr="26F5E14A" w:rsidR="2C29F599">
        <w:rPr>
          <w:rFonts w:ascii="Oslo Sans Office" w:hAnsi="Oslo Sans Office" w:eastAsia="Oslo Sans Office" w:cs="Oslo Sans Office"/>
          <w:color w:val="000000" w:themeColor="text1" w:themeTint="FF" w:themeShade="FF"/>
          <w:sz w:val="22"/>
          <w:szCs w:val="22"/>
        </w:rPr>
        <w:t>eier</w:t>
      </w:r>
      <w:r w:rsidRPr="26F5E14A" w:rsidR="27CC1759">
        <w:rPr>
          <w:rFonts w:ascii="Oslo Sans Office" w:hAnsi="Oslo Sans Office" w:eastAsia="Oslo Sans Office" w:cs="Oslo Sans Office"/>
          <w:color w:val="000000" w:themeColor="text1" w:themeTint="FF" w:themeShade="FF"/>
          <w:sz w:val="22"/>
          <w:szCs w:val="22"/>
        </w:rPr>
        <w:t xml:space="preserve">, se </w:t>
      </w:r>
      <w:r w:rsidRPr="26F5E14A" w:rsidR="29E57782">
        <w:rPr>
          <w:rFonts w:ascii="Oslo Sans Office" w:hAnsi="Oslo Sans Office" w:eastAsia="Oslo Sans Office" w:cs="Oslo Sans Office"/>
          <w:color w:val="000000" w:themeColor="text1" w:themeTint="FF" w:themeShade="FF"/>
          <w:sz w:val="22"/>
          <w:szCs w:val="22"/>
        </w:rPr>
        <w:t>for øvrig</w:t>
      </w:r>
      <w:r w:rsidRPr="26F5E14A" w:rsidR="27CC1759">
        <w:rPr>
          <w:rFonts w:ascii="Oslo Sans Office" w:hAnsi="Oslo Sans Office" w:eastAsia="Oslo Sans Office" w:cs="Oslo Sans Office"/>
          <w:color w:val="000000" w:themeColor="text1" w:themeTint="FF" w:themeShade="FF"/>
          <w:sz w:val="22"/>
          <w:szCs w:val="22"/>
        </w:rPr>
        <w:t xml:space="preserve"> Tjenesteytingsavtalen punkt </w:t>
      </w:r>
      <w:r w:rsidRPr="26F5E14A" w:rsidR="27CC1759">
        <w:rPr>
          <w:rFonts w:ascii="Oslo Sans Office" w:hAnsi="Oslo Sans Office" w:eastAsia="Oslo Sans Office" w:cs="Oslo Sans Office"/>
          <w:color w:val="000000" w:themeColor="text1" w:themeTint="FF" w:themeShade="FF"/>
          <w:sz w:val="22"/>
          <w:szCs w:val="22"/>
        </w:rPr>
        <w:t>9.2.</w:t>
      </w:r>
    </w:p>
    <w:p w:rsidR="4F7B572D" w:rsidP="26F5E14A" w:rsidRDefault="4F7B572D" w14:paraId="4E545908" w14:textId="23F63A1B">
      <w:pPr>
        <w:spacing w:after="0"/>
        <w:rPr>
          <w:rFonts w:ascii="Oslo Sans Office" w:hAnsi="Oslo Sans Office" w:eastAsia="Oslo Sans Office" w:cs="Oslo Sans Office"/>
          <w:color w:val="000000" w:themeColor="text1"/>
          <w:sz w:val="22"/>
          <w:szCs w:val="22"/>
        </w:rPr>
      </w:pPr>
    </w:p>
    <w:p w:rsidR="68266008" w:rsidP="5869C9C1" w:rsidRDefault="68266008" w14:paraId="4447644F" w14:textId="05CD3DBB">
      <w:pPr>
        <w:pStyle w:val="Heading5"/>
      </w:pPr>
      <w:r w:rsidRPr="5E170FE8" w:rsidR="37DCF6F9">
        <w:rPr>
          <w:rFonts w:ascii="Oslo Sans Office" w:hAnsi="Oslo Sans Office" w:eastAsia="Oslo Sans Office" w:cs="Oslo Sans Office"/>
          <w:b w:val="1"/>
          <w:bCs w:val="1"/>
          <w:color w:val="auto"/>
          <w:sz w:val="22"/>
          <w:szCs w:val="22"/>
        </w:rPr>
        <w:t>1.</w:t>
      </w:r>
      <w:r w:rsidRPr="5E170FE8" w:rsidR="05BB31D1">
        <w:rPr>
          <w:rFonts w:ascii="Oslo Sans Office" w:hAnsi="Oslo Sans Office" w:eastAsia="Oslo Sans Office" w:cs="Oslo Sans Office"/>
          <w:b w:val="1"/>
          <w:bCs w:val="1"/>
          <w:color w:val="auto"/>
          <w:sz w:val="22"/>
          <w:szCs w:val="22"/>
        </w:rPr>
        <w:t>4</w:t>
      </w:r>
      <w:r w:rsidRPr="5E170FE8" w:rsidR="37DCF6F9">
        <w:rPr>
          <w:rFonts w:ascii="Oslo Sans Office" w:hAnsi="Oslo Sans Office" w:eastAsia="Oslo Sans Office" w:cs="Oslo Sans Office"/>
          <w:b w:val="1"/>
          <w:bCs w:val="1"/>
          <w:color w:val="auto"/>
          <w:sz w:val="22"/>
          <w:szCs w:val="22"/>
        </w:rPr>
        <w:t>.3.1</w:t>
      </w:r>
      <w:r w:rsidRPr="5E170FE8" w:rsidR="682C7779">
        <w:rPr>
          <w:rFonts w:ascii="Oslo Sans Office" w:hAnsi="Oslo Sans Office" w:eastAsia="Oslo Sans Office" w:cs="Oslo Sans Office"/>
          <w:b w:val="1"/>
          <w:bCs w:val="1"/>
          <w:color w:val="auto"/>
          <w:sz w:val="22"/>
          <w:szCs w:val="22"/>
        </w:rPr>
        <w:t xml:space="preserve"> Underetasje</w:t>
      </w:r>
    </w:p>
    <w:p w:rsidR="68266008" w:rsidP="5E170FE8" w:rsidRDefault="68266008" w14:paraId="01FD4252" w14:textId="78C27D82">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Varemottak</w:t>
      </w:r>
    </w:p>
    <w:p w:rsidR="68266008" w:rsidP="5E170FE8" w:rsidRDefault="68266008" w14:paraId="2917D0A2" w14:textId="6ECB6426">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 xml:space="preserve"> </w:t>
      </w:r>
      <w:r w:rsidRPr="5E170FE8" w:rsidR="1DC6A68B">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V</w:t>
      </w: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askeri</w:t>
      </w:r>
    </w:p>
    <w:p w:rsidR="68266008" w:rsidP="5E170FE8" w:rsidRDefault="68266008" w14:paraId="21ECD6C9" w14:textId="49E29F33">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69C01EE2">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L</w:t>
      </w: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ager</w:t>
      </w:r>
      <w:r w:rsidRPr="5E170FE8" w:rsidR="3E7ABBC7">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 xml:space="preserve">rom </w:t>
      </w:r>
    </w:p>
    <w:p w:rsidR="68266008" w:rsidP="5E170FE8" w:rsidRDefault="68266008" w14:paraId="271BD7CA" w14:textId="7D7788CC">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3E7ABBC7">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V</w:t>
      </w: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aktmesterrom</w:t>
      </w:r>
    </w:p>
    <w:p w:rsidR="68266008" w:rsidP="5E170FE8" w:rsidRDefault="68266008" w14:paraId="480942E4" w14:textId="2A6D539A">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5EF3BB8D">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M</w:t>
      </w: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orsrom</w:t>
      </w:r>
    </w:p>
    <w:p w:rsidR="68266008" w:rsidP="5E170FE8" w:rsidRDefault="68266008" w14:paraId="4498CCF6" w14:textId="445382F9">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01D50EE5">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G</w:t>
      </w: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assrom</w:t>
      </w:r>
    </w:p>
    <w:p w:rsidR="68266008" w:rsidP="5E170FE8" w:rsidRDefault="68266008" w14:paraId="1499E291" w14:textId="150FD851">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1EDAFFAE">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V</w:t>
      </w: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entilasjonsrom</w:t>
      </w:r>
    </w:p>
    <w:p w:rsidR="68266008" w:rsidP="5E170FE8" w:rsidRDefault="68266008" w14:paraId="09A9FCFD" w14:textId="1B9520DC">
      <w:pPr>
        <w:pStyle w:val="ListParagraph"/>
        <w:numPr>
          <w:ilvl w:val="0"/>
          <w:numId w:val="29"/>
        </w:numPr>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pPr>
      <w:r w:rsidRPr="5E170FE8" w:rsidR="70B2CCCD">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B</w:t>
      </w:r>
      <w:r w:rsidRPr="5E170FE8" w:rsidR="682C7779">
        <w:rPr>
          <w:rFonts w:ascii="Oslo Sans Office" w:hAnsi="Oslo Sans Office" w:eastAsia="Oslo Sans Office" w:cs="Oslo Sans Office" w:asciiTheme="minorAscii" w:hAnsiTheme="minorAscii" w:eastAsiaTheme="minorAscii" w:cstheme="minorBidi"/>
          <w:color w:val="000000" w:themeColor="text1" w:themeTint="FF" w:themeShade="FF"/>
          <w:sz w:val="22"/>
          <w:szCs w:val="22"/>
          <w:lang w:eastAsia="en-US" w:bidi="ar-SA"/>
        </w:rPr>
        <w:t>oder</w:t>
      </w:r>
    </w:p>
    <w:p w:rsidR="68266008" w:rsidP="5869C9C1" w:rsidRDefault="68266008" w14:paraId="72C1170A" w14:textId="5BD7107D">
      <w:pPr>
        <w:pStyle w:val="Heading5"/>
        <w:rPr>
          <w:rFonts w:ascii="Oslo Sans Office" w:hAnsi="Oslo Sans Office" w:eastAsia="Oslo Sans Office" w:cs="Oslo Sans Office"/>
          <w:b w:val="1"/>
          <w:bCs w:val="1"/>
          <w:color w:val="auto"/>
          <w:sz w:val="22"/>
          <w:szCs w:val="22"/>
        </w:rPr>
      </w:pPr>
      <w:r w:rsidRPr="5E170FE8" w:rsidR="37DCF6F9">
        <w:rPr>
          <w:rFonts w:ascii="Oslo Sans Office" w:hAnsi="Oslo Sans Office" w:eastAsia="Oslo Sans Office" w:cs="Oslo Sans Office"/>
          <w:b w:val="1"/>
          <w:bCs w:val="1"/>
          <w:color w:val="auto"/>
          <w:sz w:val="22"/>
          <w:szCs w:val="22"/>
        </w:rPr>
        <w:t xml:space="preserve"> </w:t>
      </w:r>
      <w:r w:rsidRPr="5E170FE8" w:rsidR="016997F7">
        <w:rPr>
          <w:rFonts w:ascii="Oslo Sans Office" w:hAnsi="Oslo Sans Office" w:eastAsia="Oslo Sans Office" w:cs="Oslo Sans Office"/>
          <w:b w:val="1"/>
          <w:bCs w:val="1"/>
          <w:color w:val="auto"/>
          <w:sz w:val="22"/>
          <w:szCs w:val="22"/>
        </w:rPr>
        <w:t xml:space="preserve">1.4.3.2 </w:t>
      </w:r>
      <w:r w:rsidRPr="5E170FE8" w:rsidR="43E78861">
        <w:rPr>
          <w:rFonts w:ascii="Oslo Sans Office" w:hAnsi="Oslo Sans Office" w:eastAsia="Oslo Sans Office" w:cs="Oslo Sans Office"/>
          <w:b w:val="1"/>
          <w:bCs w:val="1"/>
          <w:color w:val="auto"/>
          <w:sz w:val="22"/>
          <w:szCs w:val="22"/>
        </w:rPr>
        <w:t>Plan 1</w:t>
      </w:r>
      <w:r w:rsidRPr="5E170FE8" w:rsidR="102BF2BA">
        <w:rPr>
          <w:rFonts w:ascii="Oslo Sans Office" w:hAnsi="Oslo Sans Office" w:eastAsia="Oslo Sans Office" w:cs="Oslo Sans Office"/>
          <w:b w:val="1"/>
          <w:bCs w:val="1"/>
          <w:color w:val="auto"/>
          <w:sz w:val="22"/>
          <w:szCs w:val="22"/>
        </w:rPr>
        <w:t>:</w:t>
      </w:r>
    </w:p>
    <w:p w:rsidR="2E51153B" w:rsidP="6C9AB81F" w:rsidRDefault="2E51153B" w14:paraId="7593762B" w14:textId="044951E4">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Hovedinngang</w:t>
      </w:r>
    </w:p>
    <w:p w:rsidR="59E8DB80" w:rsidP="6C9AB81F" w:rsidRDefault="59E8DB80" w14:paraId="2D1A4AFA" w14:textId="2F35DEE4">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59E8DB80">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R</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esepsjon</w:t>
      </w:r>
    </w:p>
    <w:p w:rsidR="79CE9182" w:rsidP="6C9AB81F" w:rsidRDefault="79CE9182" w14:paraId="5A0034C4" w14:textId="36573156">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79CE9182">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M</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øterom</w:t>
      </w:r>
    </w:p>
    <w:p w:rsidR="2E51153B" w:rsidP="6C9AB81F" w:rsidRDefault="2E51153B" w14:paraId="68F1170A" w14:textId="53C77A0F">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kontorer stabsfunkjsoner</w:t>
      </w:r>
    </w:p>
    <w:p w:rsidR="4F575891" w:rsidP="6C9AB81F" w:rsidRDefault="4F575891" w14:paraId="304E9C94" w14:textId="1689E89E">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4F575891">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D</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agsenter</w:t>
      </w:r>
    </w:p>
    <w:p w:rsidR="5C1BC602" w:rsidP="6C9AB81F" w:rsidRDefault="5C1BC602" w14:paraId="6789F580" w14:textId="0F4A40AA">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5C1BC602">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K</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antine</w:t>
      </w:r>
    </w:p>
    <w:p w:rsidR="264AAD36" w:rsidP="6C9AB81F" w:rsidRDefault="264AAD36" w14:paraId="706CD546" w14:textId="7486E235">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264AAD36">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K</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jølerom</w:t>
      </w:r>
    </w:p>
    <w:p w:rsidR="1E899771" w:rsidP="6C9AB81F" w:rsidRDefault="1E899771" w14:paraId="49D05218" w14:textId="20DE3090">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1E899771">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F</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ryserom</w:t>
      </w:r>
    </w:p>
    <w:p w:rsidR="30AEB2FA" w:rsidP="6C9AB81F" w:rsidRDefault="30AEB2FA" w14:paraId="51B37AED" w14:textId="0C7C3908">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30AEB2FA">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K</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jøkken</w:t>
      </w:r>
    </w:p>
    <w:p w:rsidR="72FAC328" w:rsidP="6C9AB81F" w:rsidRDefault="72FAC328" w14:paraId="62DB7B6D" w14:textId="37059106">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72FAC328">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T</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reningsrom</w:t>
      </w:r>
    </w:p>
    <w:p w:rsidR="2E51153B" w:rsidP="6C9AB81F" w:rsidRDefault="2E51153B" w14:paraId="74444FDB" w14:textId="714AA365">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1C0BB525">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F</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ysio</w:t>
      </w:r>
      <w:r w:rsidRPr="6C9AB81F" w:rsidR="547AEA8A">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t</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ergo</w:t>
      </w:r>
    </w:p>
    <w:p w:rsidR="2E51153B" w:rsidP="6C9AB81F" w:rsidRDefault="2E51153B" w14:paraId="2ED247A1" w14:textId="4DFF9D09">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3CAAD9D8">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P</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rest</w:t>
      </w:r>
    </w:p>
    <w:p w:rsidR="2E51153B" w:rsidP="6C9AB81F" w:rsidRDefault="2E51153B" w14:paraId="572BBF82" w14:textId="7548B2EE">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349F8D02">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S</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eremonirom</w:t>
      </w:r>
    </w:p>
    <w:p w:rsidR="2E51153B" w:rsidP="6C9AB81F" w:rsidRDefault="2E51153B" w14:paraId="1DDD2244" w14:textId="09B4D6A2">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2B8AF936">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F</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ellesarealer</w:t>
      </w:r>
    </w:p>
    <w:p w:rsidR="2E51153B" w:rsidP="6C9AB81F" w:rsidRDefault="2E51153B" w14:paraId="08072D2A" w14:textId="08613E10">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4E57FE5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L</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ager</w:t>
      </w:r>
    </w:p>
    <w:p w:rsidR="2E51153B" w:rsidP="6C9AB81F" w:rsidRDefault="2E51153B" w14:paraId="0C6C4D58" w14:textId="183B3F4A">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3CC9F272">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F</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risør</w:t>
      </w:r>
    </w:p>
    <w:p w:rsidR="2E51153B" w:rsidP="6C9AB81F" w:rsidRDefault="2E51153B" w14:paraId="0FB3E57B" w14:textId="419F5DB7">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30D6D013">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F</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otpleie</w:t>
      </w:r>
    </w:p>
    <w:p w:rsidR="2E51153B" w:rsidP="6C9AB81F" w:rsidRDefault="2E51153B" w14:paraId="7B9061A9" w14:textId="5CB90D8C">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5C53C1AC">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G</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arderober</w:t>
      </w:r>
    </w:p>
    <w:p w:rsidR="2E51153B" w:rsidP="6C9AB81F" w:rsidRDefault="2E51153B" w14:paraId="694F38F5" w14:textId="1FA60408">
      <w:pPr>
        <w:pStyle w:val="ListParagraph"/>
        <w:numPr>
          <w:ilvl w:val="0"/>
          <w:numId w:val="30"/>
        </w:numPr>
        <w:suppressLineNumbers w:val="0"/>
        <w:bidi w:val="0"/>
        <w:spacing w:before="0" w:beforeAutospacing="off" w:after="280" w:afterAutospacing="off" w:line="259" w:lineRule="auto"/>
        <w:ind w:right="0"/>
        <w:jc w:val="left"/>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pPr>
      <w:r w:rsidRPr="6C9AB81F" w:rsidR="14388B49">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A</w:t>
      </w:r>
      <w:r w:rsidRPr="6C9AB81F" w:rsidR="2E51153B">
        <w:rPr>
          <w:rFonts w:ascii="Oslo Sans Office" w:hAnsi="Oslo Sans Office" w:eastAsia="Oslo Sans Office" w:cs="" w:asciiTheme="minorAscii" w:hAnsiTheme="minorAscii" w:eastAsiaTheme="minorAscii" w:cstheme="minorBidi"/>
          <w:color w:val="000000" w:themeColor="text1" w:themeTint="FF" w:themeShade="FF"/>
          <w:sz w:val="22"/>
          <w:szCs w:val="22"/>
          <w:lang w:eastAsia="en-US" w:bidi="ar-SA"/>
        </w:rPr>
        <w:t>rkiv</w:t>
      </w:r>
    </w:p>
    <w:p w:rsidR="4F7B572D" w:rsidP="5869C9C1" w:rsidRDefault="20EE3DD5" w14:paraId="1FA433E9" w14:textId="448F69F3">
      <w:pPr>
        <w:pStyle w:val="Heading5"/>
        <w:rPr>
          <w:rFonts w:ascii="Oslo Sans Office" w:hAnsi="Oslo Sans Office" w:eastAsia="Oslo Sans Office" w:cs="Oslo Sans Office"/>
          <w:b w:val="1"/>
          <w:bCs w:val="1"/>
          <w:color w:val="000000" w:themeColor="text1"/>
          <w:sz w:val="22"/>
          <w:szCs w:val="22"/>
        </w:rPr>
      </w:pPr>
      <w:r w:rsidRPr="5E170FE8" w:rsidR="5CE65232">
        <w:rPr>
          <w:rFonts w:ascii="Oslo Sans Office" w:hAnsi="Oslo Sans Office" w:eastAsia="Oslo Sans Office" w:cs="Oslo Sans Office"/>
          <w:b w:val="1"/>
          <w:bCs w:val="1"/>
          <w:color w:val="auto"/>
          <w:sz w:val="22"/>
          <w:szCs w:val="22"/>
        </w:rPr>
        <w:t>1.</w:t>
      </w:r>
      <w:r w:rsidRPr="5E170FE8" w:rsidR="1E53E740">
        <w:rPr>
          <w:rFonts w:ascii="Oslo Sans Office" w:hAnsi="Oslo Sans Office" w:eastAsia="Oslo Sans Office" w:cs="Oslo Sans Office"/>
          <w:b w:val="1"/>
          <w:bCs w:val="1"/>
          <w:color w:val="auto"/>
          <w:sz w:val="22"/>
          <w:szCs w:val="22"/>
        </w:rPr>
        <w:t>4</w:t>
      </w:r>
      <w:r w:rsidRPr="5E170FE8" w:rsidR="5CE65232">
        <w:rPr>
          <w:rFonts w:ascii="Oslo Sans Office" w:hAnsi="Oslo Sans Office" w:eastAsia="Oslo Sans Office" w:cs="Oslo Sans Office"/>
          <w:b w:val="1"/>
          <w:bCs w:val="1"/>
          <w:color w:val="auto"/>
          <w:sz w:val="22"/>
          <w:szCs w:val="22"/>
        </w:rPr>
        <w:t>.3.</w:t>
      </w:r>
      <w:r w:rsidRPr="5E170FE8" w:rsidR="1EF49C26">
        <w:rPr>
          <w:rFonts w:ascii="Oslo Sans Office" w:hAnsi="Oslo Sans Office" w:eastAsia="Oslo Sans Office" w:cs="Oslo Sans Office"/>
          <w:b w:val="1"/>
          <w:bCs w:val="1"/>
          <w:color w:val="auto"/>
          <w:sz w:val="22"/>
          <w:szCs w:val="22"/>
        </w:rPr>
        <w:t>3</w:t>
      </w:r>
      <w:r w:rsidRPr="5E170FE8" w:rsidR="5CE65232">
        <w:rPr>
          <w:rFonts w:ascii="Oslo Sans Office" w:hAnsi="Oslo Sans Office" w:eastAsia="Oslo Sans Office" w:cs="Oslo Sans Office"/>
          <w:b w:val="1"/>
          <w:bCs w:val="1"/>
          <w:color w:val="auto"/>
          <w:sz w:val="22"/>
          <w:szCs w:val="22"/>
        </w:rPr>
        <w:t xml:space="preserve"> </w:t>
      </w:r>
      <w:r w:rsidRPr="5E170FE8" w:rsidR="5DE304E6">
        <w:rPr>
          <w:rFonts w:ascii="Oslo Sans Office" w:hAnsi="Oslo Sans Office" w:eastAsia="Oslo Sans Office" w:cs="Oslo Sans Office"/>
          <w:b w:val="1"/>
          <w:bCs w:val="1"/>
          <w:color w:val="auto"/>
          <w:sz w:val="22"/>
          <w:szCs w:val="22"/>
        </w:rPr>
        <w:t xml:space="preserve">Plan </w:t>
      </w:r>
      <w:r w:rsidRPr="5E170FE8" w:rsidR="0D01B784">
        <w:rPr>
          <w:rFonts w:ascii="Oslo Sans Office" w:hAnsi="Oslo Sans Office" w:eastAsia="Oslo Sans Office" w:cs="Oslo Sans Office"/>
          <w:b w:val="1"/>
          <w:bCs w:val="1"/>
          <w:color w:val="auto"/>
          <w:sz w:val="22"/>
          <w:szCs w:val="22"/>
        </w:rPr>
        <w:t>2</w:t>
      </w:r>
      <w:r w:rsidRPr="5E170FE8" w:rsidR="48A0EB89">
        <w:rPr>
          <w:rFonts w:ascii="Oslo Sans Office" w:hAnsi="Oslo Sans Office" w:eastAsia="Oslo Sans Office" w:cs="Oslo Sans Office"/>
          <w:b w:val="1"/>
          <w:bCs w:val="1"/>
          <w:color w:val="auto"/>
          <w:sz w:val="22"/>
          <w:szCs w:val="22"/>
        </w:rPr>
        <w:t>-4</w:t>
      </w:r>
    </w:p>
    <w:p w:rsidR="4F7B572D" w:rsidP="26F5E14A" w:rsidRDefault="28ED84CC" w14:paraId="37340F5B" w14:textId="04542BDF">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1F410E52">
        <w:rPr>
          <w:rFonts w:ascii="Oslo Sans Office" w:hAnsi="Oslo Sans Office" w:eastAsia="Oslo Sans Office" w:cs="Oslo Sans Office"/>
          <w:color w:val="000000" w:themeColor="text1" w:themeTint="FF" w:themeShade="FF"/>
          <w:sz w:val="22"/>
          <w:szCs w:val="22"/>
        </w:rPr>
        <w:t>Beboerrom med bad/toalett</w:t>
      </w:r>
      <w:r w:rsidRPr="26F5E14A" w:rsidR="5D0AB63D">
        <w:rPr>
          <w:rFonts w:ascii="Oslo Sans Office" w:hAnsi="Oslo Sans Office" w:eastAsia="Oslo Sans Office" w:cs="Oslo Sans Office"/>
          <w:color w:val="000000" w:themeColor="text1" w:themeTint="FF" w:themeShade="FF"/>
          <w:sz w:val="22"/>
          <w:szCs w:val="22"/>
        </w:rPr>
        <w:t xml:space="preserve">: </w:t>
      </w:r>
      <w:r w:rsidRPr="26F5E14A" w:rsidR="6D2C42D6">
        <w:rPr>
          <w:rFonts w:ascii="Oslo Sans Office" w:hAnsi="Oslo Sans Office" w:eastAsia="Oslo Sans Office" w:cs="Oslo Sans Office"/>
          <w:color w:val="000000" w:themeColor="text1" w:themeTint="FF" w:themeShade="FF"/>
          <w:sz w:val="22"/>
          <w:szCs w:val="22"/>
        </w:rPr>
        <w:t xml:space="preserve">44 </w:t>
      </w:r>
    </w:p>
    <w:p w:rsidR="017AE6DE" w:rsidP="26F5E14A" w:rsidRDefault="017AE6DE" w14:paraId="69F19049" w14:textId="7F179C39">
      <w:pPr>
        <w:pStyle w:val="ListParagraph"/>
        <w:numPr>
          <w:ilvl w:val="0"/>
          <w:numId w:val="13"/>
        </w:numPr>
        <w:spacing w:after="0"/>
        <w:rPr>
          <w:rFonts w:ascii="Oslo Sans Office" w:hAnsi="Oslo Sans Office" w:eastAsia="Oslo Sans Office" w:cs="Oslo Sans Office"/>
          <w:color w:val="000000" w:themeColor="text1"/>
          <w:sz w:val="22"/>
          <w:szCs w:val="22"/>
        </w:rPr>
      </w:pPr>
      <w:r w:rsidRPr="5E170FE8" w:rsidR="110D47D5">
        <w:rPr>
          <w:rFonts w:ascii="Oslo Sans Office" w:hAnsi="Oslo Sans Office" w:eastAsia="Oslo Sans Office" w:cs="Oslo Sans Office"/>
          <w:color w:val="000000" w:themeColor="text1" w:themeTint="FF" w:themeShade="FF"/>
          <w:sz w:val="22"/>
          <w:szCs w:val="22"/>
        </w:rPr>
        <w:t>Felles</w:t>
      </w:r>
      <w:r w:rsidRPr="5E170FE8" w:rsidR="7586C1CC">
        <w:rPr>
          <w:rFonts w:ascii="Oslo Sans Office" w:hAnsi="Oslo Sans Office" w:eastAsia="Oslo Sans Office" w:cs="Oslo Sans Office"/>
          <w:color w:val="000000" w:themeColor="text1" w:themeTint="FF" w:themeShade="FF"/>
          <w:sz w:val="22"/>
          <w:szCs w:val="22"/>
        </w:rPr>
        <w:t>arealer</w:t>
      </w:r>
    </w:p>
    <w:p w:rsidR="017AE6DE" w:rsidP="26F5E14A" w:rsidRDefault="017AE6DE" w14:paraId="6DEAF054" w14:textId="745AEA21">
      <w:pPr>
        <w:pStyle w:val="ListParagraph"/>
        <w:numPr>
          <w:ilvl w:val="0"/>
          <w:numId w:val="13"/>
        </w:numPr>
        <w:spacing w:after="0"/>
        <w:rPr>
          <w:rFonts w:ascii="Oslo Sans Office" w:hAnsi="Oslo Sans Office" w:eastAsia="Oslo Sans Office" w:cs="Oslo Sans Office"/>
          <w:color w:val="000000" w:themeColor="text1"/>
          <w:sz w:val="22"/>
          <w:szCs w:val="22"/>
        </w:rPr>
      </w:pPr>
      <w:r w:rsidRPr="5E170FE8" w:rsidR="7586C1CC">
        <w:rPr>
          <w:rFonts w:ascii="Oslo Sans Office" w:hAnsi="Oslo Sans Office" w:eastAsia="Oslo Sans Office" w:cs="Oslo Sans Office"/>
          <w:color w:val="000000" w:themeColor="text1" w:themeTint="FF" w:themeShade="FF"/>
          <w:sz w:val="22"/>
          <w:szCs w:val="22"/>
        </w:rPr>
        <w:t>Beboerkjøkken</w:t>
      </w:r>
    </w:p>
    <w:p w:rsidR="017AE6DE" w:rsidP="26F5E14A" w:rsidRDefault="017AE6DE" w14:paraId="67E0687C" w14:textId="1A087E95">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110D47D5">
        <w:rPr>
          <w:rFonts w:ascii="Oslo Sans Office" w:hAnsi="Oslo Sans Office" w:eastAsia="Oslo Sans Office" w:cs="Oslo Sans Office"/>
          <w:color w:val="000000" w:themeColor="text1" w:themeTint="FF" w:themeShade="FF"/>
          <w:sz w:val="22"/>
          <w:szCs w:val="22"/>
        </w:rPr>
        <w:t>Kontorer</w:t>
      </w:r>
    </w:p>
    <w:p w:rsidR="017AE6DE" w:rsidP="26F5E14A" w:rsidRDefault="017AE6DE" w14:paraId="019A5DF6" w14:textId="23EB97D5">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110D47D5">
        <w:rPr>
          <w:rFonts w:ascii="Oslo Sans Office" w:hAnsi="Oslo Sans Office" w:eastAsia="Oslo Sans Office" w:cs="Oslo Sans Office"/>
          <w:color w:val="000000" w:themeColor="text1" w:themeTint="FF" w:themeShade="FF"/>
          <w:sz w:val="22"/>
          <w:szCs w:val="22"/>
        </w:rPr>
        <w:t>Lagerrom</w:t>
      </w:r>
    </w:p>
    <w:p w:rsidRPr="008E16FF" w:rsidR="4F7B572D" w:rsidP="26F5E14A" w:rsidRDefault="4F7B572D" w14:paraId="616AB8F6" w14:textId="0145DE15">
      <w:pPr>
        <w:spacing w:after="0"/>
        <w:rPr>
          <w:rFonts w:ascii="Oslo Sans Office" w:hAnsi="Oslo Sans Office" w:eastAsia="Oslo Sans Office" w:cs="Oslo Sans Office"/>
          <w:color w:val="000000" w:themeColor="text1"/>
          <w:sz w:val="22"/>
          <w:szCs w:val="22"/>
        </w:rPr>
      </w:pPr>
    </w:p>
    <w:p w:rsidR="4F7B572D" w:rsidP="5869C9C1" w:rsidRDefault="494EC23D" w14:paraId="249F20B6" w14:textId="14F07442">
      <w:pPr>
        <w:spacing w:after="0"/>
        <w:rPr>
          <w:rFonts w:ascii="Oslo Sans Office" w:hAnsi="Oslo Sans Office" w:eastAsia="Oslo Sans Office" w:cs="Oslo Sans Office"/>
          <w:b w:val="1"/>
          <w:bCs w:val="1"/>
          <w:sz w:val="22"/>
          <w:szCs w:val="22"/>
        </w:rPr>
      </w:pPr>
      <w:r w:rsidRPr="5E170FE8" w:rsidR="0E97F1F5">
        <w:rPr>
          <w:rFonts w:ascii="Oslo Sans Office" w:hAnsi="Oslo Sans Office" w:eastAsia="Oslo Sans Office" w:cs="Oslo Sans Office"/>
          <w:b w:val="1"/>
          <w:bCs w:val="1"/>
          <w:sz w:val="22"/>
          <w:szCs w:val="22"/>
        </w:rPr>
        <w:t>1.</w:t>
      </w:r>
      <w:r w:rsidRPr="5E170FE8" w:rsidR="49B25ECF">
        <w:rPr>
          <w:rFonts w:ascii="Oslo Sans Office" w:hAnsi="Oslo Sans Office" w:eastAsia="Oslo Sans Office" w:cs="Oslo Sans Office"/>
          <w:b w:val="1"/>
          <w:bCs w:val="1"/>
          <w:sz w:val="22"/>
          <w:szCs w:val="22"/>
        </w:rPr>
        <w:t>4</w:t>
      </w:r>
      <w:r w:rsidRPr="5E170FE8" w:rsidR="0E97F1F5">
        <w:rPr>
          <w:rFonts w:ascii="Oslo Sans Office" w:hAnsi="Oslo Sans Office" w:eastAsia="Oslo Sans Office" w:cs="Oslo Sans Office"/>
          <w:b w:val="1"/>
          <w:bCs w:val="1"/>
          <w:sz w:val="22"/>
          <w:szCs w:val="22"/>
        </w:rPr>
        <w:t>.3.</w:t>
      </w:r>
      <w:r w:rsidRPr="5E170FE8" w:rsidR="672E97F6">
        <w:rPr>
          <w:rFonts w:ascii="Oslo Sans Office" w:hAnsi="Oslo Sans Office" w:eastAsia="Oslo Sans Office" w:cs="Oslo Sans Office"/>
          <w:b w:val="1"/>
          <w:bCs w:val="1"/>
          <w:sz w:val="22"/>
          <w:szCs w:val="22"/>
        </w:rPr>
        <w:t>4</w:t>
      </w:r>
      <w:r w:rsidRPr="5E170FE8" w:rsidR="0E97F1F5">
        <w:rPr>
          <w:rFonts w:ascii="Oslo Sans Office" w:hAnsi="Oslo Sans Office" w:eastAsia="Oslo Sans Office" w:cs="Oslo Sans Office"/>
          <w:b w:val="1"/>
          <w:bCs w:val="1"/>
          <w:sz w:val="22"/>
          <w:szCs w:val="22"/>
        </w:rPr>
        <w:t xml:space="preserve"> Plan 5</w:t>
      </w:r>
    </w:p>
    <w:p w:rsidR="4F7B572D" w:rsidP="26F5E14A" w:rsidRDefault="56CAFD83" w14:paraId="2D4719ED" w14:textId="3C0F5EB2">
      <w:pPr>
        <w:pStyle w:val="ListParagraph"/>
        <w:numPr>
          <w:ilvl w:val="0"/>
          <w:numId w:val="6"/>
        </w:numPr>
        <w:spacing w:after="0"/>
        <w:rPr>
          <w:rFonts w:ascii="Oslo Sans Office" w:hAnsi="Oslo Sans Office" w:eastAsia="Oslo Sans Office" w:cs="Oslo Sans Office"/>
          <w:color w:val="000000" w:themeColor="text1"/>
          <w:sz w:val="22"/>
          <w:szCs w:val="22"/>
        </w:rPr>
      </w:pPr>
      <w:r w:rsidRPr="5E170FE8" w:rsidR="08FF2462">
        <w:rPr>
          <w:rFonts w:ascii="Oslo Sans Office" w:hAnsi="Oslo Sans Office" w:eastAsia="Oslo Sans Office" w:cs="Oslo Sans Office"/>
          <w:color w:val="000000" w:themeColor="text1" w:themeTint="FF" w:themeShade="FF"/>
          <w:sz w:val="22"/>
          <w:szCs w:val="22"/>
        </w:rPr>
        <w:t>Beboerrom med bad/toalett: 14</w:t>
      </w:r>
    </w:p>
    <w:p w:rsidR="762491AC" w:rsidP="5E170FE8" w:rsidRDefault="762491AC" w14:paraId="1850797A" w14:textId="782DD518">
      <w:pPr>
        <w:pStyle w:val="ListParagraph"/>
        <w:numPr>
          <w:ilvl w:val="0"/>
          <w:numId w:val="6"/>
        </w:numPr>
        <w:suppressLineNumbers w:val="0"/>
        <w:bidi w:val="0"/>
        <w:spacing w:before="0" w:beforeAutospacing="off" w:after="0" w:afterAutospacing="off" w:line="259" w:lineRule="auto"/>
        <w:ind w:left="720" w:right="0" w:hanging="360"/>
        <w:jc w:val="left"/>
        <w:rPr>
          <w:rFonts w:ascii="Oslo Sans Office" w:hAnsi="Oslo Sans Office" w:eastAsia="Oslo Sans Office" w:cs="Oslo Sans Office"/>
          <w:color w:val="000000" w:themeColor="text1" w:themeTint="FF" w:themeShade="FF"/>
          <w:sz w:val="22"/>
          <w:szCs w:val="22"/>
        </w:rPr>
      </w:pPr>
      <w:r w:rsidRPr="5E170FE8" w:rsidR="762491AC">
        <w:rPr>
          <w:rFonts w:ascii="Oslo Sans Office" w:hAnsi="Oslo Sans Office" w:eastAsia="Oslo Sans Office" w:cs="Oslo Sans Office"/>
          <w:color w:val="000000" w:themeColor="text1" w:themeTint="FF" w:themeShade="FF"/>
          <w:sz w:val="22"/>
          <w:szCs w:val="22"/>
        </w:rPr>
        <w:t>Fellesarealer</w:t>
      </w:r>
    </w:p>
    <w:p w:rsidR="4F7B572D" w:rsidP="26F5E14A" w:rsidRDefault="56CAFD83" w14:paraId="7945BC26" w14:textId="26B3D5C3">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 xml:space="preserve">Kontorer </w:t>
      </w:r>
    </w:p>
    <w:p w:rsidR="4F7B572D" w:rsidP="26F5E14A" w:rsidRDefault="56CAFD83" w14:paraId="1CCC9C4F" w14:textId="2625B98D">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Lagerrom</w:t>
      </w:r>
    </w:p>
    <w:p w:rsidR="4F7B572D" w:rsidP="26F5E14A" w:rsidRDefault="56CAFD83" w14:paraId="4933F221" w14:textId="141E5770">
      <w:pPr>
        <w:pStyle w:val="ListParagraph"/>
        <w:numPr>
          <w:ilvl w:val="0"/>
          <w:numId w:val="6"/>
        </w:numPr>
        <w:spacing w:after="0"/>
        <w:rPr>
          <w:rFonts w:ascii="Oslo Sans Office" w:hAnsi="Oslo Sans Office" w:eastAsia="Oslo Sans Office" w:cs="Oslo Sans Office"/>
          <w:color w:val="000000" w:themeColor="text1"/>
          <w:sz w:val="22"/>
          <w:szCs w:val="22"/>
        </w:rPr>
      </w:pPr>
      <w:r w:rsidRPr="26F5E14A" w:rsidR="08FF2462">
        <w:rPr>
          <w:rFonts w:ascii="Oslo Sans Office" w:hAnsi="Oslo Sans Office" w:eastAsia="Oslo Sans Office" w:cs="Oslo Sans Office"/>
          <w:color w:val="000000" w:themeColor="text1" w:themeTint="FF" w:themeShade="FF"/>
          <w:sz w:val="22"/>
          <w:szCs w:val="22"/>
        </w:rPr>
        <w:t>Vaskerom</w:t>
      </w:r>
    </w:p>
    <w:p w:rsidR="5E170FE8" w:rsidP="6C9AB81F" w:rsidRDefault="5E170FE8" w14:paraId="5AD06150" w14:textId="069D7019">
      <w:pPr>
        <w:pStyle w:val="ListParagraph"/>
        <w:numPr>
          <w:ilvl w:val="0"/>
          <w:numId w:val="6"/>
        </w:numPr>
        <w:spacing w:after="0"/>
        <w:rPr>
          <w:rFonts w:ascii="Oslo Sans Office" w:hAnsi="Oslo Sans Office" w:eastAsia="Oslo Sans Office" w:cs="Oslo Sans Office"/>
          <w:color w:val="000000" w:themeColor="text1" w:themeTint="FF" w:themeShade="FF"/>
          <w:sz w:val="22"/>
          <w:szCs w:val="22"/>
        </w:rPr>
      </w:pPr>
      <w:r w:rsidRPr="6C9AB81F" w:rsidR="15CF044D">
        <w:rPr>
          <w:rFonts w:ascii="Oslo Sans Office" w:hAnsi="Oslo Sans Office" w:eastAsia="Oslo Sans Office" w:cs="Oslo Sans Office"/>
          <w:color w:val="000000" w:themeColor="text1" w:themeTint="FF" w:themeShade="FF"/>
          <w:sz w:val="22"/>
          <w:szCs w:val="22"/>
        </w:rPr>
        <w:t>Røykerom</w:t>
      </w:r>
    </w:p>
    <w:p w:rsidR="7F7392FF" w:rsidP="5E170FE8" w:rsidRDefault="1BB39D54" w14:paraId="52CEC7E3" w14:textId="0A441EA8">
      <w:pPr>
        <w:pStyle w:val="Heading3"/>
        <w:spacing w:before="200" w:after="0"/>
        <w:rPr>
          <w:rFonts w:ascii="Oslo Sans Office" w:hAnsi="Oslo Sans Office" w:eastAsia="Oslo Sans Office" w:cs="Oslo Sans Office"/>
          <w:b w:val="1"/>
          <w:bCs w:val="1"/>
          <w:color w:val="000000" w:themeColor="text1"/>
          <w:sz w:val="22"/>
          <w:szCs w:val="22"/>
        </w:rPr>
      </w:pPr>
      <w:bookmarkStart w:name="_Toc1257470457" w:id="1708392862"/>
      <w:r w:rsidRPr="5E170FE8" w:rsidR="1BB295D7">
        <w:rPr>
          <w:rFonts w:ascii="Oslo Sans Office" w:hAnsi="Oslo Sans Office" w:eastAsia="Oslo Sans Office" w:cs="Oslo Sans Office"/>
          <w:b w:val="1"/>
          <w:bCs w:val="1"/>
          <w:color w:val="000000" w:themeColor="text1" w:themeTint="FF" w:themeShade="FF"/>
          <w:sz w:val="22"/>
          <w:szCs w:val="22"/>
        </w:rPr>
        <w:t>1.</w:t>
      </w:r>
      <w:r w:rsidRPr="5E170FE8" w:rsidR="19D4D1E6">
        <w:rPr>
          <w:rFonts w:ascii="Oslo Sans Office" w:hAnsi="Oslo Sans Office" w:eastAsia="Oslo Sans Office" w:cs="Oslo Sans Office"/>
          <w:b w:val="1"/>
          <w:bCs w:val="1"/>
          <w:color w:val="000000" w:themeColor="text1" w:themeTint="FF" w:themeShade="FF"/>
          <w:sz w:val="22"/>
          <w:szCs w:val="22"/>
        </w:rPr>
        <w:t>4</w:t>
      </w:r>
      <w:r w:rsidRPr="5E170FE8" w:rsidR="1BB295D7">
        <w:rPr>
          <w:rFonts w:ascii="Oslo Sans Office" w:hAnsi="Oslo Sans Office" w:eastAsia="Oslo Sans Office" w:cs="Oslo Sans Office"/>
          <w:b w:val="1"/>
          <w:bCs w:val="1"/>
          <w:color w:val="000000" w:themeColor="text1" w:themeTint="FF" w:themeShade="FF"/>
          <w:sz w:val="22"/>
          <w:szCs w:val="22"/>
        </w:rPr>
        <w:t xml:space="preserve">.4 </w:t>
      </w:r>
      <w:r w:rsidRPr="5E170FE8" w:rsidR="27CC1759">
        <w:rPr>
          <w:rFonts w:ascii="Oslo Sans Office" w:hAnsi="Oslo Sans Office" w:eastAsia="Oslo Sans Office" w:cs="Oslo Sans Office"/>
          <w:b w:val="1"/>
          <w:bCs w:val="1"/>
          <w:color w:val="000000" w:themeColor="text1" w:themeTint="FF" w:themeShade="FF"/>
          <w:sz w:val="22"/>
          <w:szCs w:val="22"/>
        </w:rPr>
        <w:t>Parkering</w:t>
      </w:r>
      <w:bookmarkEnd w:id="1708392862"/>
      <w:r w:rsidRPr="5E170FE8" w:rsidR="27CC1759">
        <w:rPr>
          <w:rFonts w:ascii="Oslo Sans Office" w:hAnsi="Oslo Sans Office" w:eastAsia="Oslo Sans Office" w:cs="Oslo Sans Office"/>
          <w:b w:val="1"/>
          <w:bCs w:val="1"/>
          <w:color w:val="000000" w:themeColor="text1" w:themeTint="FF" w:themeShade="FF"/>
          <w:sz w:val="22"/>
          <w:szCs w:val="22"/>
        </w:rPr>
        <w:t xml:space="preserve"> </w:t>
      </w:r>
    </w:p>
    <w:p w:rsidR="0E462B3E" w:rsidP="26F5E14A" w:rsidRDefault="46DF7880" w14:paraId="5A550801" w14:textId="0336B547">
      <w:pPr>
        <w:spacing w:after="0"/>
        <w:rPr>
          <w:rFonts w:ascii="Oslo Sans Office" w:hAnsi="Oslo Sans Office" w:eastAsia="Oslo Sans Office" w:cs="Oslo Sans Office"/>
          <w:color w:val="000000" w:themeColor="text1"/>
          <w:sz w:val="22"/>
          <w:szCs w:val="22"/>
        </w:rPr>
      </w:pPr>
      <w:r w:rsidRPr="26F5E14A" w:rsidR="388296F8">
        <w:rPr>
          <w:rFonts w:ascii="Oslo Sans Office" w:hAnsi="Oslo Sans Office" w:eastAsia="Oslo Sans Office" w:cs="Oslo Sans Office"/>
          <w:color w:val="000000" w:themeColor="text1" w:themeTint="FF" w:themeShade="FF"/>
          <w:sz w:val="22"/>
          <w:szCs w:val="22"/>
        </w:rPr>
        <w:t xml:space="preserve">Ellingsrudhjemmet </w:t>
      </w:r>
      <w:r w:rsidRPr="26F5E14A" w:rsidR="27CC1759">
        <w:rPr>
          <w:rFonts w:ascii="Oslo Sans Office" w:hAnsi="Oslo Sans Office" w:eastAsia="Oslo Sans Office" w:cs="Oslo Sans Office"/>
          <w:color w:val="000000" w:themeColor="text1" w:themeTint="FF" w:themeShade="FF"/>
          <w:sz w:val="22"/>
          <w:szCs w:val="22"/>
        </w:rPr>
        <w:t>h</w:t>
      </w:r>
      <w:r w:rsidRPr="26F5E14A" w:rsidR="224378B3">
        <w:rPr>
          <w:rFonts w:ascii="Oslo Sans Office" w:hAnsi="Oslo Sans Office" w:eastAsia="Oslo Sans Office" w:cs="Oslo Sans Office"/>
          <w:color w:val="000000" w:themeColor="text1" w:themeTint="FF" w:themeShade="FF"/>
          <w:sz w:val="22"/>
          <w:szCs w:val="22"/>
        </w:rPr>
        <w:t>ar</w:t>
      </w:r>
      <w:r w:rsidRPr="26F5E14A" w:rsidR="79491ED4">
        <w:rPr>
          <w:rFonts w:ascii="Oslo Sans Office" w:hAnsi="Oslo Sans Office" w:eastAsia="Oslo Sans Office" w:cs="Oslo Sans Office"/>
          <w:color w:val="000000" w:themeColor="text1" w:themeTint="FF" w:themeShade="FF"/>
          <w:sz w:val="22"/>
          <w:szCs w:val="22"/>
        </w:rPr>
        <w:t xml:space="preserve"> </w:t>
      </w:r>
      <w:r w:rsidRPr="26F5E14A" w:rsidR="2B7CD9B2">
        <w:rPr>
          <w:rFonts w:ascii="Oslo Sans Office" w:hAnsi="Oslo Sans Office" w:eastAsia="Oslo Sans Office" w:cs="Oslo Sans Office"/>
          <w:color w:val="000000" w:themeColor="text1" w:themeTint="FF" w:themeShade="FF"/>
          <w:sz w:val="22"/>
          <w:szCs w:val="22"/>
        </w:rPr>
        <w:t xml:space="preserve">32 utvendige parkeringsplasser </w:t>
      </w:r>
      <w:r w:rsidRPr="26F5E14A" w:rsidR="320CF6DF">
        <w:rPr>
          <w:rFonts w:ascii="Oslo Sans Office" w:hAnsi="Oslo Sans Office" w:eastAsia="Oslo Sans Office" w:cs="Oslo Sans Office"/>
          <w:color w:val="000000" w:themeColor="text1" w:themeTint="FF" w:themeShade="FF"/>
          <w:sz w:val="22"/>
          <w:szCs w:val="22"/>
        </w:rPr>
        <w:t xml:space="preserve">som forvaltes </w:t>
      </w:r>
      <w:r w:rsidRPr="26F5E14A" w:rsidR="5A33ABB1">
        <w:rPr>
          <w:rFonts w:ascii="Oslo Sans Office" w:hAnsi="Oslo Sans Office" w:eastAsia="Oslo Sans Office" w:cs="Oslo Sans Office"/>
          <w:color w:val="000000" w:themeColor="text1" w:themeTint="FF" w:themeShade="FF"/>
          <w:sz w:val="22"/>
          <w:szCs w:val="22"/>
        </w:rPr>
        <w:t>av</w:t>
      </w:r>
      <w:r w:rsidRPr="26F5E14A" w:rsidR="320CF6DF">
        <w:rPr>
          <w:rFonts w:ascii="Oslo Sans Office" w:hAnsi="Oslo Sans Office" w:eastAsia="Oslo Sans Office" w:cs="Oslo Sans Office"/>
          <w:color w:val="000000" w:themeColor="text1" w:themeTint="FF" w:themeShade="FF"/>
          <w:sz w:val="22"/>
          <w:szCs w:val="22"/>
        </w:rPr>
        <w:t xml:space="preserve"> P-Service AS. </w:t>
      </w:r>
      <w:r w:rsidRPr="26F5E14A" w:rsidR="2B7CD9B2">
        <w:rPr>
          <w:rFonts w:ascii="Oslo Sans Office" w:hAnsi="Oslo Sans Office" w:eastAsia="Oslo Sans Office" w:cs="Oslo Sans Office"/>
          <w:color w:val="000000" w:themeColor="text1" w:themeTint="FF" w:themeShade="FF"/>
          <w:sz w:val="22"/>
          <w:szCs w:val="22"/>
        </w:rPr>
        <w:t xml:space="preserve"> </w:t>
      </w:r>
    </w:p>
    <w:p w:rsidR="7F7392FF" w:rsidP="3D280174" w:rsidRDefault="51065992" w14:paraId="5ED3EAC8" w14:textId="47ABC291">
      <w:pPr>
        <w:pStyle w:val="Heading3"/>
        <w:spacing w:before="200"/>
        <w:rPr>
          <w:rFonts w:ascii="Oslo Sans Office" w:hAnsi="Oslo Sans Office" w:eastAsia="Oslo Sans Office" w:cs="Oslo Sans Office"/>
          <w:b w:val="1"/>
          <w:bCs w:val="1"/>
          <w:color w:val="000000" w:themeColor="text1"/>
          <w:sz w:val="22"/>
          <w:szCs w:val="22"/>
        </w:rPr>
      </w:pPr>
      <w:bookmarkStart w:name="_Toc2029753276" w:id="52497504"/>
      <w:r w:rsidRPr="26F5E14A" w:rsidR="2A45B80B">
        <w:rPr>
          <w:rFonts w:ascii="Oslo Sans Office" w:hAnsi="Oslo Sans Office" w:eastAsia="Oslo Sans Office" w:cs="Oslo Sans Office"/>
          <w:b w:val="1"/>
          <w:bCs w:val="1"/>
          <w:color w:val="000000" w:themeColor="text1" w:themeTint="FF" w:themeShade="FF"/>
          <w:sz w:val="22"/>
          <w:szCs w:val="22"/>
        </w:rPr>
        <w:t>1.</w:t>
      </w:r>
      <w:r w:rsidRPr="26F5E14A" w:rsidR="3F73F1A9">
        <w:rPr>
          <w:rFonts w:ascii="Oslo Sans Office" w:hAnsi="Oslo Sans Office" w:eastAsia="Oslo Sans Office" w:cs="Oslo Sans Office"/>
          <w:b w:val="1"/>
          <w:bCs w:val="1"/>
          <w:color w:val="000000" w:themeColor="text1" w:themeTint="FF" w:themeShade="FF"/>
          <w:sz w:val="22"/>
          <w:szCs w:val="22"/>
        </w:rPr>
        <w:t>4</w:t>
      </w:r>
      <w:r w:rsidRPr="26F5E14A" w:rsidR="2A45B80B">
        <w:rPr>
          <w:rFonts w:ascii="Oslo Sans Office" w:hAnsi="Oslo Sans Office" w:eastAsia="Oslo Sans Office" w:cs="Oslo Sans Office"/>
          <w:b w:val="1"/>
          <w:bCs w:val="1"/>
          <w:color w:val="000000" w:themeColor="text1" w:themeTint="FF" w:themeShade="FF"/>
          <w:sz w:val="22"/>
          <w:szCs w:val="22"/>
        </w:rPr>
        <w:t xml:space="preserve">.5 </w:t>
      </w:r>
      <w:r w:rsidRPr="26F5E14A" w:rsidR="00BF14A7">
        <w:rPr>
          <w:rFonts w:ascii="Oslo Sans Office" w:hAnsi="Oslo Sans Office" w:eastAsia="Oslo Sans Office" w:cs="Oslo Sans Office"/>
          <w:b w:val="1"/>
          <w:bCs w:val="1"/>
          <w:color w:val="000000" w:themeColor="text1" w:themeTint="FF" w:themeShade="FF"/>
          <w:sz w:val="22"/>
          <w:szCs w:val="22"/>
        </w:rPr>
        <w:t>Strøm og fjernvarme</w:t>
      </w:r>
      <w:bookmarkEnd w:id="52497504"/>
    </w:p>
    <w:p w:rsidR="7F7392FF" w:rsidP="4106B503" w:rsidRDefault="6071583B" w14:paraId="60B3DAD6" w14:textId="19AE5255">
      <w:pPr>
        <w:pStyle w:val="Normal"/>
        <w:suppressLineNumbers w:val="0"/>
        <w:bidi w:val="0"/>
        <w:spacing w:before="0" w:beforeAutospacing="off" w:after="0" w:afterAutospacing="off" w:line="276" w:lineRule="auto"/>
        <w:ind w:left="0" w:right="0"/>
        <w:jc w:val="left"/>
        <w:rPr>
          <w:rFonts w:ascii="Oslo Sans Office" w:hAnsi="Oslo Sans Office" w:eastAsia="Oslo Sans Office" w:cs="Oslo Sans Office"/>
          <w:color w:val="000000" w:themeColor="text1" w:themeTint="FF" w:themeShade="FF"/>
          <w:sz w:val="22"/>
          <w:szCs w:val="22"/>
        </w:rPr>
      </w:pPr>
      <w:r w:rsidRPr="26F5E14A" w:rsidR="4088B3CA">
        <w:rPr>
          <w:rFonts w:ascii="Oslo Sans Office" w:hAnsi="Oslo Sans Office" w:eastAsia="Oslo Sans Office" w:cs="Oslo Sans Office"/>
          <w:color w:val="000000" w:themeColor="text1" w:themeTint="FF" w:themeShade="FF"/>
          <w:sz w:val="22"/>
          <w:szCs w:val="22"/>
        </w:rPr>
        <w:t xml:space="preserve">Ellingsrudhjemmet </w:t>
      </w:r>
      <w:r w:rsidRPr="26F5E14A" w:rsidR="5A8B074E">
        <w:rPr>
          <w:rFonts w:ascii="Oslo Sans Office" w:hAnsi="Oslo Sans Office" w:eastAsia="Oslo Sans Office" w:cs="Oslo Sans Office"/>
          <w:color w:val="000000" w:themeColor="text1" w:themeTint="FF" w:themeShade="FF"/>
          <w:sz w:val="22"/>
          <w:szCs w:val="22"/>
        </w:rPr>
        <w:t xml:space="preserve">hadde i </w:t>
      </w:r>
      <w:r w:rsidRPr="26F5E14A" w:rsidR="708F1E05">
        <w:rPr>
          <w:rFonts w:ascii="Oslo Sans Office" w:hAnsi="Oslo Sans Office" w:eastAsia="Oslo Sans Office" w:cs="Oslo Sans Office"/>
          <w:color w:val="000000" w:themeColor="text1" w:themeTint="FF" w:themeShade="FF"/>
          <w:sz w:val="22"/>
          <w:szCs w:val="22"/>
        </w:rPr>
        <w:t>20</w:t>
      </w:r>
      <w:r w:rsidRPr="26F5E14A" w:rsidR="225F8BAB">
        <w:rPr>
          <w:rFonts w:ascii="Oslo Sans Office" w:hAnsi="Oslo Sans Office" w:eastAsia="Oslo Sans Office" w:cs="Oslo Sans Office"/>
          <w:color w:val="000000" w:themeColor="text1" w:themeTint="FF" w:themeShade="FF"/>
          <w:sz w:val="22"/>
          <w:szCs w:val="22"/>
        </w:rPr>
        <w:t>25</w:t>
      </w:r>
      <w:r w:rsidRPr="26F5E14A" w:rsidR="5A8B074E">
        <w:rPr>
          <w:rFonts w:ascii="Oslo Sans Office" w:hAnsi="Oslo Sans Office" w:eastAsia="Oslo Sans Office" w:cs="Oslo Sans Office"/>
          <w:color w:val="000000" w:themeColor="text1" w:themeTint="FF" w:themeShade="FF"/>
          <w:sz w:val="22"/>
          <w:szCs w:val="22"/>
        </w:rPr>
        <w:t xml:space="preserve"> strømutgifter </w:t>
      </w:r>
      <w:r w:rsidRPr="26F5E14A" w:rsidR="657D5A89">
        <w:rPr>
          <w:rFonts w:ascii="Oslo Sans Office" w:hAnsi="Oslo Sans Office" w:eastAsia="Oslo Sans Office" w:cs="Oslo Sans Office"/>
          <w:color w:val="000000" w:themeColor="text1" w:themeTint="FF" w:themeShade="FF"/>
          <w:sz w:val="22"/>
          <w:szCs w:val="22"/>
        </w:rPr>
        <w:t xml:space="preserve">på </w:t>
      </w:r>
      <w:r w:rsidRPr="26F5E14A" w:rsidR="5A8B074E">
        <w:rPr>
          <w:rFonts w:ascii="Oslo Sans Office" w:hAnsi="Oslo Sans Office" w:eastAsia="Oslo Sans Office" w:cs="Oslo Sans Office"/>
          <w:color w:val="000000" w:themeColor="text1" w:themeTint="FF" w:themeShade="FF"/>
          <w:sz w:val="22"/>
          <w:szCs w:val="22"/>
        </w:rPr>
        <w:t xml:space="preserve">kroner </w:t>
      </w:r>
      <w:r w:rsidRPr="26F5E14A" w:rsidR="07830F27">
        <w:rPr>
          <w:rFonts w:ascii="Oslo Sans Office" w:hAnsi="Oslo Sans Office" w:eastAsia="Oslo Sans Office" w:cs="Oslo Sans Office"/>
          <w:color w:val="000000" w:themeColor="text1" w:themeTint="FF" w:themeShade="FF"/>
          <w:sz w:val="22"/>
          <w:szCs w:val="22"/>
        </w:rPr>
        <w:t>2 285 578.</w:t>
      </w:r>
      <w:r w:rsidRPr="26F5E14A" w:rsidR="07830F27">
        <w:rPr>
          <w:rFonts w:ascii="Oslo Sans Office" w:hAnsi="Oslo Sans Office" w:eastAsia="Oslo Sans Office" w:cs="Oslo Sans Office"/>
          <w:color w:val="000000" w:themeColor="text1" w:themeTint="FF" w:themeShade="FF"/>
          <w:sz w:val="22"/>
          <w:szCs w:val="22"/>
        </w:rPr>
        <w:t xml:space="preserve"> </w:t>
      </w:r>
    </w:p>
    <w:p w:rsidR="7F7392FF" w:rsidP="3D280174" w:rsidRDefault="49C98896" w14:paraId="234D1C8D" w14:textId="53C2B878">
      <w:pPr>
        <w:pStyle w:val="Heading3"/>
        <w:spacing w:before="200"/>
        <w:rPr>
          <w:rFonts w:ascii="Oslo Sans Office" w:hAnsi="Oslo Sans Office" w:eastAsia="Oslo Sans Office" w:cs="Oslo Sans Office"/>
          <w:b w:val="1"/>
          <w:bCs w:val="1"/>
          <w:color w:val="000000" w:themeColor="text1"/>
          <w:sz w:val="22"/>
          <w:szCs w:val="22"/>
        </w:rPr>
      </w:pPr>
      <w:bookmarkStart w:name="_Toc1986603320" w:id="1523120696"/>
      <w:r w:rsidRPr="26F5E14A" w:rsidR="737F09D6">
        <w:rPr>
          <w:rFonts w:ascii="Oslo Sans Office" w:hAnsi="Oslo Sans Office" w:eastAsia="Oslo Sans Office" w:cs="Oslo Sans Office"/>
          <w:b w:val="1"/>
          <w:bCs w:val="1"/>
          <w:color w:val="000000" w:themeColor="text1" w:themeTint="FF" w:themeShade="FF"/>
          <w:sz w:val="22"/>
          <w:szCs w:val="22"/>
        </w:rPr>
        <w:t>1.</w:t>
      </w:r>
      <w:r w:rsidRPr="26F5E14A" w:rsidR="5801C404">
        <w:rPr>
          <w:rFonts w:ascii="Oslo Sans Office" w:hAnsi="Oslo Sans Office" w:eastAsia="Oslo Sans Office" w:cs="Oslo Sans Office"/>
          <w:b w:val="1"/>
          <w:bCs w:val="1"/>
          <w:color w:val="000000" w:themeColor="text1" w:themeTint="FF" w:themeShade="FF"/>
          <w:sz w:val="22"/>
          <w:szCs w:val="22"/>
        </w:rPr>
        <w:t>4</w:t>
      </w:r>
      <w:r w:rsidRPr="26F5E14A" w:rsidR="737F09D6">
        <w:rPr>
          <w:rFonts w:ascii="Oslo Sans Office" w:hAnsi="Oslo Sans Office" w:eastAsia="Oslo Sans Office" w:cs="Oslo Sans Office"/>
          <w:b w:val="1"/>
          <w:bCs w:val="1"/>
          <w:color w:val="000000" w:themeColor="text1" w:themeTint="FF" w:themeShade="FF"/>
          <w:sz w:val="22"/>
          <w:szCs w:val="22"/>
        </w:rPr>
        <w:t xml:space="preserve">.6 </w:t>
      </w:r>
      <w:r w:rsidRPr="26F5E14A" w:rsidR="27CC1759">
        <w:rPr>
          <w:rFonts w:ascii="Oslo Sans Office" w:hAnsi="Oslo Sans Office" w:eastAsia="Oslo Sans Office" w:cs="Oslo Sans Office"/>
          <w:b w:val="1"/>
          <w:bCs w:val="1"/>
          <w:color w:val="000000" w:themeColor="text1" w:themeTint="FF" w:themeShade="FF"/>
          <w:sz w:val="22"/>
          <w:szCs w:val="22"/>
        </w:rPr>
        <w:t>Inventar og utstyr</w:t>
      </w:r>
      <w:bookmarkEnd w:id="1523120696"/>
    </w:p>
    <w:p w:rsidR="4F7B572D" w:rsidP="26F5E14A" w:rsidRDefault="36BA1FE8" w14:paraId="2724526C" w14:textId="49A6F04F">
      <w:pPr>
        <w:spacing w:after="0"/>
        <w:rPr>
          <w:rFonts w:ascii="Oslo Sans Office" w:hAnsi="Oslo Sans Office" w:eastAsia="Oslo Sans Office" w:cs="Oslo Sans Office"/>
          <w:color w:val="000000" w:themeColor="text1"/>
          <w:sz w:val="22"/>
          <w:szCs w:val="22"/>
        </w:rPr>
      </w:pPr>
      <w:r w:rsidRPr="26F5E14A" w:rsidR="3B19BB98">
        <w:rPr>
          <w:rFonts w:ascii="Oslo Sans Office" w:hAnsi="Oslo Sans Office" w:eastAsia="Oslo Sans Office" w:cs="Oslo Sans Office"/>
          <w:color w:val="000000" w:themeColor="text1" w:themeTint="FF" w:themeShade="FF"/>
          <w:sz w:val="22"/>
          <w:szCs w:val="22"/>
        </w:rPr>
        <w:t xml:space="preserve">Oversikt over inventar og utstyr som i dag finnes og benyttes på </w:t>
      </w:r>
      <w:r w:rsidRPr="26F5E14A" w:rsidR="5E24DC70">
        <w:rPr>
          <w:rFonts w:ascii="Oslo Sans Office" w:hAnsi="Oslo Sans Office" w:eastAsia="Oslo Sans Office" w:cs="Oslo Sans Office"/>
          <w:color w:val="000000" w:themeColor="text1" w:themeTint="FF" w:themeShade="FF"/>
          <w:sz w:val="22"/>
          <w:szCs w:val="22"/>
        </w:rPr>
        <w:t xml:space="preserve">Ellingsrudhjemmet </w:t>
      </w:r>
      <w:r w:rsidRPr="26F5E14A" w:rsidR="3B19BB98">
        <w:rPr>
          <w:rFonts w:ascii="Oslo Sans Office" w:hAnsi="Oslo Sans Office" w:eastAsia="Oslo Sans Office" w:cs="Oslo Sans Office"/>
          <w:color w:val="000000" w:themeColor="text1" w:themeTint="FF" w:themeShade="FF"/>
          <w:sz w:val="22"/>
          <w:szCs w:val="22"/>
        </w:rPr>
        <w:t xml:space="preserve">fremgår av vedlegg </w:t>
      </w:r>
      <w:r w:rsidRPr="26F5E14A" w:rsidR="3B19BB98">
        <w:rPr>
          <w:rFonts w:ascii="Oslo Sans Office" w:hAnsi="Oslo Sans Office" w:eastAsia="Oslo Sans Office" w:cs="Oslo Sans Office"/>
          <w:color w:val="000000" w:themeColor="text1" w:themeTint="FF" w:themeShade="FF"/>
          <w:sz w:val="22"/>
          <w:szCs w:val="22"/>
        </w:rPr>
        <w:t xml:space="preserve">I – </w:t>
      </w:r>
      <w:r w:rsidRPr="26F5E14A" w:rsidR="22559C4C">
        <w:rPr>
          <w:rFonts w:ascii="Oslo Sans Office" w:hAnsi="Oslo Sans Office" w:eastAsia="Oslo Sans Office" w:cs="Oslo Sans Office"/>
          <w:color w:val="000000" w:themeColor="text1" w:themeTint="FF" w:themeShade="FF"/>
          <w:sz w:val="22"/>
          <w:szCs w:val="22"/>
        </w:rPr>
        <w:t>4</w:t>
      </w:r>
      <w:r w:rsidRPr="26F5E14A" w:rsidR="2A4BF543">
        <w:rPr>
          <w:rFonts w:ascii="Oslo Sans Office" w:hAnsi="Oslo Sans Office" w:eastAsia="Oslo Sans Office" w:cs="Oslo Sans Office"/>
          <w:color w:val="000000" w:themeColor="text1" w:themeTint="FF" w:themeShade="FF"/>
          <w:sz w:val="22"/>
          <w:szCs w:val="22"/>
        </w:rPr>
        <w:t xml:space="preserve"> </w:t>
      </w:r>
      <w:r w:rsidRPr="26F5E14A" w:rsidR="3B19BB98">
        <w:rPr>
          <w:rFonts w:ascii="Oslo Sans Office" w:hAnsi="Oslo Sans Office" w:eastAsia="Oslo Sans Office" w:cs="Oslo Sans Office"/>
          <w:color w:val="000000" w:themeColor="text1" w:themeTint="FF" w:themeShade="FF"/>
          <w:sz w:val="22"/>
          <w:szCs w:val="22"/>
        </w:rPr>
        <w:t>Oversikt inventar og utstyr.</w:t>
      </w:r>
      <w:r w:rsidRPr="26F5E14A" w:rsidR="3B19BB98">
        <w:rPr>
          <w:rFonts w:ascii="Oslo Sans Office" w:hAnsi="Oslo Sans Office" w:eastAsia="Oslo Sans Office" w:cs="Oslo Sans Office"/>
          <w:color w:val="000000" w:themeColor="text1" w:themeTint="FF" w:themeShade="FF"/>
          <w:sz w:val="22"/>
          <w:szCs w:val="22"/>
        </w:rPr>
        <w:t xml:space="preserve"> Alt inventar og utstyr i oversikten vil stilles til disposisjon for valgt leverandør</w:t>
      </w:r>
      <w:r w:rsidRPr="26F5E14A" w:rsidR="380BA73D">
        <w:rPr>
          <w:rFonts w:ascii="Oslo Sans Office" w:hAnsi="Oslo Sans Office" w:eastAsia="Oslo Sans Office" w:cs="Oslo Sans Office"/>
          <w:color w:val="000000" w:themeColor="text1" w:themeTint="FF" w:themeShade="FF"/>
          <w:sz w:val="22"/>
          <w:szCs w:val="22"/>
        </w:rPr>
        <w:t xml:space="preserve">. </w:t>
      </w:r>
    </w:p>
    <w:p w:rsidR="604468A5" w:rsidP="26F5E14A" w:rsidRDefault="604468A5" w14:paraId="04F0CD7D" w14:textId="5C7BF865">
      <w:pPr>
        <w:spacing w:after="0"/>
        <w:rPr>
          <w:rFonts w:ascii="Oslo Sans Office" w:hAnsi="Oslo Sans Office" w:eastAsia="Oslo Sans Office" w:cs="Oslo Sans Office"/>
          <w:color w:val="000000" w:themeColor="text1"/>
          <w:sz w:val="22"/>
          <w:szCs w:val="22"/>
        </w:rPr>
      </w:pPr>
    </w:p>
    <w:p w:rsidR="7F7392FF" w:rsidP="26F5E14A" w:rsidRDefault="2DAEBEF4" w14:paraId="48A7FF04" w14:textId="7115BEBB">
      <w:pPr>
        <w:spacing w:after="0"/>
        <w:rPr>
          <w:rFonts w:ascii="Oslo Sans Office" w:hAnsi="Oslo Sans Office" w:eastAsia="Oslo Sans Office" w:cs="Oslo Sans Office"/>
          <w:color w:val="000000" w:themeColor="text1"/>
          <w:sz w:val="22"/>
          <w:szCs w:val="22"/>
        </w:rPr>
      </w:pPr>
      <w:r w:rsidRPr="26F5E14A" w:rsidR="27CC1759">
        <w:rPr>
          <w:rFonts w:ascii="Oslo Sans Office" w:hAnsi="Oslo Sans Office" w:eastAsia="Oslo Sans Office" w:cs="Oslo Sans Office"/>
          <w:color w:val="000000" w:themeColor="text1" w:themeTint="FF" w:themeShade="FF"/>
          <w:sz w:val="22"/>
          <w:szCs w:val="22"/>
        </w:rPr>
        <w:t>Leverandør skal sørge for at langtidshjemmet til enhver tid har nødvendig inventar og utstyr for å sikre forsvarlig drift av</w:t>
      </w:r>
      <w:r w:rsidRPr="26F5E14A" w:rsidR="51F1A6A3">
        <w:rPr>
          <w:rFonts w:ascii="Oslo Sans Office" w:hAnsi="Oslo Sans Office" w:eastAsia="Oslo Sans Office" w:cs="Oslo Sans Office"/>
          <w:color w:val="000000" w:themeColor="text1" w:themeTint="FF" w:themeShade="FF"/>
          <w:sz w:val="22"/>
          <w:szCs w:val="22"/>
        </w:rPr>
        <w:t xml:space="preserve"> Ellingsrudhjemmet.</w:t>
      </w:r>
    </w:p>
    <w:p w:rsidR="4F7B572D" w:rsidP="26F5E14A" w:rsidRDefault="4F7B572D" w14:paraId="57BC73FB" w14:textId="49D28EFF">
      <w:pPr>
        <w:spacing w:after="0"/>
        <w:rPr>
          <w:rFonts w:ascii="Oslo Sans Office" w:hAnsi="Oslo Sans Office" w:eastAsia="Oslo Sans Office" w:cs="Oslo Sans Office"/>
          <w:color w:val="000000" w:themeColor="text1"/>
          <w:sz w:val="22"/>
          <w:szCs w:val="22"/>
        </w:rPr>
      </w:pPr>
    </w:p>
    <w:p w:rsidR="7F7392FF" w:rsidP="26F5E14A" w:rsidRDefault="2DAEBEF4" w14:paraId="739B5F2F" w14:textId="3A1C68E7">
      <w:pPr>
        <w:spacing w:after="0"/>
        <w:rPr>
          <w:rFonts w:ascii="Oslo Sans Office" w:hAnsi="Oslo Sans Office" w:eastAsia="Oslo Sans Office" w:cs="Oslo Sans Office"/>
          <w:color w:val="000000" w:themeColor="text1"/>
          <w:sz w:val="22"/>
          <w:szCs w:val="22"/>
        </w:rPr>
      </w:pPr>
      <w:r w:rsidRPr="26F5E14A" w:rsidR="27CC1759">
        <w:rPr>
          <w:rFonts w:ascii="Oslo Sans Office" w:hAnsi="Oslo Sans Office" w:eastAsia="Oslo Sans Office" w:cs="Oslo Sans Office"/>
          <w:color w:val="000000" w:themeColor="text1" w:themeTint="FF" w:themeShade="FF"/>
          <w:sz w:val="22"/>
          <w:szCs w:val="22"/>
        </w:rPr>
        <w:t xml:space="preserve">Se for øvrig Tjenesteytingsavtalens punkt </w:t>
      </w:r>
      <w:r w:rsidRPr="26F5E14A" w:rsidR="27CC1759">
        <w:rPr>
          <w:rFonts w:ascii="Oslo Sans Office" w:hAnsi="Oslo Sans Office" w:eastAsia="Oslo Sans Office" w:cs="Oslo Sans Office"/>
          <w:color w:val="000000" w:themeColor="text1" w:themeTint="FF" w:themeShade="FF"/>
          <w:sz w:val="22"/>
          <w:szCs w:val="22"/>
        </w:rPr>
        <w:t>4.2</w:t>
      </w:r>
      <w:r w:rsidRPr="26F5E14A" w:rsidR="2FE8D753">
        <w:rPr>
          <w:rFonts w:ascii="Oslo Sans Office" w:hAnsi="Oslo Sans Office" w:eastAsia="Oslo Sans Office" w:cs="Oslo Sans Office"/>
          <w:color w:val="000000" w:themeColor="text1" w:themeTint="FF" w:themeShade="FF"/>
          <w:sz w:val="22"/>
          <w:szCs w:val="22"/>
        </w:rPr>
        <w:t>9</w:t>
      </w:r>
      <w:r w:rsidRPr="26F5E14A" w:rsidR="27CC1759">
        <w:rPr>
          <w:rFonts w:ascii="Oslo Sans Office" w:hAnsi="Oslo Sans Office" w:eastAsia="Oslo Sans Office" w:cs="Oslo Sans Office"/>
          <w:color w:val="000000" w:themeColor="text1" w:themeTint="FF" w:themeShade="FF"/>
          <w:sz w:val="22"/>
          <w:szCs w:val="22"/>
        </w:rPr>
        <w:t>.2, 9.6 og 9.7</w:t>
      </w:r>
      <w:r w:rsidRPr="26F5E14A" w:rsidR="27CC1759">
        <w:rPr>
          <w:rFonts w:ascii="Oslo Sans Office" w:hAnsi="Oslo Sans Office" w:eastAsia="Oslo Sans Office" w:cs="Oslo Sans Office"/>
          <w:color w:val="000000" w:themeColor="text1" w:themeTint="FF" w:themeShade="FF"/>
          <w:sz w:val="22"/>
          <w:szCs w:val="22"/>
        </w:rPr>
        <w:t xml:space="preserve"> for mer informasjon.</w:t>
      </w:r>
    </w:p>
    <w:p w:rsidR="7F7392FF" w:rsidP="3D280174" w:rsidRDefault="356BB206" w14:paraId="683D72F8" w14:textId="19CD2A47">
      <w:pPr>
        <w:pStyle w:val="Heading3"/>
        <w:spacing w:before="200"/>
        <w:rPr>
          <w:rFonts w:ascii="Oslo Sans Office" w:hAnsi="Oslo Sans Office" w:eastAsia="Oslo Sans Office" w:cs="Oslo Sans Office"/>
          <w:b w:val="1"/>
          <w:bCs w:val="1"/>
          <w:color w:val="000000" w:themeColor="text1"/>
          <w:sz w:val="22"/>
          <w:szCs w:val="22"/>
        </w:rPr>
      </w:pPr>
      <w:bookmarkStart w:name="_Toc197680762" w:id="926091924"/>
      <w:r w:rsidRPr="26F5E14A" w:rsidR="420569B4">
        <w:rPr>
          <w:rFonts w:ascii="Oslo Sans Office" w:hAnsi="Oslo Sans Office" w:eastAsia="Oslo Sans Office" w:cs="Oslo Sans Office"/>
          <w:b w:val="1"/>
          <w:bCs w:val="1"/>
          <w:color w:val="000000" w:themeColor="text1" w:themeTint="FF" w:themeShade="FF"/>
          <w:sz w:val="22"/>
          <w:szCs w:val="22"/>
        </w:rPr>
        <w:t>1.</w:t>
      </w:r>
      <w:r w:rsidRPr="26F5E14A" w:rsidR="3311916A">
        <w:rPr>
          <w:rFonts w:ascii="Oslo Sans Office" w:hAnsi="Oslo Sans Office" w:eastAsia="Oslo Sans Office" w:cs="Oslo Sans Office"/>
          <w:b w:val="1"/>
          <w:bCs w:val="1"/>
          <w:color w:val="000000" w:themeColor="text1" w:themeTint="FF" w:themeShade="FF"/>
          <w:sz w:val="22"/>
          <w:szCs w:val="22"/>
        </w:rPr>
        <w:t>4</w:t>
      </w:r>
      <w:r w:rsidRPr="26F5E14A" w:rsidR="420569B4">
        <w:rPr>
          <w:rFonts w:ascii="Oslo Sans Office" w:hAnsi="Oslo Sans Office" w:eastAsia="Oslo Sans Office" w:cs="Oslo Sans Office"/>
          <w:b w:val="1"/>
          <w:bCs w:val="1"/>
          <w:color w:val="000000" w:themeColor="text1" w:themeTint="FF" w:themeShade="FF"/>
          <w:sz w:val="22"/>
          <w:szCs w:val="22"/>
        </w:rPr>
        <w:t xml:space="preserve">.7 </w:t>
      </w:r>
      <w:r w:rsidRPr="26F5E14A" w:rsidR="27CC1759">
        <w:rPr>
          <w:rFonts w:ascii="Oslo Sans Office" w:hAnsi="Oslo Sans Office" w:eastAsia="Oslo Sans Office" w:cs="Oslo Sans Office"/>
          <w:b w:val="1"/>
          <w:bCs w:val="1"/>
          <w:color w:val="000000" w:themeColor="text1" w:themeTint="FF" w:themeShade="FF"/>
          <w:sz w:val="22"/>
          <w:szCs w:val="22"/>
        </w:rPr>
        <w:t>Sykesignal</w:t>
      </w:r>
      <w:bookmarkEnd w:id="926091924"/>
    </w:p>
    <w:p w:rsidR="6C0A105A" w:rsidP="26F5E14A" w:rsidRDefault="00F0363B" w14:paraId="5C061834" w14:textId="2CBD9C6A">
      <w:pPr>
        <w:spacing w:after="0"/>
        <w:rPr>
          <w:rFonts w:ascii="Oslo Sans Office" w:hAnsi="Oslo Sans Office" w:eastAsia="Oslo Sans Office" w:cs="Oslo Sans Office"/>
          <w:color w:val="000000" w:themeColor="text1"/>
          <w:sz w:val="22"/>
          <w:szCs w:val="22"/>
        </w:rPr>
      </w:pPr>
      <w:r w:rsidRPr="26F5E14A" w:rsidR="45E5C0FE">
        <w:rPr>
          <w:rFonts w:ascii="Oslo Sans Office" w:hAnsi="Oslo Sans Office" w:eastAsia="Oslo Sans Office" w:cs="Oslo Sans Office"/>
          <w:color w:val="000000" w:themeColor="text1" w:themeTint="FF" w:themeShade="FF"/>
          <w:sz w:val="22"/>
          <w:szCs w:val="22"/>
        </w:rPr>
        <w:t xml:space="preserve">Sykehjemmet har </w:t>
      </w:r>
      <w:r w:rsidRPr="26F5E14A" w:rsidR="590AE153">
        <w:rPr>
          <w:rFonts w:ascii="Oslo Sans Office" w:hAnsi="Oslo Sans Office" w:eastAsia="Oslo Sans Office" w:cs="Oslo Sans Office"/>
          <w:color w:val="000000" w:themeColor="text1" w:themeTint="FF" w:themeShade="FF"/>
          <w:sz w:val="22"/>
          <w:szCs w:val="22"/>
        </w:rPr>
        <w:t>NetNordic sykesignalanlegg (Tunstall) med Nattugla for digitalt tilsyn.</w:t>
      </w:r>
    </w:p>
    <w:p w:rsidR="00F0363B" w:rsidP="26F5E14A" w:rsidRDefault="00F462A7" w14:paraId="745D7A91" w14:textId="5D0CBB91">
      <w:pPr>
        <w:spacing w:after="0"/>
        <w:rPr>
          <w:rFonts w:ascii="Oslo Sans Office" w:hAnsi="Oslo Sans Office" w:eastAsia="Oslo Sans Office" w:cs="Oslo Sans Office"/>
          <w:color w:val="000000" w:themeColor="text1"/>
          <w:sz w:val="22"/>
          <w:szCs w:val="22"/>
        </w:rPr>
      </w:pPr>
      <w:r w:rsidRPr="26F5E14A" w:rsidR="51291EC8">
        <w:rPr>
          <w:rFonts w:ascii="Oslo Sans Office" w:hAnsi="Oslo Sans Office" w:eastAsia="Oslo Sans Office" w:cs="Oslo Sans Office"/>
          <w:color w:val="000000" w:themeColor="text1" w:themeTint="FF" w:themeShade="FF"/>
          <w:sz w:val="22"/>
          <w:szCs w:val="22"/>
        </w:rPr>
        <w:t xml:space="preserve">Leverandøren </w:t>
      </w:r>
      <w:r w:rsidRPr="26F5E14A" w:rsidR="222192D9">
        <w:rPr>
          <w:rFonts w:ascii="Oslo Sans Office" w:hAnsi="Oslo Sans Office" w:eastAsia="Oslo Sans Office" w:cs="Oslo Sans Office"/>
          <w:color w:val="000000" w:themeColor="text1" w:themeTint="FF" w:themeShade="FF"/>
          <w:sz w:val="22"/>
          <w:szCs w:val="22"/>
        </w:rPr>
        <w:t xml:space="preserve">er </w:t>
      </w:r>
      <w:r w:rsidRPr="26F5E14A" w:rsidR="51291EC8">
        <w:rPr>
          <w:rFonts w:ascii="Oslo Sans Office" w:hAnsi="Oslo Sans Office" w:eastAsia="Oslo Sans Office" w:cs="Oslo Sans Office"/>
          <w:color w:val="000000" w:themeColor="text1" w:themeTint="FF" w:themeShade="FF"/>
          <w:sz w:val="22"/>
          <w:szCs w:val="22"/>
        </w:rPr>
        <w:t>pålagt å tre inn i Sykehjemsetatens service-/driftsavtale med NetNordic</w:t>
      </w:r>
      <w:r w:rsidRPr="26F5E14A" w:rsidR="10C6D21E">
        <w:rPr>
          <w:rFonts w:ascii="Oslo Sans Office" w:hAnsi="Oslo Sans Office" w:eastAsia="Oslo Sans Office" w:cs="Oslo Sans Office"/>
          <w:color w:val="000000" w:themeColor="text1" w:themeTint="FF" w:themeShade="FF"/>
          <w:sz w:val="22"/>
          <w:szCs w:val="22"/>
        </w:rPr>
        <w:t xml:space="preserve"> </w:t>
      </w:r>
      <w:r w:rsidRPr="26F5E14A" w:rsidR="06C431A1">
        <w:rPr>
          <w:rFonts w:ascii="Oslo Sans Office" w:hAnsi="Oslo Sans Office" w:eastAsia="Oslo Sans Office" w:cs="Oslo Sans Office"/>
          <w:color w:val="000000" w:themeColor="text1" w:themeTint="FF" w:themeShade="FF"/>
          <w:sz w:val="22"/>
          <w:szCs w:val="22"/>
        </w:rPr>
        <w:t xml:space="preserve">gjennom </w:t>
      </w:r>
      <w:r w:rsidRPr="26F5E14A" w:rsidR="10C6D21E">
        <w:rPr>
          <w:rFonts w:ascii="Oslo Sans Office" w:hAnsi="Oslo Sans Office" w:eastAsia="Oslo Sans Office" w:cs="Oslo Sans Office"/>
          <w:color w:val="000000" w:themeColor="text1" w:themeTint="FF" w:themeShade="FF"/>
          <w:sz w:val="22"/>
          <w:szCs w:val="22"/>
        </w:rPr>
        <w:t xml:space="preserve">hele avtaleperioden. </w:t>
      </w:r>
    </w:p>
    <w:p w:rsidR="009F74A1" w:rsidP="26F5E14A" w:rsidRDefault="009F74A1" w14:paraId="0E085680" w14:textId="77777777">
      <w:pPr>
        <w:shd w:val="clear" w:color="auto" w:fill="FFFFFF" w:themeFill="background1"/>
        <w:spacing w:after="0"/>
        <w:rPr>
          <w:rFonts w:ascii="Oslo Sans Office" w:hAnsi="Oslo Sans Office" w:eastAsia="Oslo Sans Office" w:cs="Oslo Sans Office"/>
          <w:color w:val="000000" w:themeColor="text1"/>
          <w:sz w:val="22"/>
          <w:szCs w:val="22"/>
        </w:rPr>
      </w:pPr>
    </w:p>
    <w:p w:rsidR="00F0363B" w:rsidP="4106B503" w:rsidRDefault="00F0363B" w14:paraId="62DC222C" w14:textId="784A9915">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45E5C0FE">
        <w:rPr>
          <w:rFonts w:ascii="Oslo Sans Office" w:hAnsi="Oslo Sans Office" w:eastAsia="Oslo Sans Office" w:cs="Oslo Sans Office"/>
          <w:color w:val="000000" w:themeColor="text1" w:themeTint="FF" w:themeShade="FF"/>
          <w:sz w:val="22"/>
          <w:szCs w:val="22"/>
        </w:rPr>
        <w:t xml:space="preserve">Avtalen forvaltes av </w:t>
      </w:r>
      <w:r w:rsidRPr="26F5E14A" w:rsidR="45E5C0FE">
        <w:rPr>
          <w:rFonts w:ascii="Oslo Sans Office" w:hAnsi="Oslo Sans Office" w:eastAsia="Oslo Sans Office" w:cs="Oslo Sans Office"/>
          <w:color w:val="000000" w:themeColor="text1" w:themeTint="FF" w:themeShade="FF"/>
          <w:sz w:val="22"/>
          <w:szCs w:val="22"/>
        </w:rPr>
        <w:t>Sykehjemsetaten</w:t>
      </w:r>
      <w:r w:rsidRPr="26F5E14A" w:rsidR="4E52057F">
        <w:rPr>
          <w:rFonts w:ascii="Oslo Sans Office" w:hAnsi="Oslo Sans Office" w:eastAsia="Oslo Sans Office" w:cs="Oslo Sans Office"/>
          <w:color w:val="000000" w:themeColor="text1" w:themeTint="FF" w:themeShade="FF"/>
          <w:sz w:val="22"/>
          <w:szCs w:val="22"/>
        </w:rPr>
        <w:t xml:space="preserve"> og har</w:t>
      </w:r>
      <w:r w:rsidRPr="26F5E14A" w:rsidR="45E5C0FE">
        <w:rPr>
          <w:rFonts w:ascii="Oslo Sans Office" w:hAnsi="Oslo Sans Office" w:eastAsia="Oslo Sans Office" w:cs="Oslo Sans Office"/>
          <w:color w:val="000000" w:themeColor="text1" w:themeTint="FF" w:themeShade="FF"/>
          <w:sz w:val="22"/>
          <w:szCs w:val="22"/>
        </w:rPr>
        <w:t xml:space="preserve"> en månedlig kostnad på ca. kr. 58 700 som dekkes av </w:t>
      </w:r>
      <w:r w:rsidRPr="26F5E14A" w:rsidR="5209D381">
        <w:rPr>
          <w:rFonts w:ascii="Oslo Sans Office" w:hAnsi="Oslo Sans Office" w:eastAsia="Oslo Sans Office" w:cs="Oslo Sans Office"/>
          <w:color w:val="000000" w:themeColor="text1" w:themeTint="FF" w:themeShade="FF"/>
          <w:sz w:val="22"/>
          <w:szCs w:val="22"/>
        </w:rPr>
        <w:t xml:space="preserve">vinnende </w:t>
      </w:r>
      <w:r w:rsidRPr="26F5E14A" w:rsidR="45E5C0FE">
        <w:rPr>
          <w:rFonts w:ascii="Oslo Sans Office" w:hAnsi="Oslo Sans Office" w:eastAsia="Oslo Sans Office" w:cs="Oslo Sans Office"/>
          <w:color w:val="000000" w:themeColor="text1" w:themeTint="FF" w:themeShade="FF"/>
          <w:sz w:val="22"/>
          <w:szCs w:val="22"/>
        </w:rPr>
        <w:t xml:space="preserve">leverandør. </w:t>
      </w:r>
    </w:p>
    <w:p w:rsidR="3C4C0330" w:rsidP="3FB0626D" w:rsidRDefault="3C4C0330" w14:paraId="6EF128BC" w14:textId="48C80C5A">
      <w:pPr>
        <w:pStyle w:val="Heading3"/>
        <w:spacing w:before="200"/>
        <w:rPr>
          <w:rFonts w:ascii="Oslo Sans Office" w:hAnsi="Oslo Sans Office" w:eastAsia="Oslo Sans Office" w:cs="Oslo Sans Office"/>
          <w:b w:val="1"/>
          <w:bCs w:val="1"/>
          <w:color w:val="000000" w:themeColor="text1"/>
          <w:sz w:val="22"/>
          <w:szCs w:val="22"/>
        </w:rPr>
      </w:pPr>
      <w:bookmarkStart w:name="_Toc2028403041" w:id="1883772090"/>
      <w:r w:rsidRPr="26F5E14A" w:rsidR="76B74B5E">
        <w:rPr>
          <w:rFonts w:ascii="Oslo Sans Office" w:hAnsi="Oslo Sans Office" w:eastAsia="Oslo Sans Office" w:cs="Oslo Sans Office"/>
          <w:b w:val="1"/>
          <w:bCs w:val="1"/>
          <w:color w:val="000000" w:themeColor="text1" w:themeTint="FF" w:themeShade="FF"/>
          <w:sz w:val="22"/>
          <w:szCs w:val="22"/>
        </w:rPr>
        <w:t>1.</w:t>
      </w:r>
      <w:r w:rsidRPr="26F5E14A" w:rsidR="44721780">
        <w:rPr>
          <w:rFonts w:ascii="Oslo Sans Office" w:hAnsi="Oslo Sans Office" w:eastAsia="Oslo Sans Office" w:cs="Oslo Sans Office"/>
          <w:b w:val="1"/>
          <w:bCs w:val="1"/>
          <w:color w:val="000000" w:themeColor="text1" w:themeTint="FF" w:themeShade="FF"/>
          <w:sz w:val="22"/>
          <w:szCs w:val="22"/>
        </w:rPr>
        <w:t>4</w:t>
      </w:r>
      <w:r w:rsidRPr="26F5E14A" w:rsidR="76B74B5E">
        <w:rPr>
          <w:rFonts w:ascii="Oslo Sans Office" w:hAnsi="Oslo Sans Office" w:eastAsia="Oslo Sans Office" w:cs="Oslo Sans Office"/>
          <w:b w:val="1"/>
          <w:bCs w:val="1"/>
          <w:color w:val="000000" w:themeColor="text1" w:themeTint="FF" w:themeShade="FF"/>
          <w:sz w:val="22"/>
          <w:szCs w:val="22"/>
        </w:rPr>
        <w:t xml:space="preserve">.8 </w:t>
      </w:r>
      <w:r w:rsidRPr="26F5E14A" w:rsidR="27CC1759">
        <w:rPr>
          <w:rFonts w:ascii="Oslo Sans Office" w:hAnsi="Oslo Sans Office" w:eastAsia="Oslo Sans Office" w:cs="Oslo Sans Office"/>
          <w:b w:val="1"/>
          <w:bCs w:val="1"/>
          <w:color w:val="000000" w:themeColor="text1" w:themeTint="FF" w:themeShade="FF"/>
          <w:sz w:val="22"/>
          <w:szCs w:val="22"/>
        </w:rPr>
        <w:t>Status IKT</w:t>
      </w:r>
      <w:bookmarkEnd w:id="1883772090"/>
    </w:p>
    <w:p w:rsidR="7F7392FF" w:rsidP="5869C9C1" w:rsidRDefault="09532269" w14:paraId="617F762D" w14:textId="7C5F5CA2">
      <w:pPr>
        <w:pStyle w:val="Heading5"/>
        <w:rPr>
          <w:rFonts w:ascii="Oslo Sans Office" w:hAnsi="Oslo Sans Office" w:eastAsia="Oslo Sans Office" w:cs="Oslo Sans Office"/>
          <w:b w:val="1"/>
          <w:bCs w:val="1"/>
          <w:color w:val="auto"/>
          <w:sz w:val="22"/>
          <w:szCs w:val="22"/>
        </w:rPr>
      </w:pPr>
      <w:r w:rsidRPr="26F5E14A" w:rsidR="16CBDD4D">
        <w:rPr>
          <w:rFonts w:ascii="Oslo Sans Office" w:hAnsi="Oslo Sans Office" w:eastAsia="Oslo Sans Office" w:cs="Oslo Sans Office"/>
          <w:b w:val="1"/>
          <w:bCs w:val="1"/>
          <w:color w:val="auto"/>
          <w:sz w:val="22"/>
          <w:szCs w:val="22"/>
        </w:rPr>
        <w:t>1.</w:t>
      </w:r>
      <w:r w:rsidRPr="26F5E14A" w:rsidR="53B81BA9">
        <w:rPr>
          <w:rFonts w:ascii="Oslo Sans Office" w:hAnsi="Oslo Sans Office" w:eastAsia="Oslo Sans Office" w:cs="Oslo Sans Office"/>
          <w:b w:val="1"/>
          <w:bCs w:val="1"/>
          <w:color w:val="auto"/>
          <w:sz w:val="22"/>
          <w:szCs w:val="22"/>
        </w:rPr>
        <w:t>4</w:t>
      </w:r>
      <w:r w:rsidRPr="26F5E14A" w:rsidR="16CBDD4D">
        <w:rPr>
          <w:rFonts w:ascii="Oslo Sans Office" w:hAnsi="Oslo Sans Office" w:eastAsia="Oslo Sans Office" w:cs="Oslo Sans Office"/>
          <w:b w:val="1"/>
          <w:bCs w:val="1"/>
          <w:color w:val="auto"/>
          <w:sz w:val="22"/>
          <w:szCs w:val="22"/>
        </w:rPr>
        <w:t xml:space="preserve">.8.1 </w:t>
      </w:r>
      <w:r w:rsidRPr="26F5E14A" w:rsidR="27CC1759">
        <w:rPr>
          <w:rFonts w:ascii="Oslo Sans Office" w:hAnsi="Oslo Sans Office" w:eastAsia="Oslo Sans Office" w:cs="Oslo Sans Office"/>
          <w:b w:val="1"/>
          <w:bCs w:val="1"/>
          <w:color w:val="auto"/>
          <w:sz w:val="22"/>
          <w:szCs w:val="22"/>
        </w:rPr>
        <w:t>Wifi</w:t>
      </w:r>
      <w:r w:rsidRPr="26F5E14A" w:rsidR="27CC1759">
        <w:rPr>
          <w:rFonts w:ascii="Oslo Sans Office" w:hAnsi="Oslo Sans Office" w:eastAsia="Oslo Sans Office" w:cs="Oslo Sans Office"/>
          <w:b w:val="1"/>
          <w:bCs w:val="1"/>
          <w:color w:val="auto"/>
          <w:sz w:val="22"/>
          <w:szCs w:val="22"/>
        </w:rPr>
        <w:t>-/mobildekning i bygget</w:t>
      </w:r>
    </w:p>
    <w:p w:rsidR="63ECEB93" w:rsidP="3DE1C85E" w:rsidRDefault="63ECEB93" w14:paraId="3320346D" w14:textId="04DF67D1">
      <w:pPr>
        <w:spacing w:after="0"/>
        <w:rPr>
          <w:rFonts w:ascii="Oslo Sans Office" w:hAnsi="Oslo Sans Office" w:eastAsia="Oslo Sans Office" w:cs="Oslo Sans Office"/>
        </w:rPr>
      </w:pPr>
      <w:r w:rsidRPr="26F5E14A" w:rsidR="5D370085">
        <w:rPr>
          <w:rFonts w:ascii="Oslo Sans Office" w:hAnsi="Oslo Sans Office" w:eastAsia="Oslo Sans Office" w:cs="Oslo Sans Office"/>
          <w:color w:val="000000" w:themeColor="text1" w:themeTint="FF" w:themeShade="FF"/>
          <w:sz w:val="22"/>
          <w:szCs w:val="22"/>
        </w:rPr>
        <w:t>Ellingsrudhjemmet har et wi</w:t>
      </w:r>
      <w:r w:rsidRPr="26F5E14A" w:rsidR="06C431A1">
        <w:rPr>
          <w:rFonts w:ascii="Oslo Sans Office" w:hAnsi="Oslo Sans Office" w:eastAsia="Oslo Sans Office" w:cs="Oslo Sans Office"/>
          <w:color w:val="000000" w:themeColor="text1" w:themeTint="FF" w:themeShade="FF"/>
          <w:sz w:val="22"/>
          <w:szCs w:val="22"/>
        </w:rPr>
        <w:t>f</w:t>
      </w:r>
      <w:r w:rsidRPr="26F5E14A" w:rsidR="5D370085">
        <w:rPr>
          <w:rFonts w:ascii="Oslo Sans Office" w:hAnsi="Oslo Sans Office" w:eastAsia="Oslo Sans Office" w:cs="Oslo Sans Office"/>
          <w:color w:val="000000" w:themeColor="text1" w:themeTint="FF" w:themeShade="FF"/>
          <w:sz w:val="22"/>
          <w:szCs w:val="22"/>
        </w:rPr>
        <w:t>i</w:t>
      </w:r>
      <w:r w:rsidRPr="26F5E14A" w:rsidR="5E241A5E">
        <w:rPr>
          <w:rFonts w:ascii="Oslo Sans Office" w:hAnsi="Oslo Sans Office" w:eastAsia="Oslo Sans Office" w:cs="Oslo Sans Office"/>
          <w:color w:val="000000" w:themeColor="text1" w:themeTint="FF" w:themeShade="FF"/>
          <w:sz w:val="22"/>
          <w:szCs w:val="22"/>
        </w:rPr>
        <w:t>-</w:t>
      </w:r>
      <w:r w:rsidRPr="26F5E14A" w:rsidR="5D370085">
        <w:rPr>
          <w:rFonts w:ascii="Oslo Sans Office" w:hAnsi="Oslo Sans Office" w:eastAsia="Oslo Sans Office" w:cs="Oslo Sans Office"/>
          <w:color w:val="000000" w:themeColor="text1" w:themeTint="FF" w:themeShade="FF"/>
          <w:sz w:val="22"/>
          <w:szCs w:val="22"/>
        </w:rPr>
        <w:t>oppsett fra Oslo kommune</w:t>
      </w:r>
      <w:r w:rsidRPr="26F5E14A" w:rsidR="5F6A1EFB">
        <w:rPr>
          <w:rFonts w:ascii="Oslo Sans Office" w:hAnsi="Oslo Sans Office" w:eastAsia="Oslo Sans Office" w:cs="Oslo Sans Office"/>
          <w:color w:val="000000" w:themeColor="text1" w:themeTint="FF" w:themeShade="FF"/>
          <w:sz w:val="22"/>
          <w:szCs w:val="22"/>
        </w:rPr>
        <w:t xml:space="preserve"> og </w:t>
      </w:r>
      <w:r w:rsidRPr="26F5E14A" w:rsidR="5D370085">
        <w:rPr>
          <w:rFonts w:ascii="Oslo Sans Office" w:hAnsi="Oslo Sans Office" w:eastAsia="Oslo Sans Office" w:cs="Oslo Sans Office"/>
          <w:color w:val="000000" w:themeColor="text1" w:themeTint="FF" w:themeShade="FF"/>
          <w:sz w:val="22"/>
          <w:szCs w:val="22"/>
        </w:rPr>
        <w:t>175 aksesspunkt fordelt i bygget.</w:t>
      </w:r>
    </w:p>
    <w:p w:rsidR="3FB0626D" w:rsidP="26F5E14A" w:rsidRDefault="3FB0626D" w14:paraId="620EE407" w14:textId="294F09F8">
      <w:pPr>
        <w:spacing w:after="0"/>
        <w:rPr>
          <w:rFonts w:ascii="Oslo Sans Office" w:hAnsi="Oslo Sans Office" w:eastAsia="Oslo Sans Office" w:cs="Oslo Sans Office"/>
          <w:color w:val="000000" w:themeColor="text1"/>
          <w:sz w:val="22"/>
          <w:szCs w:val="22"/>
        </w:rPr>
      </w:pPr>
    </w:p>
    <w:p w:rsidR="7F7392FF" w:rsidP="4106B503" w:rsidRDefault="5CF686B3" w14:paraId="563BE825" w14:textId="52A1B0C1">
      <w:pPr>
        <w:pStyle w:val="Heading5"/>
        <w:rPr>
          <w:rFonts w:ascii="Oslo Sans Office" w:hAnsi="Oslo Sans Office" w:eastAsia="Oslo Sans Office" w:cs="Oslo Sans Office"/>
          <w:b w:val="1"/>
          <w:bCs w:val="1"/>
          <w:color w:val="auto"/>
          <w:sz w:val="22"/>
          <w:szCs w:val="22"/>
        </w:rPr>
      </w:pPr>
      <w:r w:rsidRPr="26F5E14A" w:rsidR="3E2BCDBA">
        <w:rPr>
          <w:rFonts w:ascii="Oslo Sans Office" w:hAnsi="Oslo Sans Office" w:eastAsia="Oslo Sans Office" w:cs="Oslo Sans Office"/>
          <w:b w:val="1"/>
          <w:bCs w:val="1"/>
          <w:color w:val="auto"/>
          <w:sz w:val="22"/>
          <w:szCs w:val="22"/>
        </w:rPr>
        <w:t>1.</w:t>
      </w:r>
      <w:r w:rsidRPr="26F5E14A" w:rsidR="5DE7BA71">
        <w:rPr>
          <w:rFonts w:ascii="Oslo Sans Office" w:hAnsi="Oslo Sans Office" w:eastAsia="Oslo Sans Office" w:cs="Oslo Sans Office"/>
          <w:b w:val="1"/>
          <w:bCs w:val="1"/>
          <w:color w:val="auto"/>
          <w:sz w:val="22"/>
          <w:szCs w:val="22"/>
        </w:rPr>
        <w:t>4</w:t>
      </w:r>
      <w:r w:rsidRPr="26F5E14A" w:rsidR="3E2BCDBA">
        <w:rPr>
          <w:rFonts w:ascii="Oslo Sans Office" w:hAnsi="Oslo Sans Office" w:eastAsia="Oslo Sans Office" w:cs="Oslo Sans Office"/>
          <w:b w:val="1"/>
          <w:bCs w:val="1"/>
          <w:color w:val="auto"/>
          <w:sz w:val="22"/>
          <w:szCs w:val="22"/>
        </w:rPr>
        <w:t xml:space="preserve">.8.2 </w:t>
      </w:r>
      <w:r w:rsidRPr="26F5E14A" w:rsidR="49CBFAB3">
        <w:rPr>
          <w:rFonts w:ascii="Oslo Sans Office" w:hAnsi="Oslo Sans Office" w:eastAsia="Oslo Sans Office" w:cs="Oslo Sans Office"/>
          <w:b w:val="1"/>
          <w:bCs w:val="1"/>
          <w:color w:val="auto"/>
          <w:sz w:val="22"/>
          <w:szCs w:val="22"/>
        </w:rPr>
        <w:t>P</w:t>
      </w:r>
      <w:r w:rsidRPr="26F5E14A" w:rsidR="27CC1759">
        <w:rPr>
          <w:rFonts w:ascii="Oslo Sans Office" w:hAnsi="Oslo Sans Office" w:eastAsia="Oslo Sans Office" w:cs="Oslo Sans Office"/>
          <w:b w:val="1"/>
          <w:bCs w:val="1"/>
          <w:color w:val="auto"/>
          <w:sz w:val="22"/>
          <w:szCs w:val="22"/>
        </w:rPr>
        <w:t>orttelefoniløsning</w:t>
      </w:r>
    </w:p>
    <w:p w:rsidR="5618BD70" w:rsidP="3DE1C85E" w:rsidRDefault="5618BD70" w14:paraId="7EE5DCFC" w14:textId="4F5352FE">
      <w:pPr>
        <w:spacing w:after="0"/>
        <w:rPr>
          <w:rFonts w:ascii="Oslo Sans Office" w:hAnsi="Oslo Sans Office" w:eastAsia="Oslo Sans Office" w:cs="Oslo Sans Office"/>
        </w:rPr>
      </w:pPr>
      <w:r w:rsidRPr="26F5E14A" w:rsidR="66B27426">
        <w:rPr>
          <w:rFonts w:ascii="Oslo Sans Office" w:hAnsi="Oslo Sans Office" w:eastAsia="Oslo Sans Office" w:cs="Oslo Sans Office"/>
          <w:color w:val="000000" w:themeColor="text1" w:themeTint="FF" w:themeShade="FF"/>
          <w:sz w:val="22"/>
          <w:szCs w:val="22"/>
        </w:rPr>
        <w:t>Det er en porttelefoniløsning på Ellingsrudhjemmet.</w:t>
      </w:r>
    </w:p>
    <w:p w:rsidR="3FB0626D" w:rsidP="26F5E14A" w:rsidRDefault="3FB0626D" w14:paraId="263B7C90" w14:textId="14FDC1E4">
      <w:pPr>
        <w:spacing w:after="0"/>
        <w:rPr>
          <w:rFonts w:ascii="Oslo Sans Office" w:hAnsi="Oslo Sans Office" w:eastAsia="Oslo Sans Office" w:cs="Oslo Sans Office"/>
          <w:color w:val="000000" w:themeColor="text1"/>
          <w:sz w:val="22"/>
          <w:szCs w:val="22"/>
        </w:rPr>
      </w:pPr>
    </w:p>
    <w:p w:rsidR="7F7392FF" w:rsidP="5869C9C1" w:rsidRDefault="46BCD17D" w14:paraId="68643BCD" w14:textId="73A0CC97">
      <w:pPr>
        <w:pStyle w:val="Heading5"/>
        <w:rPr>
          <w:rFonts w:ascii="Oslo Sans Office" w:hAnsi="Oslo Sans Office" w:eastAsia="Oslo Sans Office" w:cs="Oslo Sans Office"/>
          <w:b w:val="1"/>
          <w:bCs w:val="1"/>
          <w:color w:val="auto"/>
          <w:sz w:val="22"/>
          <w:szCs w:val="22"/>
        </w:rPr>
      </w:pPr>
      <w:r w:rsidRPr="26F5E14A" w:rsidR="71CAEE26">
        <w:rPr>
          <w:rFonts w:ascii="Oslo Sans Office" w:hAnsi="Oslo Sans Office" w:eastAsia="Oslo Sans Office" w:cs="Oslo Sans Office"/>
          <w:b w:val="1"/>
          <w:bCs w:val="1"/>
          <w:color w:val="auto"/>
          <w:sz w:val="22"/>
          <w:szCs w:val="22"/>
        </w:rPr>
        <w:t>1.</w:t>
      </w:r>
      <w:r w:rsidRPr="26F5E14A" w:rsidR="5803A710">
        <w:rPr>
          <w:rFonts w:ascii="Oslo Sans Office" w:hAnsi="Oslo Sans Office" w:eastAsia="Oslo Sans Office" w:cs="Oslo Sans Office"/>
          <w:b w:val="1"/>
          <w:bCs w:val="1"/>
          <w:color w:val="auto"/>
          <w:sz w:val="22"/>
          <w:szCs w:val="22"/>
        </w:rPr>
        <w:t>4</w:t>
      </w:r>
      <w:r w:rsidRPr="26F5E14A" w:rsidR="71CAEE26">
        <w:rPr>
          <w:rFonts w:ascii="Oslo Sans Office" w:hAnsi="Oslo Sans Office" w:eastAsia="Oslo Sans Office" w:cs="Oslo Sans Office"/>
          <w:b w:val="1"/>
          <w:bCs w:val="1"/>
          <w:color w:val="auto"/>
          <w:sz w:val="22"/>
          <w:szCs w:val="22"/>
        </w:rPr>
        <w:t xml:space="preserve">.8.3 </w:t>
      </w:r>
      <w:r w:rsidRPr="26F5E14A" w:rsidR="27CC1759">
        <w:rPr>
          <w:rFonts w:ascii="Oslo Sans Office" w:hAnsi="Oslo Sans Office" w:eastAsia="Oslo Sans Office" w:cs="Oslo Sans Office"/>
          <w:b w:val="1"/>
          <w:bCs w:val="1"/>
          <w:color w:val="auto"/>
          <w:sz w:val="22"/>
          <w:szCs w:val="22"/>
        </w:rPr>
        <w:t>Telefonsystemet</w:t>
      </w:r>
    </w:p>
    <w:p w:rsidR="35B1ABCA" w:rsidP="4106B503" w:rsidRDefault="35B1ABCA" w14:paraId="7462E3A1" w14:textId="3A04FD02">
      <w:pPr>
        <w:spacing w:after="0"/>
        <w:rPr>
          <w:rFonts w:ascii="Oslo Sans Office" w:hAnsi="Oslo Sans Office" w:eastAsia="Oslo Sans Office" w:cs="Oslo Sans Office"/>
          <w:sz w:val="22"/>
          <w:szCs w:val="22"/>
        </w:rPr>
      </w:pPr>
      <w:r w:rsidRPr="26F5E14A" w:rsidR="1422CAB0">
        <w:rPr>
          <w:rFonts w:ascii="Oslo Sans Office" w:hAnsi="Oslo Sans Office" w:eastAsia="Oslo Sans Office" w:cs="Oslo Sans Office"/>
          <w:color w:val="000000" w:themeColor="text1" w:themeTint="FF" w:themeShade="FF"/>
          <w:sz w:val="22"/>
          <w:szCs w:val="22"/>
        </w:rPr>
        <w:t xml:space="preserve">Ellingsrudhjemmet har 126 enheter i etatens EMM løsning. Abonnementene er nylig overført til </w:t>
      </w:r>
      <w:r w:rsidRPr="26F5E14A" w:rsidR="1422CAB0">
        <w:rPr>
          <w:rFonts w:ascii="Oslo Sans Office" w:hAnsi="Oslo Sans Office" w:eastAsia="Oslo Sans Office" w:cs="Oslo Sans Office"/>
          <w:color w:val="000000" w:themeColor="text1" w:themeTint="FF" w:themeShade="FF"/>
          <w:sz w:val="22"/>
          <w:szCs w:val="22"/>
        </w:rPr>
        <w:t>Phonero</w:t>
      </w:r>
      <w:r w:rsidRPr="26F5E14A" w:rsidR="1422CAB0">
        <w:rPr>
          <w:rFonts w:ascii="Oslo Sans Office" w:hAnsi="Oslo Sans Office" w:eastAsia="Oslo Sans Office" w:cs="Oslo Sans Office"/>
          <w:color w:val="000000" w:themeColor="text1" w:themeTint="FF" w:themeShade="FF"/>
          <w:sz w:val="22"/>
          <w:szCs w:val="22"/>
        </w:rPr>
        <w:t xml:space="preserve">. Sykehjemmet har 125 nummer i </w:t>
      </w:r>
      <w:r w:rsidRPr="26F5E14A" w:rsidR="1422CAB0">
        <w:rPr>
          <w:rFonts w:ascii="Oslo Sans Office" w:hAnsi="Oslo Sans Office" w:eastAsia="Oslo Sans Office" w:cs="Oslo Sans Office"/>
          <w:color w:val="000000" w:themeColor="text1" w:themeTint="FF" w:themeShade="FF"/>
          <w:sz w:val="22"/>
          <w:szCs w:val="22"/>
        </w:rPr>
        <w:t>phoneroløsningen</w:t>
      </w:r>
      <w:r w:rsidRPr="26F5E14A" w:rsidR="1422CAB0">
        <w:rPr>
          <w:rFonts w:ascii="Oslo Sans Office" w:hAnsi="Oslo Sans Office" w:eastAsia="Oslo Sans Office" w:cs="Oslo Sans Office"/>
          <w:color w:val="000000" w:themeColor="text1" w:themeTint="FF" w:themeShade="FF"/>
          <w:sz w:val="22"/>
          <w:szCs w:val="22"/>
        </w:rPr>
        <w:t xml:space="preserve">, samt tre nummer hos Telenor. </w:t>
      </w:r>
      <w:r w:rsidRPr="26F5E14A" w:rsidR="1422CAB0">
        <w:rPr>
          <w:rFonts w:ascii="Oslo Sans Office" w:hAnsi="Oslo Sans Office" w:eastAsia="Oslo Sans Office" w:cs="Oslo Sans Office"/>
          <w:sz w:val="22"/>
          <w:szCs w:val="22"/>
        </w:rPr>
        <w:t xml:space="preserve"> </w:t>
      </w:r>
    </w:p>
    <w:p w:rsidR="7F7392FF" w:rsidP="3D280174" w:rsidRDefault="0FDDFE9A" w14:paraId="66AD48A0" w14:textId="2AD3E7F0">
      <w:pPr>
        <w:pStyle w:val="Heading3"/>
        <w:spacing w:before="200"/>
        <w:rPr>
          <w:rFonts w:ascii="Oslo Sans Office" w:hAnsi="Oslo Sans Office" w:eastAsia="Oslo Sans Office" w:cs="Oslo Sans Office"/>
          <w:b w:val="1"/>
          <w:bCs w:val="1"/>
          <w:color w:val="000000" w:themeColor="text1"/>
          <w:sz w:val="22"/>
          <w:szCs w:val="22"/>
        </w:rPr>
      </w:pPr>
      <w:bookmarkStart w:name="_Toc1782722841" w:id="1251220129"/>
      <w:r w:rsidRPr="26F5E14A" w:rsidR="08A34448">
        <w:rPr>
          <w:rFonts w:ascii="Oslo Sans Office" w:hAnsi="Oslo Sans Office" w:eastAsia="Oslo Sans Office" w:cs="Oslo Sans Office"/>
          <w:b w:val="1"/>
          <w:bCs w:val="1"/>
          <w:color w:val="000000" w:themeColor="text1" w:themeTint="FF" w:themeShade="FF"/>
          <w:sz w:val="22"/>
          <w:szCs w:val="22"/>
        </w:rPr>
        <w:t>1.</w:t>
      </w:r>
      <w:r w:rsidRPr="26F5E14A" w:rsidR="68A1FCAD">
        <w:rPr>
          <w:rFonts w:ascii="Oslo Sans Office" w:hAnsi="Oslo Sans Office" w:eastAsia="Oslo Sans Office" w:cs="Oslo Sans Office"/>
          <w:b w:val="1"/>
          <w:bCs w:val="1"/>
          <w:color w:val="000000" w:themeColor="text1" w:themeTint="FF" w:themeShade="FF"/>
          <w:sz w:val="22"/>
          <w:szCs w:val="22"/>
        </w:rPr>
        <w:t>4</w:t>
      </w:r>
      <w:r w:rsidRPr="26F5E14A" w:rsidR="08A34448">
        <w:rPr>
          <w:rFonts w:ascii="Oslo Sans Office" w:hAnsi="Oslo Sans Office" w:eastAsia="Oslo Sans Office" w:cs="Oslo Sans Office"/>
          <w:b w:val="1"/>
          <w:bCs w:val="1"/>
          <w:color w:val="000000" w:themeColor="text1" w:themeTint="FF" w:themeShade="FF"/>
          <w:sz w:val="22"/>
          <w:szCs w:val="22"/>
        </w:rPr>
        <w:t xml:space="preserve">.9 </w:t>
      </w:r>
      <w:r w:rsidRPr="26F5E14A" w:rsidR="27CC1759">
        <w:rPr>
          <w:rFonts w:ascii="Oslo Sans Office" w:hAnsi="Oslo Sans Office" w:eastAsia="Oslo Sans Office" w:cs="Oslo Sans Office"/>
          <w:b w:val="1"/>
          <w:bCs w:val="1"/>
          <w:color w:val="000000" w:themeColor="text1" w:themeTint="FF" w:themeShade="FF"/>
          <w:sz w:val="22"/>
          <w:szCs w:val="22"/>
        </w:rPr>
        <w:t xml:space="preserve">Journalføring i </w:t>
      </w:r>
      <w:r w:rsidRPr="26F5E14A" w:rsidR="27CC1759">
        <w:rPr>
          <w:rFonts w:ascii="Oslo Sans Office" w:hAnsi="Oslo Sans Office" w:eastAsia="Oslo Sans Office" w:cs="Oslo Sans Office"/>
          <w:b w:val="1"/>
          <w:bCs w:val="1"/>
          <w:color w:val="000000" w:themeColor="text1" w:themeTint="FF" w:themeShade="FF"/>
          <w:sz w:val="22"/>
          <w:szCs w:val="22"/>
        </w:rPr>
        <w:t>Gerica</w:t>
      </w:r>
      <w:bookmarkEnd w:id="1251220129"/>
    </w:p>
    <w:p w:rsidR="0032232F" w:rsidP="26F5E14A" w:rsidRDefault="475E0DA0" w14:paraId="6194C6B0" w14:textId="6C248E9A">
      <w:pPr>
        <w:spacing w:after="0"/>
        <w:rPr>
          <w:rFonts w:ascii="Oslo Sans Office" w:hAnsi="Oslo Sans Office" w:eastAsia="Oslo Sans Office" w:cs="Oslo Sans Office"/>
          <w:b w:val="1"/>
          <w:bCs w:val="1"/>
          <w:sz w:val="22"/>
          <w:szCs w:val="22"/>
        </w:rPr>
      </w:pPr>
      <w:r w:rsidRPr="26F5E14A" w:rsidR="43458909">
        <w:rPr>
          <w:rFonts w:ascii="Oslo Sans Office" w:hAnsi="Oslo Sans Office" w:eastAsia="Oslo Sans Office" w:cs="Oslo Sans Office"/>
          <w:sz w:val="22"/>
          <w:szCs w:val="22"/>
        </w:rPr>
        <w:t>Journalføring i Oslo kommune skal dokumenteres i kommunes journalføringssystem, Gerica. Det er 63 Gerica-klienter</w:t>
      </w:r>
      <w:r w:rsidRPr="26F5E14A" w:rsidR="35624D8A">
        <w:rPr>
          <w:rFonts w:ascii="Oslo Sans Office" w:hAnsi="Oslo Sans Office" w:eastAsia="Oslo Sans Office" w:cs="Oslo Sans Office"/>
          <w:sz w:val="22"/>
          <w:szCs w:val="22"/>
        </w:rPr>
        <w:t xml:space="preserve"> av modell M70q Gen 3 ved Ellingsrudhjemmet i dag. </w:t>
      </w:r>
    </w:p>
    <w:p w:rsidR="0032232F" w:rsidP="26F5E14A" w:rsidRDefault="0032232F" w14:paraId="2DA11E2C" w14:textId="08EEF389">
      <w:pPr>
        <w:spacing w:after="0"/>
        <w:rPr>
          <w:rFonts w:ascii="Oslo Sans Office" w:hAnsi="Oslo Sans Office" w:eastAsia="Oslo Sans Office" w:cs="Oslo Sans Office"/>
          <w:b w:val="1"/>
          <w:bCs w:val="1"/>
          <w:sz w:val="22"/>
          <w:szCs w:val="22"/>
        </w:rPr>
      </w:pPr>
    </w:p>
    <w:p w:rsidR="0032232F" w:rsidP="5869C9C1" w:rsidRDefault="0032232F" w14:paraId="1445B593" w14:textId="17C9AB47">
      <w:pPr>
        <w:spacing w:after="0"/>
        <w:rPr>
          <w:rFonts w:ascii="Oslo Sans Office" w:hAnsi="Oslo Sans Office" w:eastAsia="Oslo Sans Office" w:cs="Oslo Sans Office"/>
          <w:b w:val="1"/>
          <w:bCs w:val="1"/>
          <w:sz w:val="22"/>
          <w:szCs w:val="22"/>
        </w:rPr>
      </w:pPr>
      <w:r w:rsidRPr="26F5E14A" w:rsidR="21270D6A">
        <w:rPr>
          <w:rFonts w:ascii="Oslo Sans Office" w:hAnsi="Oslo Sans Office" w:eastAsia="Oslo Sans Office" w:cs="Oslo Sans Office"/>
          <w:b w:val="1"/>
          <w:bCs w:val="1"/>
          <w:sz w:val="22"/>
          <w:szCs w:val="22"/>
        </w:rPr>
        <w:t>1.</w:t>
      </w:r>
      <w:r w:rsidRPr="26F5E14A" w:rsidR="5AE43C13">
        <w:rPr>
          <w:rFonts w:ascii="Oslo Sans Office" w:hAnsi="Oslo Sans Office" w:eastAsia="Oslo Sans Office" w:cs="Oslo Sans Office"/>
          <w:b w:val="1"/>
          <w:bCs w:val="1"/>
          <w:sz w:val="22"/>
          <w:szCs w:val="22"/>
        </w:rPr>
        <w:t>5</w:t>
      </w:r>
      <w:r w:rsidRPr="26F5E14A" w:rsidR="21270D6A">
        <w:rPr>
          <w:rFonts w:ascii="Oslo Sans Office" w:hAnsi="Oslo Sans Office" w:eastAsia="Oslo Sans Office" w:cs="Oslo Sans Office"/>
          <w:b w:val="1"/>
          <w:bCs w:val="1"/>
          <w:sz w:val="22"/>
          <w:szCs w:val="22"/>
        </w:rPr>
        <w:t xml:space="preserve"> Delavtale </w:t>
      </w:r>
      <w:r w:rsidRPr="26F5E14A" w:rsidR="1884C4D2">
        <w:rPr>
          <w:rFonts w:ascii="Oslo Sans Office" w:hAnsi="Oslo Sans Office" w:eastAsia="Oslo Sans Office" w:cs="Oslo Sans Office"/>
          <w:b w:val="1"/>
          <w:bCs w:val="1"/>
          <w:sz w:val="22"/>
          <w:szCs w:val="22"/>
        </w:rPr>
        <w:t>I</w:t>
      </w:r>
      <w:r w:rsidRPr="26F5E14A" w:rsidR="21270D6A">
        <w:rPr>
          <w:rFonts w:ascii="Oslo Sans Office" w:hAnsi="Oslo Sans Office" w:eastAsia="Oslo Sans Office" w:cs="Oslo Sans Office"/>
          <w:b w:val="1"/>
          <w:bCs w:val="1"/>
          <w:sz w:val="22"/>
          <w:szCs w:val="22"/>
        </w:rPr>
        <w:t xml:space="preserve">I – </w:t>
      </w:r>
      <w:r w:rsidRPr="26F5E14A" w:rsidR="6B13011D">
        <w:rPr>
          <w:rFonts w:ascii="Oslo Sans Office" w:hAnsi="Oslo Sans Office" w:eastAsia="Oslo Sans Office" w:cs="Oslo Sans Office"/>
          <w:b w:val="1"/>
          <w:bCs w:val="1"/>
          <w:sz w:val="22"/>
          <w:szCs w:val="22"/>
        </w:rPr>
        <w:t>Langerudhjemmet</w:t>
      </w:r>
    </w:p>
    <w:p w:rsidR="0032232F" w:rsidP="26F5E14A" w:rsidRDefault="2DF785F4" w14:paraId="7C16798E" w14:textId="795877C0">
      <w:pPr>
        <w:spacing w:after="0"/>
        <w:rPr>
          <w:rFonts w:ascii="Oslo Sans Office" w:hAnsi="Oslo Sans Office" w:eastAsia="Oslo Sans Office" w:cs="Oslo Sans Office"/>
          <w:color w:val="000000" w:themeColor="text1"/>
          <w:sz w:val="22"/>
          <w:szCs w:val="22"/>
        </w:rPr>
      </w:pPr>
      <w:r w:rsidRPr="26F5E14A" w:rsidR="6B13011D">
        <w:rPr>
          <w:rFonts w:ascii="Oslo Sans Office" w:hAnsi="Oslo Sans Office" w:eastAsia="Oslo Sans Office" w:cs="Oslo Sans Office"/>
          <w:color w:val="000000" w:themeColor="text1" w:themeTint="FF" w:themeShade="FF"/>
          <w:sz w:val="22"/>
          <w:szCs w:val="22"/>
        </w:rPr>
        <w:t xml:space="preserve">Langerudhjemmet </w:t>
      </w:r>
      <w:r w:rsidRPr="26F5E14A" w:rsidR="21270D6A">
        <w:rPr>
          <w:rFonts w:ascii="Oslo Sans Office" w:hAnsi="Oslo Sans Office" w:eastAsia="Oslo Sans Office" w:cs="Oslo Sans Office"/>
          <w:color w:val="000000" w:themeColor="text1" w:themeTint="FF" w:themeShade="FF"/>
          <w:sz w:val="22"/>
          <w:szCs w:val="22"/>
        </w:rPr>
        <w:t>ligger i</w:t>
      </w:r>
      <w:r w:rsidRPr="26F5E14A" w:rsidR="284C5F79">
        <w:rPr>
          <w:rFonts w:ascii="Oslo Sans Office" w:hAnsi="Oslo Sans Office" w:eastAsia="Oslo Sans Office" w:cs="Oslo Sans Office"/>
          <w:color w:val="000000" w:themeColor="text1" w:themeTint="FF" w:themeShade="FF"/>
          <w:sz w:val="22"/>
          <w:szCs w:val="22"/>
        </w:rPr>
        <w:t xml:space="preserve"> Gamle Enebakkvei 46</w:t>
      </w:r>
      <w:r w:rsidRPr="26F5E14A" w:rsidR="21076C6E">
        <w:rPr>
          <w:rFonts w:ascii="Oslo Sans Office" w:hAnsi="Oslo Sans Office" w:eastAsia="Oslo Sans Office" w:cs="Oslo Sans Office"/>
          <w:color w:val="000000" w:themeColor="text1" w:themeTint="FF" w:themeShade="FF"/>
          <w:sz w:val="22"/>
          <w:szCs w:val="22"/>
        </w:rPr>
        <w:t>,</w:t>
      </w:r>
      <w:r w:rsidRPr="26F5E14A" w:rsidR="284C5F79">
        <w:rPr>
          <w:rFonts w:ascii="Oslo Sans Office" w:hAnsi="Oslo Sans Office" w:eastAsia="Oslo Sans Office" w:cs="Oslo Sans Office"/>
          <w:color w:val="000000" w:themeColor="text1" w:themeTint="FF" w:themeShade="FF"/>
          <w:sz w:val="22"/>
          <w:szCs w:val="22"/>
        </w:rPr>
        <w:t xml:space="preserve"> 1188 Oslo.</w:t>
      </w:r>
      <w:r w:rsidRPr="26F5E14A" w:rsidR="21270D6A">
        <w:rPr>
          <w:rFonts w:ascii="Oslo Sans Office" w:hAnsi="Oslo Sans Office" w:eastAsia="Oslo Sans Office" w:cs="Oslo Sans Office"/>
          <w:color w:val="000000" w:themeColor="text1" w:themeTint="FF" w:themeShade="FF"/>
          <w:sz w:val="22"/>
          <w:szCs w:val="22"/>
        </w:rPr>
        <w:t xml:space="preserve">  Langtidshjemmet er </w:t>
      </w:r>
      <w:r w:rsidRPr="26F5E14A" w:rsidR="039EAC0F">
        <w:rPr>
          <w:rFonts w:ascii="Oslo Sans Office" w:hAnsi="Oslo Sans Office" w:eastAsia="Oslo Sans Office" w:cs="Oslo Sans Office"/>
          <w:color w:val="000000" w:themeColor="text1" w:themeTint="FF" w:themeShade="FF"/>
          <w:sz w:val="22"/>
          <w:szCs w:val="22"/>
        </w:rPr>
        <w:t>eid av Oslobygg KF</w:t>
      </w:r>
      <w:r w:rsidRPr="26F5E14A" w:rsidR="21270D6A">
        <w:rPr>
          <w:rFonts w:ascii="Oslo Sans Office" w:hAnsi="Oslo Sans Office" w:eastAsia="Oslo Sans Office" w:cs="Oslo Sans Office"/>
          <w:color w:val="000000" w:themeColor="text1" w:themeTint="FF" w:themeShade="FF"/>
          <w:sz w:val="22"/>
          <w:szCs w:val="22"/>
        </w:rPr>
        <w:t xml:space="preserve"> og driftes i dag av Oslo kommune.</w:t>
      </w:r>
      <w:r w:rsidRPr="26F5E14A" w:rsidR="21270D6A">
        <w:rPr>
          <w:rFonts w:ascii="Oslo Sans Office" w:hAnsi="Oslo Sans Office" w:eastAsia="Oslo Sans Office" w:cs="Oslo Sans Office"/>
          <w:color w:val="000000" w:themeColor="text1" w:themeTint="FF" w:themeShade="FF"/>
          <w:sz w:val="22"/>
          <w:szCs w:val="22"/>
        </w:rPr>
        <w:t xml:space="preserve">  </w:t>
      </w:r>
    </w:p>
    <w:p w:rsidR="008D67F0" w:rsidP="26F5E14A" w:rsidRDefault="008D67F0" w14:paraId="6A8CC00C"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6B5D4E14" w14:textId="43FDC46E">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Anskaffelsen omfatter drift av </w:t>
      </w:r>
      <w:r w:rsidRPr="26F5E14A" w:rsidR="72AA2D8E">
        <w:rPr>
          <w:rFonts w:ascii="Oslo Sans Office" w:hAnsi="Oslo Sans Office" w:eastAsia="Oslo Sans Office" w:cs="Oslo Sans Office"/>
          <w:color w:val="000000" w:themeColor="text1" w:themeTint="FF" w:themeShade="FF"/>
          <w:sz w:val="22"/>
          <w:szCs w:val="22"/>
        </w:rPr>
        <w:t xml:space="preserve">Langerudhjemmet </w:t>
      </w:r>
      <w:r w:rsidRPr="26F5E14A" w:rsidR="21270D6A">
        <w:rPr>
          <w:rFonts w:ascii="Oslo Sans Office" w:hAnsi="Oslo Sans Office" w:eastAsia="Oslo Sans Office" w:cs="Oslo Sans Office"/>
          <w:color w:val="000000" w:themeColor="text1" w:themeTint="FF" w:themeShade="FF"/>
          <w:sz w:val="22"/>
          <w:szCs w:val="22"/>
        </w:rPr>
        <w:t xml:space="preserve">med </w:t>
      </w:r>
      <w:r w:rsidRPr="26F5E14A" w:rsidR="233C60DD">
        <w:rPr>
          <w:rFonts w:ascii="Oslo Sans Office" w:hAnsi="Oslo Sans Office" w:eastAsia="Oslo Sans Office" w:cs="Oslo Sans Office"/>
          <w:color w:val="000000" w:themeColor="text1" w:themeTint="FF" w:themeShade="FF"/>
          <w:sz w:val="22"/>
          <w:szCs w:val="22"/>
        </w:rPr>
        <w:t>126 somatiske langtidsplasser, 3</w:t>
      </w:r>
      <w:r w:rsidRPr="26F5E14A" w:rsidR="45ACCC38">
        <w:rPr>
          <w:rFonts w:ascii="Oslo Sans Office" w:hAnsi="Oslo Sans Office" w:eastAsia="Oslo Sans Office" w:cs="Oslo Sans Office"/>
          <w:color w:val="000000" w:themeColor="text1" w:themeTint="FF" w:themeShade="FF"/>
          <w:sz w:val="22"/>
          <w:szCs w:val="22"/>
        </w:rPr>
        <w:t>5</w:t>
      </w:r>
      <w:r w:rsidRPr="26F5E14A" w:rsidR="233C60DD">
        <w:rPr>
          <w:rFonts w:ascii="Oslo Sans Office" w:hAnsi="Oslo Sans Office" w:eastAsia="Oslo Sans Office" w:cs="Oslo Sans Office"/>
          <w:color w:val="000000" w:themeColor="text1" w:themeTint="FF" w:themeShade="FF"/>
          <w:sz w:val="22"/>
          <w:szCs w:val="22"/>
        </w:rPr>
        <w:t xml:space="preserve"> skjermede plasser for personer med demens og 20 </w:t>
      </w:r>
      <w:r w:rsidRPr="26F5E14A" w:rsidR="6D42E034">
        <w:rPr>
          <w:rFonts w:ascii="Oslo Sans Office" w:hAnsi="Oslo Sans Office" w:eastAsia="Oslo Sans Office" w:cs="Oslo Sans Office"/>
          <w:color w:val="000000" w:themeColor="text1" w:themeTint="FF" w:themeShade="FF"/>
          <w:sz w:val="22"/>
          <w:szCs w:val="22"/>
        </w:rPr>
        <w:t>ordinære</w:t>
      </w:r>
      <w:r w:rsidRPr="26F5E14A" w:rsidR="233C60DD">
        <w:rPr>
          <w:rFonts w:ascii="Oslo Sans Office" w:hAnsi="Oslo Sans Office" w:eastAsia="Oslo Sans Office" w:cs="Oslo Sans Office"/>
          <w:color w:val="000000" w:themeColor="text1" w:themeTint="FF" w:themeShade="FF"/>
          <w:sz w:val="22"/>
          <w:szCs w:val="22"/>
        </w:rPr>
        <w:t xml:space="preserve"> dagsenterplasser. </w:t>
      </w:r>
      <w:r w:rsidRPr="26F5E14A" w:rsidR="233C60DD">
        <w:rPr>
          <w:rFonts w:ascii="Oslo Sans Office" w:hAnsi="Oslo Sans Office" w:eastAsia="Oslo Sans Office" w:cs="Oslo Sans Office"/>
          <w:sz w:val="22"/>
          <w:szCs w:val="22"/>
        </w:rPr>
        <w:t xml:space="preserve"> </w:t>
      </w:r>
    </w:p>
    <w:p w:rsidR="0032232F" w:rsidP="26F5E14A" w:rsidRDefault="0032232F" w14:paraId="56E11D33" w14:textId="5A3ACE00">
      <w:pPr>
        <w:spacing w:after="0"/>
        <w:rPr>
          <w:rFonts w:ascii="Oslo Sans Office" w:hAnsi="Oslo Sans Office" w:eastAsia="Oslo Sans Office" w:cs="Oslo Sans Office"/>
          <w:color w:val="000000" w:themeColor="text1"/>
          <w:sz w:val="22"/>
          <w:szCs w:val="22"/>
        </w:rPr>
      </w:pPr>
    </w:p>
    <w:p w:rsidR="7CB6F28A" w:rsidP="4106B503" w:rsidRDefault="7CB6F28A" w14:paraId="1450846B" w14:textId="0FF788DE">
      <w:pPr>
        <w:spacing w:after="0" w:line="240" w:lineRule="auto"/>
        <w:rPr>
          <w:rFonts w:ascii="Oslo Sans Office" w:hAnsi="Oslo Sans Office" w:eastAsia="Oslo Sans Office" w:cs="Oslo Sans Office"/>
          <w:color w:val="000000" w:themeColor="text1" w:themeTint="FF" w:themeShade="FF"/>
          <w:sz w:val="22"/>
          <w:szCs w:val="22"/>
        </w:rPr>
      </w:pPr>
      <w:r w:rsidRPr="26F5E14A" w:rsidR="02C3E8C4">
        <w:rPr>
          <w:rFonts w:ascii="Oslo Sans Office" w:hAnsi="Oslo Sans Office" w:eastAsia="Oslo Sans Office" w:cs="Oslo Sans Office"/>
          <w:color w:val="000000" w:themeColor="text1" w:themeTint="FF" w:themeShade="FF"/>
          <w:sz w:val="22"/>
          <w:szCs w:val="22"/>
        </w:rPr>
        <w:t xml:space="preserve">Avtalen har en varighet på inntil 10 år inkludert </w:t>
      </w:r>
      <w:r w:rsidRPr="26F5E14A" w:rsidR="02C3E8C4">
        <w:rPr>
          <w:rFonts w:ascii="Oslo Sans Office" w:hAnsi="Oslo Sans Office" w:eastAsia="Oslo Sans Office" w:cs="Oslo Sans Office"/>
          <w:color w:val="000000" w:themeColor="text1" w:themeTint="FF" w:themeShade="FF"/>
          <w:sz w:val="22"/>
          <w:szCs w:val="22"/>
        </w:rPr>
        <w:t>opsjon</w:t>
      </w:r>
      <w:r w:rsidRPr="26F5E14A" w:rsidR="02C3E8C4">
        <w:rPr>
          <w:rFonts w:ascii="Oslo Sans Office" w:hAnsi="Oslo Sans Office" w:eastAsia="Oslo Sans Office" w:cs="Oslo Sans Office"/>
          <w:color w:val="000000" w:themeColor="text1" w:themeTint="FF" w:themeShade="FF"/>
          <w:sz w:val="22"/>
          <w:szCs w:val="22"/>
        </w:rPr>
        <w:t xml:space="preserve">er. Tjenesteytingsavtale for drift av langtidsplasser har en varighet på 8 år med </w:t>
      </w:r>
      <w:r w:rsidRPr="26F5E14A" w:rsidR="02C3E8C4">
        <w:rPr>
          <w:rFonts w:ascii="Oslo Sans Office" w:hAnsi="Oslo Sans Office" w:eastAsia="Oslo Sans Office" w:cs="Oslo Sans Office"/>
          <w:color w:val="000000" w:themeColor="text1" w:themeTint="FF" w:themeShade="FF"/>
          <w:sz w:val="22"/>
          <w:szCs w:val="22"/>
        </w:rPr>
        <w:t>opsjon</w:t>
      </w:r>
      <w:r w:rsidRPr="26F5E14A" w:rsidR="02C3E8C4">
        <w:rPr>
          <w:rFonts w:ascii="Oslo Sans Office" w:hAnsi="Oslo Sans Office" w:eastAsia="Oslo Sans Office" w:cs="Oslo Sans Office"/>
          <w:color w:val="000000" w:themeColor="text1" w:themeTint="FF" w:themeShade="FF"/>
          <w:sz w:val="22"/>
          <w:szCs w:val="22"/>
        </w:rPr>
        <w:t xml:space="preserve"> på forlengelse i ytterligere 1 + 1 år. Tjenesteytingsavtale for drift av dagsenter har en varighet på 2 år inkludert </w:t>
      </w:r>
      <w:r w:rsidRPr="26F5E14A" w:rsidR="02C3E8C4">
        <w:rPr>
          <w:rFonts w:ascii="Oslo Sans Office" w:hAnsi="Oslo Sans Office" w:eastAsia="Oslo Sans Office" w:cs="Oslo Sans Office"/>
          <w:color w:val="000000" w:themeColor="text1" w:themeTint="FF" w:themeShade="FF"/>
          <w:sz w:val="22"/>
          <w:szCs w:val="22"/>
        </w:rPr>
        <w:t>opsjon</w:t>
      </w:r>
      <w:r w:rsidRPr="26F5E14A" w:rsidR="02C3E8C4">
        <w:rPr>
          <w:rFonts w:ascii="Oslo Sans Office" w:hAnsi="Oslo Sans Office" w:eastAsia="Oslo Sans Office" w:cs="Oslo Sans Office"/>
          <w:color w:val="000000" w:themeColor="text1" w:themeTint="FF" w:themeShade="FF"/>
          <w:sz w:val="22"/>
          <w:szCs w:val="22"/>
        </w:rPr>
        <w:t xml:space="preserve"> på forlengelse i ytterligere 2 + 2 + 2 + </w:t>
      </w:r>
      <w:r w:rsidRPr="26F5E14A" w:rsidR="494A344C">
        <w:rPr>
          <w:rFonts w:ascii="Oslo Sans Office" w:hAnsi="Oslo Sans Office" w:eastAsia="Oslo Sans Office" w:cs="Oslo Sans Office"/>
          <w:color w:val="000000" w:themeColor="text1" w:themeTint="FF" w:themeShade="FF"/>
          <w:sz w:val="22"/>
          <w:szCs w:val="22"/>
        </w:rPr>
        <w:t>1 + 1</w:t>
      </w:r>
      <w:r w:rsidRPr="26F5E14A" w:rsidR="02C3E8C4">
        <w:rPr>
          <w:rFonts w:ascii="Oslo Sans Office" w:hAnsi="Oslo Sans Office" w:eastAsia="Oslo Sans Office" w:cs="Oslo Sans Office"/>
          <w:color w:val="000000" w:themeColor="text1" w:themeTint="FF" w:themeShade="FF"/>
          <w:sz w:val="22"/>
          <w:szCs w:val="22"/>
        </w:rPr>
        <w:t xml:space="preserve"> år.</w:t>
      </w:r>
    </w:p>
    <w:p w:rsidR="0032232F" w:rsidP="5869C9C1" w:rsidRDefault="0032232F" w14:paraId="61D1B1C3" w14:textId="380A3DD7">
      <w:pPr>
        <w:pStyle w:val="Heading3"/>
        <w:suppressLineNumbers w:val="0"/>
        <w:bidi w:val="0"/>
        <w:spacing w:before="200" w:beforeAutospacing="off" w:after="0" w:afterAutospacing="off" w:line="264" w:lineRule="auto"/>
        <w:ind w:left="0" w:right="0"/>
        <w:jc w:val="left"/>
        <w:rPr>
          <w:rFonts w:ascii="Oslo Sans Office" w:hAnsi="Oslo Sans Office" w:eastAsia="Oslo Sans Office" w:cs="Oslo Sans Office"/>
          <w:b w:val="1"/>
          <w:bCs w:val="1"/>
          <w:color w:val="000000" w:themeColor="text1" w:themeTint="FF" w:themeShade="FF"/>
          <w:sz w:val="22"/>
          <w:szCs w:val="22"/>
        </w:rPr>
      </w:pPr>
      <w:bookmarkStart w:name="_Toc2100916389" w:id="2073261642"/>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3AF1E3CA">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.1 Ansatte</w:t>
      </w:r>
      <w:bookmarkEnd w:id="2073261642"/>
    </w:p>
    <w:p w:rsidR="0032232F" w:rsidP="26F5E14A" w:rsidRDefault="0032232F" w14:paraId="449D6C31" w14:textId="69DC8CF9">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b w:val="1"/>
          <w:bCs w:val="1"/>
          <w:color w:val="000000" w:themeColor="text1" w:themeTint="FF" w:themeShade="FF"/>
          <w:sz w:val="22"/>
          <w:szCs w:val="22"/>
        </w:rPr>
        <w:t>Lønnskostnader</w:t>
      </w:r>
      <w:r w:rsidRPr="26F5E14A" w:rsidR="40ACBFED">
        <w:rPr>
          <w:rFonts w:ascii="Oslo Sans Office" w:hAnsi="Oslo Sans Office" w:eastAsia="Oslo Sans Office" w:cs="Oslo Sans Office"/>
          <w:b w:val="1"/>
          <w:bCs w:val="1"/>
          <w:color w:val="000000" w:themeColor="text1" w:themeTint="FF" w:themeShade="FF"/>
          <w:sz w:val="22"/>
          <w:szCs w:val="22"/>
        </w:rPr>
        <w:t xml:space="preserve"> for </w:t>
      </w:r>
      <w:r w:rsidRPr="26F5E14A" w:rsidR="40ACBFED">
        <w:rPr>
          <w:rFonts w:ascii="Oslo Sans Office" w:hAnsi="Oslo Sans Office" w:eastAsia="Oslo Sans Office" w:cs="Oslo Sans Office"/>
          <w:b w:val="1"/>
          <w:bCs w:val="1"/>
          <w:color w:val="000000" w:themeColor="text1" w:themeTint="FF" w:themeShade="FF"/>
          <w:sz w:val="22"/>
          <w:szCs w:val="22"/>
        </w:rPr>
        <w:t>2025</w:t>
      </w:r>
      <w:r w:rsidRPr="26F5E14A" w:rsidR="21270D6A">
        <w:rPr>
          <w:rFonts w:ascii="Oslo Sans Office" w:hAnsi="Oslo Sans Office" w:eastAsia="Oslo Sans Office" w:cs="Oslo Sans Office"/>
          <w:b w:val="1"/>
          <w:bCs w:val="1"/>
          <w:color w:val="000000" w:themeColor="text1" w:themeTint="FF" w:themeShade="FF"/>
          <w:sz w:val="22"/>
          <w:szCs w:val="22"/>
        </w:rPr>
        <w:t xml:space="preserve">: </w:t>
      </w:r>
      <w:r w:rsidRPr="26F5E14A" w:rsidR="2BB802EE">
        <w:rPr>
          <w:rFonts w:ascii="Oslo Sans Office" w:hAnsi="Oslo Sans Office" w:eastAsia="Oslo Sans Office" w:cs="Oslo Sans Office"/>
          <w:b w:val="1"/>
          <w:bCs w:val="1"/>
          <w:color w:val="000000" w:themeColor="text1" w:themeTint="FF" w:themeShade="FF"/>
          <w:sz w:val="22"/>
          <w:szCs w:val="22"/>
        </w:rPr>
        <w:t xml:space="preserve">168 191 117 </w:t>
      </w:r>
      <w:r w:rsidRPr="26F5E14A" w:rsidR="09501CCE">
        <w:rPr>
          <w:rFonts w:ascii="Oslo Sans Office" w:hAnsi="Oslo Sans Office" w:eastAsia="Oslo Sans Office" w:cs="Oslo Sans Office"/>
          <w:b w:val="1"/>
          <w:bCs w:val="1"/>
          <w:color w:val="000000" w:themeColor="text1" w:themeTint="FF" w:themeShade="FF"/>
          <w:sz w:val="22"/>
          <w:szCs w:val="22"/>
        </w:rPr>
        <w:t>k</w:t>
      </w:r>
      <w:r w:rsidRPr="26F5E14A" w:rsidR="21270D6A">
        <w:rPr>
          <w:rFonts w:ascii="Oslo Sans Office" w:hAnsi="Oslo Sans Office" w:eastAsia="Oslo Sans Office" w:cs="Oslo Sans Office"/>
          <w:b w:val="1"/>
          <w:bCs w:val="1"/>
          <w:color w:val="000000" w:themeColor="text1" w:themeTint="FF" w:themeShade="FF"/>
          <w:sz w:val="22"/>
          <w:szCs w:val="22"/>
        </w:rPr>
        <w:t>roner</w:t>
      </w:r>
      <w:r w:rsidRPr="26F5E14A" w:rsidR="21270D6A">
        <w:rPr>
          <w:rFonts w:ascii="Oslo Sans Office" w:hAnsi="Oslo Sans Office" w:eastAsia="Oslo Sans Office" w:cs="Oslo Sans Office"/>
          <w:b w:val="1"/>
          <w:bCs w:val="1"/>
          <w:color w:val="000000" w:themeColor="text1" w:themeTint="FF" w:themeShade="FF"/>
          <w:sz w:val="22"/>
          <w:szCs w:val="22"/>
        </w:rPr>
        <w:t xml:space="preserve"> </w:t>
      </w:r>
    </w:p>
    <w:p w:rsidR="180DBF34" w:rsidP="26F5E14A" w:rsidRDefault="180DBF34" w14:paraId="766D6040" w14:textId="4F47699E">
      <w:pPr>
        <w:spacing w:after="0"/>
        <w:rPr>
          <w:rFonts w:ascii="Oslo Sans Office" w:hAnsi="Oslo Sans Office" w:eastAsia="Oslo Sans Office" w:cs="Oslo Sans Office"/>
          <w:color w:val="000000" w:themeColor="text1"/>
          <w:sz w:val="22"/>
          <w:szCs w:val="22"/>
        </w:rPr>
      </w:pPr>
      <w:r w:rsidRPr="26F5E14A" w:rsidR="5ECCBD7E">
        <w:rPr>
          <w:rFonts w:ascii="Oslo Sans Office" w:hAnsi="Oslo Sans Office" w:eastAsia="Oslo Sans Office" w:cs="Oslo Sans Office"/>
          <w:color w:val="000000" w:themeColor="text1" w:themeTint="FF" w:themeShade="FF"/>
          <w:sz w:val="22"/>
          <w:szCs w:val="22"/>
        </w:rPr>
        <w:t xml:space="preserve">Dette inkluderer fastlønn, vikarkostnader og turnustillegg inklusiv sosiale kostnader samt refusjoner vedrørende fravær, hvorav 22 429 187 kroner i pensjonsinnskudd.   </w:t>
      </w:r>
    </w:p>
    <w:p w:rsidR="0032232F" w:rsidP="26F5E14A" w:rsidRDefault="0032232F" w14:paraId="1DC9363C" w14:textId="77777777">
      <w:pPr>
        <w:spacing w:after="0"/>
        <w:rPr>
          <w:rFonts w:ascii="Oslo Sans Office" w:hAnsi="Oslo Sans Office" w:eastAsia="Oslo Sans Office" w:cs="Oslo Sans Office"/>
          <w:color w:val="000000" w:themeColor="text1"/>
          <w:sz w:val="22"/>
          <w:szCs w:val="22"/>
        </w:rPr>
      </w:pPr>
    </w:p>
    <w:p w:rsidR="0032232F" w:rsidP="26F5E14A" w:rsidRDefault="4DD14732" w14:paraId="4B325BDC" w14:textId="59B71BB7">
      <w:pPr>
        <w:spacing w:after="0"/>
        <w:rPr>
          <w:rFonts w:ascii="Oslo Sans Office" w:hAnsi="Oslo Sans Office" w:eastAsia="Oslo Sans Office" w:cs="Oslo Sans Office"/>
          <w:color w:val="000000" w:themeColor="text1"/>
          <w:sz w:val="22"/>
          <w:szCs w:val="22"/>
        </w:rPr>
      </w:pPr>
      <w:r w:rsidRPr="26F5E14A" w:rsidR="16141314">
        <w:rPr>
          <w:rFonts w:ascii="Oslo Sans Office" w:hAnsi="Oslo Sans Office" w:eastAsia="Oslo Sans Office" w:cs="Oslo Sans Office"/>
          <w:color w:val="000000" w:themeColor="text1" w:themeTint="FF" w:themeShade="FF"/>
          <w:sz w:val="22"/>
          <w:szCs w:val="22"/>
        </w:rPr>
        <w:t xml:space="preserve">Langerudhjemmet </w:t>
      </w:r>
      <w:r w:rsidRPr="26F5E14A" w:rsidR="21270D6A">
        <w:rPr>
          <w:rFonts w:ascii="Oslo Sans Office" w:hAnsi="Oslo Sans Office" w:eastAsia="Oslo Sans Office" w:cs="Oslo Sans Office"/>
          <w:color w:val="000000" w:themeColor="text1" w:themeTint="FF" w:themeShade="FF"/>
          <w:sz w:val="22"/>
          <w:szCs w:val="22"/>
        </w:rPr>
        <w:t>er per i dag omfattet av en hovedtariffavtale som løper til 30.04.202</w:t>
      </w:r>
      <w:r w:rsidRPr="26F5E14A" w:rsidR="79561508">
        <w:rPr>
          <w:rFonts w:ascii="Oslo Sans Office" w:hAnsi="Oslo Sans Office" w:eastAsia="Oslo Sans Office" w:cs="Oslo Sans Office"/>
          <w:color w:val="000000" w:themeColor="text1" w:themeTint="FF" w:themeShade="FF"/>
          <w:sz w:val="22"/>
          <w:szCs w:val="22"/>
        </w:rPr>
        <w:t>8.</w:t>
      </w:r>
    </w:p>
    <w:p w:rsidR="0032232F" w:rsidP="26F5E14A" w:rsidRDefault="0032232F" w14:paraId="65FAEC5F" w14:textId="77777777">
      <w:pPr>
        <w:spacing w:after="0"/>
        <w:rPr>
          <w:rFonts w:ascii="Oslo Sans Office" w:hAnsi="Oslo Sans Office" w:eastAsia="Oslo Sans Office" w:cs="Oslo Sans Office"/>
          <w:color w:val="000000" w:themeColor="text1"/>
          <w:sz w:val="22"/>
          <w:szCs w:val="22"/>
        </w:rPr>
      </w:pPr>
    </w:p>
    <w:p w:rsidR="0032232F" w:rsidP="5869C9C1" w:rsidRDefault="0032232F" w14:paraId="664AF677" w14:textId="5A23576E">
      <w:pPr>
        <w:pStyle w:val="Heading4"/>
        <w:rPr>
          <w:rFonts w:ascii="Oslo Sans Office" w:hAnsi="Oslo Sans Office" w:eastAsia="Oslo Sans Office" w:cs="Oslo Sans Office"/>
          <w:b w:val="1"/>
          <w:bCs w:val="1"/>
          <w:color w:val="000000" w:themeColor="text1"/>
          <w:sz w:val="22"/>
          <w:szCs w:val="22"/>
        </w:rPr>
      </w:pPr>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5A0BA56C">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.1.2 Årsverk og stillinger</w:t>
      </w:r>
    </w:p>
    <w:p w:rsidR="0032232F" w:rsidP="26F5E14A" w:rsidRDefault="0032232F" w14:paraId="64DE1A08" w14:textId="0130E1F9">
      <w:pPr>
        <w:spacing w:after="0"/>
        <w:rPr>
          <w:rFonts w:ascii="Oslo Sans Office" w:hAnsi="Oslo Sans Office" w:eastAsia="Oslo Sans Office" w:cs="Oslo Sans Office"/>
          <w:color w:val="000000" w:themeColor="text1"/>
          <w:sz w:val="22"/>
          <w:szCs w:val="22"/>
          <w:highlight w:val="yellow"/>
        </w:rPr>
      </w:pPr>
      <w:r w:rsidRPr="26F5E14A" w:rsidR="21270D6A">
        <w:rPr>
          <w:rFonts w:ascii="Oslo Sans Office" w:hAnsi="Oslo Sans Office" w:eastAsia="Oslo Sans Office" w:cs="Oslo Sans Office"/>
          <w:color w:val="000000" w:themeColor="text1" w:themeTint="FF" w:themeShade="FF"/>
          <w:sz w:val="22"/>
          <w:szCs w:val="22"/>
        </w:rPr>
        <w:t xml:space="preserve">For oversikt over antall ansatte og antall årsverk, se </w:t>
      </w:r>
      <w:r w:rsidRPr="26F5E14A" w:rsidR="21270D6A">
        <w:rPr>
          <w:rFonts w:ascii="Oslo Sans Office" w:hAnsi="Oslo Sans Office" w:eastAsia="Oslo Sans Office" w:cs="Oslo Sans Office"/>
          <w:color w:val="000000" w:themeColor="text1" w:themeTint="FF" w:themeShade="FF"/>
          <w:sz w:val="22"/>
          <w:szCs w:val="22"/>
        </w:rPr>
        <w:t xml:space="preserve">vedlegg </w:t>
      </w:r>
      <w:r w:rsidRPr="26F5E14A" w:rsidR="42EAC212">
        <w:rPr>
          <w:rFonts w:ascii="Oslo Sans Office" w:hAnsi="Oslo Sans Office" w:eastAsia="Oslo Sans Office" w:cs="Oslo Sans Office"/>
          <w:color w:val="000000" w:themeColor="text1" w:themeTint="FF" w:themeShade="FF"/>
          <w:sz w:val="22"/>
          <w:szCs w:val="22"/>
        </w:rPr>
        <w:t>I</w:t>
      </w:r>
      <w:r w:rsidRPr="26F5E14A" w:rsidR="21270D6A">
        <w:rPr>
          <w:rFonts w:ascii="Oslo Sans Office" w:hAnsi="Oslo Sans Office" w:eastAsia="Oslo Sans Office" w:cs="Oslo Sans Office"/>
          <w:color w:val="000000" w:themeColor="text1" w:themeTint="FF" w:themeShade="FF"/>
          <w:sz w:val="22"/>
          <w:szCs w:val="22"/>
        </w:rPr>
        <w:t xml:space="preserve">I – </w:t>
      </w:r>
      <w:r w:rsidRPr="26F5E14A" w:rsidR="22559C4C">
        <w:rPr>
          <w:rFonts w:ascii="Oslo Sans Office" w:hAnsi="Oslo Sans Office" w:eastAsia="Oslo Sans Office" w:cs="Oslo Sans Office"/>
          <w:color w:val="000000" w:themeColor="text1" w:themeTint="FF" w:themeShade="FF"/>
          <w:sz w:val="22"/>
          <w:szCs w:val="22"/>
        </w:rPr>
        <w:t>3</w:t>
      </w:r>
      <w:r w:rsidRPr="26F5E14A" w:rsidR="21270D6A">
        <w:rPr>
          <w:rFonts w:ascii="Oslo Sans Office" w:hAnsi="Oslo Sans Office" w:eastAsia="Oslo Sans Office" w:cs="Oslo Sans Office"/>
          <w:color w:val="000000" w:themeColor="text1" w:themeTint="FF" w:themeShade="FF"/>
          <w:sz w:val="22"/>
          <w:szCs w:val="22"/>
        </w:rPr>
        <w:t xml:space="preserve"> Stillingsoversikt.</w:t>
      </w:r>
      <w:r w:rsidRPr="26F5E14A" w:rsidR="21270D6A">
        <w:rPr>
          <w:rFonts w:ascii="Oslo Sans Office" w:hAnsi="Oslo Sans Office" w:eastAsia="Oslo Sans Office" w:cs="Oslo Sans Office"/>
          <w:color w:val="000000" w:themeColor="text1" w:themeTint="FF" w:themeShade="FF"/>
          <w:sz w:val="22"/>
          <w:szCs w:val="22"/>
        </w:rPr>
        <w:t xml:space="preserve">  </w:t>
      </w:r>
    </w:p>
    <w:p w:rsidR="0032232F" w:rsidP="0032232F" w:rsidRDefault="0032232F" w14:paraId="379986D7" w14:textId="0983429C">
      <w:pPr>
        <w:pStyle w:val="Heading3"/>
        <w:spacing w:before="200"/>
        <w:rPr>
          <w:rFonts w:ascii="Oslo Sans Office" w:hAnsi="Oslo Sans Office" w:eastAsia="Oslo Sans Office" w:cs="Oslo Sans Office"/>
          <w:b w:val="1"/>
          <w:bCs w:val="1"/>
          <w:color w:val="000000" w:themeColor="text1"/>
          <w:sz w:val="22"/>
          <w:szCs w:val="22"/>
        </w:rPr>
      </w:pPr>
      <w:bookmarkStart w:name="_Toc1969596706" w:id="161154813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60A05803">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.2 Eksisterende avtaleforhold ved virksomhetsoverdragelse</w:t>
      </w:r>
      <w:bookmarkEnd w:id="1611548139"/>
    </w:p>
    <w:p w:rsidRPr="00B11064" w:rsidR="0032232F" w:rsidP="26F5E14A" w:rsidRDefault="6D133835" w14:paraId="2CCF88FE" w14:textId="52F7367A">
      <w:pPr>
        <w:spacing w:after="0"/>
        <w:rPr>
          <w:rFonts w:ascii="Oslo Sans Office" w:hAnsi="Oslo Sans Office" w:eastAsia="Oslo Sans Office" w:cs="Oslo Sans Office"/>
          <w:color w:val="000000" w:themeColor="text1"/>
          <w:sz w:val="22"/>
          <w:szCs w:val="22"/>
        </w:rPr>
      </w:pPr>
      <w:r w:rsidRPr="26F5E14A" w:rsidR="7F6019EC">
        <w:rPr>
          <w:rFonts w:ascii="Oslo Sans Office" w:hAnsi="Oslo Sans Office" w:eastAsia="Oslo Sans Office" w:cs="Oslo Sans Office"/>
          <w:color w:val="000000" w:themeColor="text1" w:themeTint="FF" w:themeShade="FF"/>
          <w:sz w:val="22"/>
          <w:szCs w:val="22"/>
        </w:rPr>
        <w:t xml:space="preserve">Leverandøren vil ha anledning til å gjøre avrop på følgende av Oslo kommunes samkjøpsavtaler: </w:t>
      </w:r>
    </w:p>
    <w:p w:rsidRPr="00CB7F7B" w:rsidR="0032232F" w:rsidP="26F5E14A" w:rsidRDefault="6D133835" w14:paraId="097CBB7B" w14:textId="7AD722EE">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Forflytningsprodukter og mobilitet</w:t>
      </w:r>
    </w:p>
    <w:p w:rsidRPr="00CB7F7B" w:rsidR="0032232F" w:rsidP="26F5E14A" w:rsidRDefault="6D133835" w14:paraId="60344AA5" w14:textId="00532743">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Hygiene og diverse hjelpemidler</w:t>
      </w:r>
    </w:p>
    <w:p w:rsidRPr="00CB7F7B" w:rsidR="0032232F" w:rsidP="26F5E14A" w:rsidRDefault="6D133835" w14:paraId="6C9E0B23" w14:textId="1444D17A">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Legemidler og multidose</w:t>
      </w:r>
    </w:p>
    <w:p w:rsidRPr="00CB7F7B" w:rsidR="0032232F" w:rsidP="26F5E14A" w:rsidRDefault="6D133835" w14:paraId="6E2EBC09" w14:textId="018E01BB">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Medisinsk forbruksmateriell</w:t>
      </w:r>
    </w:p>
    <w:p w:rsidRPr="00CB7F7B" w:rsidR="0032232F" w:rsidP="26F5E14A" w:rsidRDefault="6D133835" w14:paraId="0944E7A3" w14:textId="5E412BDC">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Senger, madrasser og bord til institusjoner</w:t>
      </w:r>
    </w:p>
    <w:p w:rsidRPr="00CB7F7B" w:rsidR="0032232F" w:rsidP="26F5E14A" w:rsidRDefault="6D133835" w14:paraId="1EF3A668" w14:textId="21541AF7">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Personløftere og seil</w:t>
      </w:r>
    </w:p>
    <w:p w:rsidRPr="00CB7F7B" w:rsidR="0032232F" w:rsidP="26F5E14A" w:rsidRDefault="6D133835" w14:paraId="51372FAE" w14:textId="4524C292">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Vaskeritjenester for arbeidstøy og institusjonstøy i helsesektoren</w:t>
      </w:r>
    </w:p>
    <w:p w:rsidRPr="00CB7F7B" w:rsidR="0032232F" w:rsidP="26F5E14A" w:rsidRDefault="6D133835" w14:paraId="3FA7B21B" w14:textId="1870A674">
      <w:pPr>
        <w:pStyle w:val="ListParagraph"/>
        <w:numPr>
          <w:ilvl w:val="0"/>
          <w:numId w:val="4"/>
        </w:numPr>
        <w:shd w:val="clear" w:color="auto" w:fill="FFFFFF" w:themeFill="background1"/>
        <w:spacing w:after="0"/>
        <w:rPr>
          <w:rFonts w:ascii="Oslo Sans Office" w:hAnsi="Oslo Sans Office" w:eastAsia="Oslo Sans Office" w:cs="Oslo Sans Office"/>
          <w:color w:val="242424"/>
          <w:sz w:val="22"/>
          <w:szCs w:val="22"/>
        </w:rPr>
      </w:pPr>
      <w:r w:rsidRPr="26F5E14A" w:rsidR="7F6019EC">
        <w:rPr>
          <w:rFonts w:ascii="Oslo Sans Office" w:hAnsi="Oslo Sans Office" w:eastAsia="Oslo Sans Office" w:cs="Oslo Sans Office"/>
          <w:color w:val="242424"/>
          <w:sz w:val="22"/>
          <w:szCs w:val="22"/>
        </w:rPr>
        <w:t>Renholdstjenester</w:t>
      </w:r>
    </w:p>
    <w:p w:rsidRPr="00CB7F7B" w:rsidR="0032232F" w:rsidP="26F5E14A" w:rsidRDefault="0032232F" w14:paraId="3CED2927" w14:textId="2896B6DF">
      <w:pPr>
        <w:shd w:val="clear" w:color="auto" w:fill="FFFFFF" w:themeFill="background1"/>
        <w:spacing w:after="0"/>
        <w:rPr>
          <w:rFonts w:ascii="Oslo Sans Office" w:hAnsi="Oslo Sans Office" w:eastAsia="Oslo Sans Office" w:cs="Oslo Sans Office"/>
          <w:color w:val="242424"/>
          <w:sz w:val="22"/>
          <w:szCs w:val="22"/>
        </w:rPr>
      </w:pPr>
    </w:p>
    <w:p w:rsidRPr="00CB7F7B" w:rsidR="0032232F" w:rsidP="26F5E14A" w:rsidRDefault="4D7FBC36" w14:paraId="1168BCE0" w14:textId="61A9E231">
      <w:pPr>
        <w:shd w:val="clear" w:color="auto" w:fill="FFFFFF" w:themeFill="background1"/>
        <w:spacing w:after="0"/>
        <w:rPr>
          <w:rFonts w:ascii="Oslo Sans Office" w:hAnsi="Oslo Sans Office" w:eastAsia="Oslo Sans Office" w:cs="Oslo Sans Office"/>
          <w:color w:val="242424"/>
          <w:sz w:val="22"/>
          <w:szCs w:val="22"/>
        </w:rPr>
      </w:pPr>
      <w:r w:rsidRPr="26F5E14A" w:rsidR="70856564">
        <w:rPr>
          <w:rFonts w:ascii="Oslo Sans Office" w:hAnsi="Oslo Sans Office" w:eastAsia="Oslo Sans Office" w:cs="Oslo Sans Office"/>
          <w:color w:val="242424"/>
          <w:sz w:val="22"/>
          <w:szCs w:val="22"/>
        </w:rPr>
        <w:t xml:space="preserve">Oslo kommune vil etter planen tilgjengeliggjøre samkjøpsavtaler tilknyttet mat for private driftere innen oppstart av kontrakt. </w:t>
      </w:r>
    </w:p>
    <w:p w:rsidRPr="00CB7F7B" w:rsidR="0032232F" w:rsidP="26F5E14A" w:rsidRDefault="4D7FBC36" w14:paraId="2FC7F958" w14:textId="70D1E1FC">
      <w:pPr>
        <w:shd w:val="clear" w:color="auto" w:fill="FFFFFF" w:themeFill="background1"/>
        <w:spacing w:after="0"/>
        <w:rPr>
          <w:rFonts w:ascii="Oslo Sans Office" w:hAnsi="Oslo Sans Office" w:eastAsia="Oslo Sans Office" w:cs="Oslo Sans Office"/>
          <w:color w:val="242424"/>
          <w:sz w:val="22"/>
          <w:szCs w:val="22"/>
        </w:rPr>
      </w:pPr>
      <w:r w:rsidRPr="26F5E14A" w:rsidR="70856564">
        <w:rPr>
          <w:rFonts w:ascii="Oslo Sans Office" w:hAnsi="Oslo Sans Office" w:eastAsia="Oslo Sans Office" w:cs="Oslo Sans Office"/>
          <w:color w:val="242424"/>
          <w:sz w:val="22"/>
          <w:szCs w:val="22"/>
        </w:rPr>
        <w:t xml:space="preserve">  </w:t>
      </w:r>
    </w:p>
    <w:p w:rsidRPr="00CB7F7B" w:rsidR="0032232F" w:rsidP="26F5E14A" w:rsidRDefault="4D7FBC36" w14:paraId="2F1E505F" w14:textId="0E70B983">
      <w:pPr>
        <w:shd w:val="clear" w:color="auto" w:fill="FFFFFF" w:themeFill="background1"/>
        <w:spacing w:after="0"/>
        <w:rPr>
          <w:rFonts w:ascii="Oslo Sans Office" w:hAnsi="Oslo Sans Office" w:eastAsia="Oslo Sans Office" w:cs="Oslo Sans Office"/>
          <w:color w:val="242424"/>
          <w:sz w:val="22"/>
          <w:szCs w:val="22"/>
        </w:rPr>
      </w:pPr>
      <w:r w:rsidRPr="26F5E14A" w:rsidR="70856564">
        <w:rPr>
          <w:rFonts w:ascii="Oslo Sans Office" w:hAnsi="Oslo Sans Office" w:eastAsia="Oslo Sans Office" w:cs="Oslo Sans Office"/>
          <w:color w:val="242424"/>
          <w:sz w:val="22"/>
          <w:szCs w:val="22"/>
        </w:rPr>
        <w:t xml:space="preserve">Ved virksomhetsoverdragelsen vil det fremskaffes en uttømmende liste over institusjonens løpende avtaler og leverandøren vil få anledning til å overta disse. </w:t>
      </w:r>
    </w:p>
    <w:p w:rsidRPr="00CC785E" w:rsidR="0032232F" w:rsidP="3DE1C85E" w:rsidRDefault="0032232F" w14:paraId="2121C008" w14:textId="73556AF6">
      <w:pPr>
        <w:shd w:val="clear" w:color="auto" w:fill="FFFFFF" w:themeFill="background1"/>
        <w:spacing w:after="0"/>
        <w:rPr>
          <w:rFonts w:ascii="Oslo Sans Office" w:hAnsi="Oslo Sans Office" w:eastAsia="Oslo Sans Office" w:cs="Oslo Sans Office"/>
          <w:color w:val="000000" w:themeColor="text1"/>
          <w:sz w:val="24"/>
          <w:szCs w:val="24"/>
        </w:rPr>
      </w:pPr>
    </w:p>
    <w:p w:rsidR="0032232F" w:rsidP="0032232F" w:rsidRDefault="0032232F" w14:paraId="26D0C33B" w14:textId="1D200DE6">
      <w:pPr>
        <w:pStyle w:val="Heading3"/>
        <w:spacing w:before="200"/>
        <w:rPr>
          <w:rFonts w:ascii="Oslo Sans Office" w:hAnsi="Oslo Sans Office" w:eastAsia="Oslo Sans Office" w:cs="Oslo Sans Office"/>
          <w:b w:val="1"/>
          <w:bCs w:val="1"/>
          <w:color w:val="000000" w:themeColor="text1"/>
          <w:sz w:val="22"/>
          <w:szCs w:val="22"/>
        </w:rPr>
      </w:pPr>
      <w:bookmarkStart w:name="_Toc1053572440" w:id="852452184"/>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7DE80C78">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.3 Nærmere om bygget</w:t>
      </w:r>
      <w:bookmarkEnd w:id="852452184"/>
    </w:p>
    <w:p w:rsidR="0032232F" w:rsidP="26F5E14A" w:rsidRDefault="0032232F" w14:paraId="4AC7A994" w14:textId="5078C6AB">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Bygningens totale areal utgjør</w:t>
      </w:r>
      <w:r w:rsidRPr="26F5E14A" w:rsidR="7BBD93B8">
        <w:rPr>
          <w:rFonts w:ascii="Oslo Sans Office" w:hAnsi="Oslo Sans Office" w:eastAsia="Oslo Sans Office" w:cs="Oslo Sans Office"/>
          <w:color w:val="000000" w:themeColor="text1" w:themeTint="FF" w:themeShade="FF"/>
          <w:sz w:val="22"/>
          <w:szCs w:val="22"/>
        </w:rPr>
        <w:t xml:space="preserve"> 14 095 </w:t>
      </w:r>
      <w:r w:rsidRPr="26F5E14A" w:rsidR="21270D6A">
        <w:rPr>
          <w:rFonts w:ascii="Oslo Sans Office" w:hAnsi="Oslo Sans Office" w:eastAsia="Oslo Sans Office" w:cs="Oslo Sans Office"/>
          <w:color w:val="000000" w:themeColor="text1" w:themeTint="FF" w:themeShade="FF"/>
          <w:sz w:val="22"/>
          <w:szCs w:val="22"/>
        </w:rPr>
        <w:t>m2</w:t>
      </w:r>
      <w:r w:rsidRPr="26F5E14A" w:rsidR="41D2F039">
        <w:rPr>
          <w:rFonts w:ascii="Oslo Sans Office" w:hAnsi="Oslo Sans Office" w:eastAsia="Oslo Sans Office" w:cs="Oslo Sans Office"/>
          <w:color w:val="000000" w:themeColor="text1" w:themeTint="FF" w:themeShade="FF"/>
          <w:sz w:val="22"/>
          <w:szCs w:val="22"/>
        </w:rPr>
        <w:t xml:space="preserve">. </w:t>
      </w:r>
    </w:p>
    <w:p w:rsidR="0032232F" w:rsidP="26F5E14A" w:rsidRDefault="0032232F" w14:paraId="68C177C4" w14:textId="77777777">
      <w:pPr>
        <w:spacing w:after="0"/>
        <w:rPr>
          <w:rFonts w:ascii="Oslo Sans Office" w:hAnsi="Oslo Sans Office" w:eastAsia="Oslo Sans Office" w:cs="Oslo Sans Office"/>
          <w:color w:val="000000" w:themeColor="text1"/>
          <w:sz w:val="22"/>
          <w:szCs w:val="22"/>
        </w:rPr>
      </w:pPr>
    </w:p>
    <w:p w:rsidR="0032232F" w:rsidP="4106B503" w:rsidRDefault="0032232F" w14:paraId="611C94B6" w14:textId="7379644D">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Oversikt over antall/type rom, fellesrom mv. framgår av </w:t>
      </w:r>
      <w:r w:rsidRPr="26F5E14A" w:rsidR="21270D6A">
        <w:rPr>
          <w:rFonts w:ascii="Oslo Sans Office" w:hAnsi="Oslo Sans Office" w:eastAsia="Oslo Sans Office" w:cs="Oslo Sans Office"/>
          <w:color w:val="000000" w:themeColor="text1" w:themeTint="FF" w:themeShade="FF"/>
          <w:sz w:val="22"/>
          <w:szCs w:val="22"/>
        </w:rPr>
        <w:t>vedlegg I</w:t>
      </w:r>
      <w:r w:rsidRPr="26F5E14A" w:rsidR="576E4FA4">
        <w:rPr>
          <w:rFonts w:ascii="Oslo Sans Office" w:hAnsi="Oslo Sans Office" w:eastAsia="Oslo Sans Office" w:cs="Oslo Sans Office"/>
          <w:color w:val="000000" w:themeColor="text1" w:themeTint="FF" w:themeShade="FF"/>
          <w:sz w:val="22"/>
          <w:szCs w:val="22"/>
        </w:rPr>
        <w:t>I</w:t>
      </w:r>
      <w:r w:rsidRPr="26F5E14A" w:rsidR="21270D6A">
        <w:rPr>
          <w:rFonts w:ascii="Oslo Sans Office" w:hAnsi="Oslo Sans Office" w:eastAsia="Oslo Sans Office" w:cs="Oslo Sans Office"/>
          <w:color w:val="000000" w:themeColor="text1" w:themeTint="FF" w:themeShade="FF"/>
          <w:sz w:val="22"/>
          <w:szCs w:val="22"/>
        </w:rPr>
        <w:t xml:space="preserve"> </w:t>
      </w:r>
      <w:r w:rsidRPr="26F5E14A" w:rsidR="21270D6A">
        <w:rPr>
          <w:rFonts w:ascii="Oslo Sans Office" w:hAnsi="Oslo Sans Office" w:eastAsia="Oslo Sans Office" w:cs="Oslo Sans Office"/>
          <w:color w:val="000000" w:themeColor="text1" w:themeTint="FF" w:themeShade="FF"/>
          <w:sz w:val="22"/>
          <w:szCs w:val="22"/>
        </w:rPr>
        <w:t xml:space="preserve">– </w:t>
      </w:r>
      <w:r w:rsidRPr="26F5E14A" w:rsidR="22559C4C">
        <w:rPr>
          <w:rFonts w:ascii="Oslo Sans Office" w:hAnsi="Oslo Sans Office" w:eastAsia="Oslo Sans Office" w:cs="Oslo Sans Office"/>
          <w:color w:val="000000" w:themeColor="text1" w:themeTint="FF" w:themeShade="FF"/>
          <w:sz w:val="22"/>
          <w:szCs w:val="22"/>
        </w:rPr>
        <w:t>7</w:t>
      </w:r>
      <w:r w:rsidRPr="26F5E14A" w:rsidR="22559C4C">
        <w:rPr>
          <w:rFonts w:ascii="Oslo Sans Office" w:hAnsi="Oslo Sans Office" w:eastAsia="Oslo Sans Office" w:cs="Oslo Sans Office"/>
          <w:color w:val="000000" w:themeColor="text1" w:themeTint="FF" w:themeShade="FF"/>
          <w:sz w:val="22"/>
          <w:szCs w:val="22"/>
        </w:rPr>
        <w:t xml:space="preserve"> </w:t>
      </w:r>
      <w:r w:rsidRPr="26F5E14A" w:rsidR="21270D6A">
        <w:rPr>
          <w:rFonts w:ascii="Oslo Sans Office" w:hAnsi="Oslo Sans Office" w:eastAsia="Oslo Sans Office" w:cs="Oslo Sans Office"/>
          <w:color w:val="000000" w:themeColor="text1" w:themeTint="FF" w:themeShade="FF"/>
          <w:sz w:val="22"/>
          <w:szCs w:val="22"/>
        </w:rPr>
        <w:t>Plantegninger.</w:t>
      </w:r>
    </w:p>
    <w:p w:rsidR="0032232F" w:rsidP="26F5E14A" w:rsidRDefault="0032232F" w14:paraId="2081E349" w14:textId="77777777">
      <w:pPr>
        <w:spacing w:after="0"/>
        <w:rPr>
          <w:rFonts w:ascii="Oslo Sans Office" w:hAnsi="Oslo Sans Office" w:eastAsia="Oslo Sans Office" w:cs="Oslo Sans Office"/>
          <w:color w:val="000000" w:themeColor="text1"/>
          <w:sz w:val="22"/>
          <w:szCs w:val="22"/>
          <w:highlight w:val="yellow"/>
        </w:rPr>
      </w:pPr>
    </w:p>
    <w:p w:rsidR="0032232F" w:rsidP="26F5E14A" w:rsidRDefault="0032232F" w14:paraId="31F920D7" w14:textId="38909571">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Oppgraderinger og utbedringer av bygget skal utføres i samarbeid med </w:t>
      </w:r>
      <w:r w:rsidRPr="26F5E14A" w:rsidR="65FE22C4">
        <w:rPr>
          <w:rFonts w:ascii="Oslo Sans Office" w:hAnsi="Oslo Sans Office" w:eastAsia="Oslo Sans Office" w:cs="Oslo Sans Office"/>
          <w:color w:val="000000" w:themeColor="text1" w:themeTint="FF" w:themeShade="FF"/>
          <w:sz w:val="22"/>
          <w:szCs w:val="22"/>
        </w:rPr>
        <w:t>eier</w:t>
      </w:r>
      <w:r w:rsidRPr="26F5E14A" w:rsidR="21270D6A">
        <w:rPr>
          <w:rFonts w:ascii="Oslo Sans Office" w:hAnsi="Oslo Sans Office" w:eastAsia="Oslo Sans Office" w:cs="Oslo Sans Office"/>
          <w:color w:val="000000" w:themeColor="text1" w:themeTint="FF" w:themeShade="FF"/>
          <w:sz w:val="22"/>
          <w:szCs w:val="22"/>
        </w:rPr>
        <w:t xml:space="preserve">, se for øvrig Tjenesteytingsavtalen punkt </w:t>
      </w:r>
      <w:r w:rsidRPr="26F5E14A" w:rsidR="21270D6A">
        <w:rPr>
          <w:rFonts w:ascii="Oslo Sans Office" w:hAnsi="Oslo Sans Office" w:eastAsia="Oslo Sans Office" w:cs="Oslo Sans Office"/>
          <w:color w:val="000000" w:themeColor="text1" w:themeTint="FF" w:themeShade="FF"/>
          <w:sz w:val="22"/>
          <w:szCs w:val="22"/>
        </w:rPr>
        <w:t>9.2.</w:t>
      </w:r>
    </w:p>
    <w:p w:rsidR="00E43740" w:rsidP="26F5E14A" w:rsidRDefault="00E43740" w14:paraId="1E09FB2D" w14:textId="77777777">
      <w:pPr>
        <w:spacing w:after="0"/>
        <w:rPr>
          <w:rFonts w:ascii="Oslo Sans Office" w:hAnsi="Oslo Sans Office" w:eastAsia="Oslo Sans Office" w:cs="Oslo Sans Office"/>
          <w:color w:val="000000" w:themeColor="text1"/>
          <w:sz w:val="22"/>
          <w:szCs w:val="22"/>
        </w:rPr>
      </w:pPr>
    </w:p>
    <w:p w:rsidR="0032232F" w:rsidP="5869C9C1" w:rsidRDefault="643116B3" w14:paraId="3D6DB039" w14:textId="3FA19DD8">
      <w:pPr>
        <w:pStyle w:val="Heading5"/>
        <w:rPr>
          <w:rFonts w:ascii="Oslo Sans Office" w:hAnsi="Oslo Sans Office" w:eastAsia="Oslo Sans Office" w:cs="Oslo Sans Office"/>
          <w:b w:val="1"/>
          <w:bCs w:val="1"/>
          <w:color w:val="auto"/>
          <w:sz w:val="22"/>
          <w:szCs w:val="22"/>
        </w:rPr>
      </w:pPr>
      <w:r w:rsidRPr="26F5E14A" w:rsidR="46E5A9EA">
        <w:rPr>
          <w:rFonts w:ascii="Oslo Sans Office" w:hAnsi="Oslo Sans Office" w:eastAsia="Oslo Sans Office" w:cs="Oslo Sans Office"/>
          <w:b w:val="1"/>
          <w:bCs w:val="1"/>
          <w:color w:val="auto"/>
          <w:sz w:val="22"/>
          <w:szCs w:val="22"/>
        </w:rPr>
        <w:t>1.</w:t>
      </w:r>
      <w:r w:rsidRPr="26F5E14A" w:rsidR="762A497B">
        <w:rPr>
          <w:rFonts w:ascii="Oslo Sans Office" w:hAnsi="Oslo Sans Office" w:eastAsia="Oslo Sans Office" w:cs="Oslo Sans Office"/>
          <w:b w:val="1"/>
          <w:bCs w:val="1"/>
          <w:color w:val="auto"/>
          <w:sz w:val="22"/>
          <w:szCs w:val="22"/>
        </w:rPr>
        <w:t>5</w:t>
      </w:r>
      <w:r w:rsidRPr="26F5E14A" w:rsidR="46E5A9EA">
        <w:rPr>
          <w:rFonts w:ascii="Oslo Sans Office" w:hAnsi="Oslo Sans Office" w:eastAsia="Oslo Sans Office" w:cs="Oslo Sans Office"/>
          <w:b w:val="1"/>
          <w:bCs w:val="1"/>
          <w:color w:val="auto"/>
          <w:sz w:val="22"/>
          <w:szCs w:val="22"/>
        </w:rPr>
        <w:t>.3.1 Underetasje</w:t>
      </w:r>
    </w:p>
    <w:p w:rsidR="569E16BE" w:rsidP="26F5E14A" w:rsidRDefault="569E16BE" w14:paraId="21BD4E34" w14:textId="7A7FD634">
      <w:pPr>
        <w:pStyle w:val="ListParagraph"/>
        <w:numPr>
          <w:ilvl w:val="0"/>
          <w:numId w:val="3"/>
        </w:numPr>
        <w:rPr>
          <w:rFonts w:ascii="Oslo Sans Office" w:hAnsi="Oslo Sans Office" w:eastAsia="Oslo Sans Office" w:cs="Oslo Sans Office"/>
          <w:sz w:val="22"/>
          <w:szCs w:val="22"/>
        </w:rPr>
      </w:pPr>
      <w:r w:rsidRPr="26F5E14A" w:rsidR="16B3C9B5">
        <w:rPr>
          <w:rFonts w:ascii="Oslo Sans Office" w:hAnsi="Oslo Sans Office" w:eastAsia="Oslo Sans Office" w:cs="Oslo Sans Office"/>
          <w:sz w:val="22"/>
          <w:szCs w:val="22"/>
        </w:rPr>
        <w:t>Garderober</w:t>
      </w:r>
    </w:p>
    <w:p w:rsidR="569E16BE" w:rsidP="26F5E14A" w:rsidRDefault="569E16BE" w14:paraId="4B68558B" w14:textId="4B2BCECD">
      <w:pPr>
        <w:pStyle w:val="ListParagraph"/>
        <w:numPr>
          <w:ilvl w:val="0"/>
          <w:numId w:val="3"/>
        </w:numPr>
        <w:rPr>
          <w:rFonts w:ascii="Oslo Sans Office" w:hAnsi="Oslo Sans Office" w:eastAsia="Oslo Sans Office" w:cs="Oslo Sans Office"/>
          <w:sz w:val="22"/>
          <w:szCs w:val="22"/>
        </w:rPr>
      </w:pPr>
      <w:r w:rsidRPr="26F5E14A" w:rsidR="16B3C9B5">
        <w:rPr>
          <w:rFonts w:ascii="Oslo Sans Office" w:hAnsi="Oslo Sans Office" w:eastAsia="Oslo Sans Office" w:cs="Oslo Sans Office"/>
          <w:sz w:val="22"/>
          <w:szCs w:val="22"/>
        </w:rPr>
        <w:t>Lagerrom</w:t>
      </w:r>
    </w:p>
    <w:p w:rsidR="569E16BE" w:rsidP="26F5E14A" w:rsidRDefault="569E16BE" w14:paraId="2A709AC3" w14:textId="76A015CA">
      <w:pPr>
        <w:pStyle w:val="ListParagraph"/>
        <w:numPr>
          <w:ilvl w:val="0"/>
          <w:numId w:val="3"/>
        </w:numPr>
        <w:rPr>
          <w:rFonts w:ascii="Oslo Sans Office" w:hAnsi="Oslo Sans Office" w:eastAsia="Oslo Sans Office" w:cs="Oslo Sans Office"/>
          <w:sz w:val="22"/>
          <w:szCs w:val="22"/>
        </w:rPr>
      </w:pPr>
      <w:r w:rsidRPr="26F5E14A" w:rsidR="16B3C9B5">
        <w:rPr>
          <w:rFonts w:ascii="Oslo Sans Office" w:hAnsi="Oslo Sans Office" w:eastAsia="Oslo Sans Office" w:cs="Oslo Sans Office"/>
          <w:sz w:val="22"/>
          <w:szCs w:val="22"/>
        </w:rPr>
        <w:t>Fellesbod</w:t>
      </w:r>
      <w:r w:rsidRPr="26F5E14A" w:rsidR="65005217">
        <w:rPr>
          <w:rFonts w:ascii="Oslo Sans Office" w:hAnsi="Oslo Sans Office" w:eastAsia="Oslo Sans Office" w:cs="Oslo Sans Office"/>
          <w:sz w:val="22"/>
          <w:szCs w:val="22"/>
        </w:rPr>
        <w:t xml:space="preserve"> beboere</w:t>
      </w:r>
    </w:p>
    <w:p w:rsidR="4DC54374" w:rsidP="26F5E14A" w:rsidRDefault="4DC54374" w14:paraId="335D80FD" w14:textId="524F1386">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Vaskeri</w:t>
      </w:r>
    </w:p>
    <w:p w:rsidR="4DC54374" w:rsidP="26F5E14A" w:rsidRDefault="4DC54374" w14:paraId="005782F7" w14:textId="57AD6DEF">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Datarom</w:t>
      </w:r>
    </w:p>
    <w:p w:rsidR="4DC54374" w:rsidP="26F5E14A" w:rsidRDefault="4DC54374" w14:paraId="64898DD7" w14:textId="2685CD6A">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Stellerom</w:t>
      </w:r>
    </w:p>
    <w:p w:rsidR="4DC54374" w:rsidP="26F5E14A" w:rsidRDefault="4DC54374" w14:paraId="1818BB43" w14:textId="750A6865">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Kapell</w:t>
      </w:r>
    </w:p>
    <w:p w:rsidR="4DC54374" w:rsidP="26F5E14A" w:rsidRDefault="4DC54374" w14:paraId="5A5DD55F" w14:textId="743FC778">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Vaktmester</w:t>
      </w:r>
    </w:p>
    <w:p w:rsidR="4DC54374" w:rsidP="26F5E14A" w:rsidRDefault="4DC54374" w14:paraId="7DA2F550" w14:textId="7A78C0BC">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Prest</w:t>
      </w:r>
    </w:p>
    <w:p w:rsidR="4DC54374" w:rsidP="26F5E14A" w:rsidRDefault="4DC54374" w14:paraId="578299D8" w14:textId="0AFF1597">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Varemottak</w:t>
      </w:r>
    </w:p>
    <w:p w:rsidR="4DC54374" w:rsidP="26F5E14A" w:rsidRDefault="4DC54374" w14:paraId="150CFF3E" w14:textId="56B740FF">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Ventilasjonsrom</w:t>
      </w:r>
    </w:p>
    <w:p w:rsidR="4DC54374" w:rsidP="26F5E14A" w:rsidRDefault="4DC54374" w14:paraId="65488688" w14:textId="533B6E63">
      <w:pPr>
        <w:pStyle w:val="ListParagraph"/>
        <w:numPr>
          <w:ilvl w:val="0"/>
          <w:numId w:val="3"/>
        </w:numPr>
        <w:rPr>
          <w:rFonts w:ascii="Oslo Sans Office" w:hAnsi="Oslo Sans Office" w:eastAsia="Oslo Sans Office" w:cs="Oslo Sans Office"/>
          <w:sz w:val="22"/>
          <w:szCs w:val="22"/>
        </w:rPr>
      </w:pPr>
      <w:r w:rsidRPr="26F5E14A" w:rsidR="65005217">
        <w:rPr>
          <w:rFonts w:ascii="Oslo Sans Office" w:hAnsi="Oslo Sans Office" w:eastAsia="Oslo Sans Office" w:cs="Oslo Sans Office"/>
          <w:sz w:val="22"/>
          <w:szCs w:val="22"/>
        </w:rPr>
        <w:t>Pallerom</w:t>
      </w:r>
    </w:p>
    <w:p w:rsidR="0032232F" w:rsidP="5869C9C1" w:rsidRDefault="0032232F" w14:paraId="4F8D3110" w14:textId="7CA30822">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0ED431D5">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.3.</w:t>
      </w:r>
      <w:r w:rsidRPr="26F5E14A" w:rsidR="77FF20AB">
        <w:rPr>
          <w:rFonts w:ascii="Oslo Sans Office" w:hAnsi="Oslo Sans Office" w:eastAsia="Oslo Sans Office" w:cs="Oslo Sans Office"/>
          <w:b w:val="1"/>
          <w:bCs w:val="1"/>
          <w:color w:val="auto"/>
          <w:sz w:val="22"/>
          <w:szCs w:val="22"/>
        </w:rPr>
        <w:t>2</w:t>
      </w:r>
      <w:r w:rsidRPr="26F5E14A" w:rsidR="21270D6A">
        <w:rPr>
          <w:rFonts w:ascii="Oslo Sans Office" w:hAnsi="Oslo Sans Office" w:eastAsia="Oslo Sans Office" w:cs="Oslo Sans Office"/>
          <w:b w:val="1"/>
          <w:bCs w:val="1"/>
          <w:color w:val="auto"/>
          <w:sz w:val="22"/>
          <w:szCs w:val="22"/>
        </w:rPr>
        <w:t xml:space="preserve"> </w:t>
      </w:r>
      <w:r w:rsidRPr="26F5E14A" w:rsidR="47654562">
        <w:rPr>
          <w:rFonts w:ascii="Oslo Sans Office" w:hAnsi="Oslo Sans Office" w:eastAsia="Oslo Sans Office" w:cs="Oslo Sans Office"/>
          <w:b w:val="1"/>
          <w:bCs w:val="1"/>
          <w:color w:val="auto"/>
          <w:sz w:val="22"/>
          <w:szCs w:val="22"/>
        </w:rPr>
        <w:t>Plan 1</w:t>
      </w:r>
      <w:r w:rsidRPr="26F5E14A" w:rsidR="21270D6A">
        <w:rPr>
          <w:rFonts w:ascii="Oslo Sans Office" w:hAnsi="Oslo Sans Office" w:eastAsia="Oslo Sans Office" w:cs="Oslo Sans Office"/>
          <w:b w:val="1"/>
          <w:bCs w:val="1"/>
          <w:color w:val="auto"/>
          <w:sz w:val="22"/>
          <w:szCs w:val="22"/>
        </w:rPr>
        <w:t>:</w:t>
      </w:r>
    </w:p>
    <w:p w:rsidR="0032232F" w:rsidP="26F5E14A" w:rsidRDefault="16BF31F9" w14:paraId="228F6A66" w14:textId="63F4D03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19E51460">
        <w:rPr>
          <w:rFonts w:ascii="Oslo Sans Office" w:hAnsi="Oslo Sans Office" w:eastAsia="Oslo Sans Office" w:cs="Oslo Sans Office"/>
          <w:color w:val="000000" w:themeColor="text1" w:themeTint="FF" w:themeShade="FF"/>
          <w:sz w:val="22"/>
          <w:szCs w:val="22"/>
        </w:rPr>
        <w:t>Resepsjon</w:t>
      </w:r>
    </w:p>
    <w:p w:rsidR="0032232F" w:rsidP="26F5E14A" w:rsidRDefault="16BF31F9" w14:paraId="72F190A9" w14:textId="7BC0F078">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19E51460">
        <w:rPr>
          <w:rFonts w:ascii="Oslo Sans Office" w:hAnsi="Oslo Sans Office" w:eastAsia="Oslo Sans Office" w:cs="Oslo Sans Office"/>
          <w:color w:val="000000" w:themeColor="text1" w:themeTint="FF" w:themeShade="FF"/>
          <w:sz w:val="22"/>
          <w:szCs w:val="22"/>
        </w:rPr>
        <w:t>Kontorer</w:t>
      </w:r>
    </w:p>
    <w:p w:rsidR="0032232F" w:rsidP="26F5E14A" w:rsidRDefault="0032232F" w14:paraId="384799C8" w14:textId="77777777">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Boder</w:t>
      </w:r>
    </w:p>
    <w:p w:rsidR="0032232F" w:rsidP="26F5E14A" w:rsidRDefault="0032232F" w14:paraId="2DE36732" w14:textId="4D85E164">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Lager</w:t>
      </w:r>
      <w:r w:rsidRPr="26F5E14A" w:rsidR="3819C4F5">
        <w:rPr>
          <w:rFonts w:ascii="Oslo Sans Office" w:hAnsi="Oslo Sans Office" w:eastAsia="Oslo Sans Office" w:cs="Oslo Sans Office"/>
          <w:color w:val="000000" w:themeColor="text1" w:themeTint="FF" w:themeShade="FF"/>
          <w:sz w:val="22"/>
          <w:szCs w:val="22"/>
        </w:rPr>
        <w:t>rom</w:t>
      </w:r>
    </w:p>
    <w:p w:rsidR="0032232F" w:rsidP="26F5E14A" w:rsidRDefault="72C210AF" w14:paraId="07FAC554" w14:textId="6826B07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Arkiv</w:t>
      </w:r>
    </w:p>
    <w:p w:rsidR="72C210AF" w:rsidP="26F5E14A" w:rsidRDefault="72C210AF" w14:paraId="1C2061F4" w14:textId="75746561">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WC</w:t>
      </w:r>
    </w:p>
    <w:p w:rsidR="72C210AF" w:rsidP="26F5E14A" w:rsidRDefault="72C210AF" w14:paraId="2F500498" w14:textId="538A6530">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Kantinekjøkken/mottakskjøkken</w:t>
      </w:r>
    </w:p>
    <w:p w:rsidR="72C210AF" w:rsidP="26F5E14A" w:rsidRDefault="72C210AF" w14:paraId="0C75DCA9" w14:textId="41CACDE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Oppvaskrom</w:t>
      </w:r>
    </w:p>
    <w:p w:rsidR="72C210AF" w:rsidP="26F5E14A" w:rsidRDefault="72C210AF" w14:paraId="0D23BE0A" w14:textId="1A95C145">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Kjølerom</w:t>
      </w:r>
    </w:p>
    <w:p w:rsidR="72C210AF" w:rsidP="26F5E14A" w:rsidRDefault="72C210AF" w14:paraId="45D15347" w14:textId="757B61F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 xml:space="preserve">Grupperom </w:t>
      </w:r>
    </w:p>
    <w:p w:rsidR="72C210AF" w:rsidP="26F5E14A" w:rsidRDefault="72C210AF" w14:paraId="4F2363CD" w14:textId="5933D54D">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Møterom</w:t>
      </w:r>
    </w:p>
    <w:p w:rsidR="72C210AF" w:rsidP="26F5E14A" w:rsidRDefault="72C210AF" w14:paraId="57EE0610" w14:textId="586AC391">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Teknisk rom</w:t>
      </w:r>
    </w:p>
    <w:p w:rsidR="72C210AF" w:rsidP="26F5E14A" w:rsidRDefault="72C210AF" w14:paraId="33F27CA0" w14:textId="27AEE603">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Lege</w:t>
      </w:r>
    </w:p>
    <w:p w:rsidR="72C210AF" w:rsidP="26F5E14A" w:rsidRDefault="72C210AF" w14:paraId="56BAAEFE" w14:textId="0EC46904">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Tannlege</w:t>
      </w:r>
    </w:p>
    <w:p w:rsidR="72C210AF" w:rsidP="26F5E14A" w:rsidRDefault="72C210AF" w14:paraId="2C0F1AAF" w14:textId="7BEB8F53">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Ergoterapeut</w:t>
      </w:r>
    </w:p>
    <w:p w:rsidR="72C210AF" w:rsidP="26F5E14A" w:rsidRDefault="72C210AF" w14:paraId="0A29DEC7" w14:textId="441B0D4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Fysioterapeut</w:t>
      </w:r>
    </w:p>
    <w:p w:rsidR="72C210AF" w:rsidP="26F5E14A" w:rsidRDefault="72C210AF" w14:paraId="505B5F08" w14:textId="2282EB30">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Fotpleie</w:t>
      </w:r>
    </w:p>
    <w:p w:rsidR="72C210AF" w:rsidP="26F5E14A" w:rsidRDefault="72C210AF" w14:paraId="17904F09" w14:textId="16156C0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Frisør</w:t>
      </w:r>
    </w:p>
    <w:p w:rsidR="72C210AF" w:rsidP="26F5E14A" w:rsidRDefault="72C210AF" w14:paraId="6C60EC6D" w14:textId="4FFC1110">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Treningsrom</w:t>
      </w:r>
    </w:p>
    <w:p w:rsidR="72C210AF" w:rsidP="26F5E14A" w:rsidRDefault="72C210AF" w14:paraId="5D04A3FB" w14:textId="261F3C3F">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Treningskjøkken</w:t>
      </w:r>
    </w:p>
    <w:p w:rsidR="72C210AF" w:rsidP="26F5E14A" w:rsidRDefault="72C210AF" w14:paraId="7A78698B" w14:textId="7E031554">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Garderobe</w:t>
      </w:r>
    </w:p>
    <w:p w:rsidR="72C210AF" w:rsidP="26F5E14A" w:rsidRDefault="72C210AF" w14:paraId="7364D108" w14:textId="6FF208AA">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 xml:space="preserve">Velvære/aromaterapi </w:t>
      </w:r>
    </w:p>
    <w:p w:rsidR="72C210AF" w:rsidP="26F5E14A" w:rsidRDefault="72C210AF" w14:paraId="46800ED5" w14:textId="05054161">
      <w:pPr>
        <w:pStyle w:val="ListParagraph"/>
        <w:numPr>
          <w:ilvl w:val="0"/>
          <w:numId w:val="12"/>
        </w:numPr>
        <w:spacing w:after="0"/>
        <w:rPr>
          <w:rFonts w:ascii="Oslo Sans Office" w:hAnsi="Oslo Sans Office" w:eastAsia="Oslo Sans Office" w:cs="Oslo Sans Office"/>
          <w:color w:val="000000" w:themeColor="text1"/>
          <w:sz w:val="22"/>
          <w:szCs w:val="22"/>
        </w:rPr>
      </w:pPr>
      <w:r w:rsidRPr="26F5E14A" w:rsidR="648A1B8C">
        <w:rPr>
          <w:rFonts w:ascii="Oslo Sans Office" w:hAnsi="Oslo Sans Office" w:eastAsia="Oslo Sans Office" w:cs="Oslo Sans Office"/>
          <w:color w:val="000000" w:themeColor="text1" w:themeTint="FF" w:themeShade="FF"/>
          <w:sz w:val="22"/>
          <w:szCs w:val="22"/>
        </w:rPr>
        <w:t>Dagsenter</w:t>
      </w:r>
    </w:p>
    <w:p w:rsidR="0032232F" w:rsidP="26F5E14A" w:rsidRDefault="0032232F" w14:paraId="3A70EB07" w14:textId="77777777">
      <w:pPr>
        <w:spacing w:after="0"/>
        <w:rPr>
          <w:rFonts w:ascii="Oslo Sans Office" w:hAnsi="Oslo Sans Office" w:eastAsia="Oslo Sans Office" w:cs="Oslo Sans Office"/>
          <w:color w:val="000000" w:themeColor="text1"/>
          <w:sz w:val="22"/>
          <w:szCs w:val="22"/>
        </w:rPr>
      </w:pPr>
    </w:p>
    <w:p w:rsidR="0032232F" w:rsidP="5869C9C1" w:rsidRDefault="0032232F" w14:paraId="18F53846" w14:textId="4A3C111F">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57B68C2A">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.3.</w:t>
      </w:r>
      <w:r w:rsidRPr="26F5E14A" w:rsidR="200B3470">
        <w:rPr>
          <w:rFonts w:ascii="Oslo Sans Office" w:hAnsi="Oslo Sans Office" w:eastAsia="Oslo Sans Office" w:cs="Oslo Sans Office"/>
          <w:b w:val="1"/>
          <w:bCs w:val="1"/>
          <w:color w:val="auto"/>
          <w:sz w:val="22"/>
          <w:szCs w:val="22"/>
        </w:rPr>
        <w:t>3</w:t>
      </w:r>
      <w:r w:rsidRPr="26F5E14A" w:rsidR="21270D6A">
        <w:rPr>
          <w:rFonts w:ascii="Oslo Sans Office" w:hAnsi="Oslo Sans Office" w:eastAsia="Oslo Sans Office" w:cs="Oslo Sans Office"/>
          <w:b w:val="1"/>
          <w:bCs w:val="1"/>
          <w:color w:val="auto"/>
          <w:sz w:val="22"/>
          <w:szCs w:val="22"/>
        </w:rPr>
        <w:t xml:space="preserve"> </w:t>
      </w:r>
      <w:r w:rsidRPr="26F5E14A" w:rsidR="03BAEC0B">
        <w:rPr>
          <w:rFonts w:ascii="Oslo Sans Office" w:hAnsi="Oslo Sans Office" w:eastAsia="Oslo Sans Office" w:cs="Oslo Sans Office"/>
          <w:b w:val="1"/>
          <w:bCs w:val="1"/>
          <w:color w:val="auto"/>
          <w:sz w:val="22"/>
          <w:szCs w:val="22"/>
        </w:rPr>
        <w:t>Plan 2:</w:t>
      </w:r>
    </w:p>
    <w:p w:rsidR="0032232F" w:rsidP="26F5E14A" w:rsidRDefault="679BAA88" w14:paraId="127C88E9" w14:textId="442F4E52">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03BAEC0B">
        <w:rPr>
          <w:rFonts w:ascii="Oslo Sans Office" w:hAnsi="Oslo Sans Office" w:eastAsia="Oslo Sans Office" w:cs="Oslo Sans Office"/>
          <w:color w:val="000000" w:themeColor="text1" w:themeTint="FF" w:themeShade="FF"/>
          <w:sz w:val="22"/>
          <w:szCs w:val="22"/>
        </w:rPr>
        <w:t xml:space="preserve">Beboerrom med bad/toalett: </w:t>
      </w:r>
      <w:r w:rsidRPr="26F5E14A" w:rsidR="3C8FC03E">
        <w:rPr>
          <w:rFonts w:ascii="Oslo Sans Office" w:hAnsi="Oslo Sans Office" w:eastAsia="Oslo Sans Office" w:cs="Oslo Sans Office"/>
          <w:color w:val="000000" w:themeColor="text1" w:themeTint="FF" w:themeShade="FF"/>
          <w:sz w:val="22"/>
          <w:szCs w:val="22"/>
        </w:rPr>
        <w:t>18</w:t>
      </w:r>
    </w:p>
    <w:p w:rsidR="2AD6ED18" w:rsidP="26F5E14A" w:rsidRDefault="2AD6ED18" w14:paraId="258ABEA3" w14:textId="4A3E56EC">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Boder for beboere</w:t>
      </w:r>
    </w:p>
    <w:p w:rsidR="2AD6ED18" w:rsidP="26F5E14A" w:rsidRDefault="2AD6ED18" w14:paraId="3BDE5A6F" w14:textId="1F15AC2F">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Skyllerom</w:t>
      </w:r>
    </w:p>
    <w:p w:rsidR="2AD6ED18" w:rsidP="26F5E14A" w:rsidRDefault="2AD6ED18" w14:paraId="06DCA88E" w14:textId="523312F2">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Vaktrom</w:t>
      </w:r>
    </w:p>
    <w:p w:rsidR="2AD6ED18" w:rsidP="26F5E14A" w:rsidRDefault="2AD6ED18" w14:paraId="30B5D62A" w14:textId="2349BCC8">
      <w:pPr>
        <w:pStyle w:val="ListParagraph"/>
        <w:numPr>
          <w:ilvl w:val="0"/>
          <w:numId w:val="13"/>
        </w:numPr>
        <w:spacing w:after="0"/>
        <w:rPr>
          <w:rFonts w:ascii="Oslo Sans Office" w:hAnsi="Oslo Sans Office" w:eastAsia="Oslo Sans Office" w:cs="Oslo Sans Office"/>
          <w:color w:val="000000" w:themeColor="text1"/>
          <w:sz w:val="22"/>
          <w:szCs w:val="22"/>
        </w:rPr>
      </w:pPr>
      <w:r w:rsidRPr="26F5E14A" w:rsidR="43351B21">
        <w:rPr>
          <w:rFonts w:ascii="Oslo Sans Office" w:hAnsi="Oslo Sans Office" w:eastAsia="Oslo Sans Office" w:cs="Oslo Sans Office"/>
          <w:color w:val="000000" w:themeColor="text1" w:themeTint="FF" w:themeShade="FF"/>
          <w:sz w:val="22"/>
          <w:szCs w:val="22"/>
        </w:rPr>
        <w:t>Lager</w:t>
      </w:r>
      <w:r w:rsidRPr="26F5E14A" w:rsidR="7EDFEAC4">
        <w:rPr>
          <w:rFonts w:ascii="Oslo Sans Office" w:hAnsi="Oslo Sans Office" w:eastAsia="Oslo Sans Office" w:cs="Oslo Sans Office"/>
          <w:color w:val="000000" w:themeColor="text1" w:themeTint="FF" w:themeShade="FF"/>
          <w:sz w:val="22"/>
          <w:szCs w:val="22"/>
        </w:rPr>
        <w:t>rom</w:t>
      </w:r>
    </w:p>
    <w:p w:rsidR="0032232F" w:rsidP="26F5E14A" w:rsidRDefault="0032232F" w14:paraId="56D18EC7" w14:textId="77777777">
      <w:pPr>
        <w:spacing w:after="0"/>
        <w:rPr>
          <w:rFonts w:ascii="Oslo Sans Office" w:hAnsi="Oslo Sans Office" w:eastAsia="Oslo Sans Office" w:cs="Oslo Sans Office"/>
          <w:color w:val="000000" w:themeColor="text1"/>
          <w:sz w:val="22"/>
          <w:szCs w:val="22"/>
        </w:rPr>
      </w:pPr>
    </w:p>
    <w:p w:rsidR="0032232F" w:rsidP="5869C9C1" w:rsidRDefault="0032232F" w14:paraId="405F57C9" w14:textId="331FFAED">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7B27F9E6">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.3.</w:t>
      </w:r>
      <w:r w:rsidRPr="26F5E14A" w:rsidR="21041217">
        <w:rPr>
          <w:rFonts w:ascii="Oslo Sans Office" w:hAnsi="Oslo Sans Office" w:eastAsia="Oslo Sans Office" w:cs="Oslo Sans Office"/>
          <w:b w:val="1"/>
          <w:bCs w:val="1"/>
          <w:color w:val="auto"/>
          <w:sz w:val="22"/>
          <w:szCs w:val="22"/>
        </w:rPr>
        <w:t>4</w:t>
      </w:r>
      <w:r w:rsidRPr="26F5E14A" w:rsidR="21270D6A">
        <w:rPr>
          <w:rFonts w:ascii="Oslo Sans Office" w:hAnsi="Oslo Sans Office" w:eastAsia="Oslo Sans Office" w:cs="Oslo Sans Office"/>
          <w:b w:val="1"/>
          <w:bCs w:val="1"/>
          <w:color w:val="auto"/>
          <w:sz w:val="22"/>
          <w:szCs w:val="22"/>
        </w:rPr>
        <w:t xml:space="preserve">. </w:t>
      </w:r>
      <w:r w:rsidRPr="26F5E14A" w:rsidR="22FE742A">
        <w:rPr>
          <w:rFonts w:ascii="Oslo Sans Office" w:hAnsi="Oslo Sans Office" w:eastAsia="Oslo Sans Office" w:cs="Oslo Sans Office"/>
          <w:b w:val="1"/>
          <w:bCs w:val="1"/>
          <w:color w:val="auto"/>
          <w:sz w:val="22"/>
          <w:szCs w:val="22"/>
        </w:rPr>
        <w:t>Plan 3</w:t>
      </w:r>
      <w:r w:rsidRPr="26F5E14A" w:rsidR="4C1C6321">
        <w:rPr>
          <w:rFonts w:ascii="Oslo Sans Office" w:hAnsi="Oslo Sans Office" w:eastAsia="Oslo Sans Office" w:cs="Oslo Sans Office"/>
          <w:b w:val="1"/>
          <w:bCs w:val="1"/>
          <w:color w:val="auto"/>
          <w:sz w:val="22"/>
          <w:szCs w:val="22"/>
        </w:rPr>
        <w:t>:</w:t>
      </w:r>
    </w:p>
    <w:p w:rsidR="0032232F" w:rsidP="26F5E14A" w:rsidRDefault="314E1031" w14:paraId="24B79EA6" w14:textId="7959D853">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CC555EE">
        <w:rPr>
          <w:rFonts w:ascii="Oslo Sans Office" w:hAnsi="Oslo Sans Office" w:eastAsia="Oslo Sans Office" w:cs="Oslo Sans Office"/>
          <w:color w:val="000000" w:themeColor="text1" w:themeTint="FF" w:themeShade="FF"/>
          <w:sz w:val="22"/>
          <w:szCs w:val="22"/>
        </w:rPr>
        <w:t>Beboerrom med bad/toalett: 35</w:t>
      </w:r>
    </w:p>
    <w:p w:rsidR="52213426" w:rsidP="26F5E14A" w:rsidRDefault="52213426" w14:paraId="2D3E8C73" w14:textId="56396261">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Isolat smittevern</w:t>
      </w:r>
    </w:p>
    <w:p w:rsidR="52213426" w:rsidP="26F5E14A" w:rsidRDefault="52213426" w14:paraId="33CCFDF7" w14:textId="25A1E3B2">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Lager</w:t>
      </w:r>
      <w:r w:rsidRPr="26F5E14A" w:rsidR="12A1C76D">
        <w:rPr>
          <w:rFonts w:ascii="Oslo Sans Office" w:hAnsi="Oslo Sans Office" w:eastAsia="Oslo Sans Office" w:cs="Oslo Sans Office"/>
          <w:color w:val="000000" w:themeColor="text1" w:themeTint="FF" w:themeShade="FF"/>
          <w:sz w:val="22"/>
          <w:szCs w:val="22"/>
        </w:rPr>
        <w:t>rom</w:t>
      </w:r>
    </w:p>
    <w:p w:rsidR="52213426" w:rsidP="26F5E14A" w:rsidRDefault="52213426" w14:paraId="7EDB40C3" w14:textId="6A4AB818">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Oppholdsrom/stue/kjøkken</w:t>
      </w:r>
    </w:p>
    <w:p w:rsidR="52213426" w:rsidP="26F5E14A" w:rsidRDefault="52213426" w14:paraId="49255FBE" w14:textId="287CA3C2">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Røykerom</w:t>
      </w:r>
    </w:p>
    <w:p w:rsidR="52213426" w:rsidP="26F5E14A" w:rsidRDefault="52213426" w14:paraId="3B7B1AE6" w14:textId="680AE575">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 xml:space="preserve">Avfallsrom </w:t>
      </w:r>
    </w:p>
    <w:p w:rsidR="0032232F" w:rsidP="26F5E14A" w:rsidRDefault="52213426" w14:paraId="46DB65FA" w14:textId="33CB3A7E">
      <w:pPr>
        <w:pStyle w:val="ListParagraph"/>
        <w:numPr>
          <w:ilvl w:val="0"/>
          <w:numId w:val="24"/>
        </w:numPr>
        <w:spacing w:after="0" w:line="240" w:lineRule="auto"/>
        <w:rPr>
          <w:rFonts w:ascii="Oslo Sans Office" w:hAnsi="Oslo Sans Office" w:eastAsia="Oslo Sans Office" w:cs="Oslo Sans Office"/>
          <w:color w:val="000000" w:themeColor="text1"/>
          <w:sz w:val="22"/>
          <w:szCs w:val="22"/>
        </w:rPr>
      </w:pPr>
      <w:r w:rsidRPr="26F5E14A" w:rsidR="1348035F">
        <w:rPr>
          <w:rFonts w:ascii="Oslo Sans Office" w:hAnsi="Oslo Sans Office" w:eastAsia="Oslo Sans Office" w:cs="Oslo Sans Office"/>
          <w:color w:val="000000" w:themeColor="text1" w:themeTint="FF" w:themeShade="FF"/>
          <w:sz w:val="22"/>
          <w:szCs w:val="22"/>
        </w:rPr>
        <w:t>Skyllerom</w:t>
      </w:r>
    </w:p>
    <w:p w:rsidR="00A95AD5" w:rsidP="26F5E14A" w:rsidRDefault="00A95AD5" w14:paraId="443B1618" w14:textId="77777777">
      <w:pPr>
        <w:spacing w:after="0" w:line="240" w:lineRule="auto"/>
        <w:rPr>
          <w:rFonts w:ascii="Oslo Sans Office" w:hAnsi="Oslo Sans Office" w:eastAsia="Oslo Sans Office" w:cs="Oslo Sans Office"/>
          <w:color w:val="000000" w:themeColor="text1"/>
          <w:sz w:val="22"/>
          <w:szCs w:val="22"/>
        </w:rPr>
      </w:pPr>
    </w:p>
    <w:p w:rsidRPr="00A95AD5" w:rsidR="00A95AD5" w:rsidP="5869C9C1" w:rsidRDefault="00A95AD5" w14:paraId="5FA91E10" w14:textId="1988A1E9">
      <w:pPr>
        <w:keepNext w:val="1"/>
        <w:keepLines w:val="1"/>
        <w:spacing w:before="40" w:after="0"/>
        <w:outlineLvl w:val="4"/>
        <w:rPr>
          <w:rFonts w:ascii="Oslo Sans Office" w:hAnsi="Oslo Sans Office" w:eastAsia="Oslo Sans Office" w:cs="Oslo Sans Office"/>
          <w:b w:val="1"/>
          <w:bCs w:val="1"/>
          <w:sz w:val="22"/>
          <w:szCs w:val="22"/>
        </w:rPr>
      </w:pPr>
      <w:r w:rsidRPr="26F5E14A" w:rsidR="4C1C6321">
        <w:rPr>
          <w:rFonts w:ascii="Oslo Sans Office" w:hAnsi="Oslo Sans Office" w:eastAsia="Oslo Sans Office" w:cs="Oslo Sans Office"/>
          <w:b w:val="1"/>
          <w:bCs w:val="1"/>
          <w:sz w:val="22"/>
          <w:szCs w:val="22"/>
        </w:rPr>
        <w:t>1.</w:t>
      </w:r>
      <w:r w:rsidRPr="26F5E14A" w:rsidR="590F8D6D">
        <w:rPr>
          <w:rFonts w:ascii="Oslo Sans Office" w:hAnsi="Oslo Sans Office" w:eastAsia="Oslo Sans Office" w:cs="Oslo Sans Office"/>
          <w:b w:val="1"/>
          <w:bCs w:val="1"/>
          <w:sz w:val="22"/>
          <w:szCs w:val="22"/>
        </w:rPr>
        <w:t>5</w:t>
      </w:r>
      <w:r w:rsidRPr="26F5E14A" w:rsidR="4C1C6321">
        <w:rPr>
          <w:rFonts w:ascii="Oslo Sans Office" w:hAnsi="Oslo Sans Office" w:eastAsia="Oslo Sans Office" w:cs="Oslo Sans Office"/>
          <w:b w:val="1"/>
          <w:bCs w:val="1"/>
          <w:sz w:val="22"/>
          <w:szCs w:val="22"/>
        </w:rPr>
        <w:t xml:space="preserve">.3.4. Plan </w:t>
      </w:r>
      <w:r w:rsidRPr="26F5E14A" w:rsidR="4C1C6321">
        <w:rPr>
          <w:rFonts w:ascii="Oslo Sans Office" w:hAnsi="Oslo Sans Office" w:eastAsia="Oslo Sans Office" w:cs="Oslo Sans Office"/>
          <w:b w:val="1"/>
          <w:bCs w:val="1"/>
          <w:sz w:val="22"/>
          <w:szCs w:val="22"/>
        </w:rPr>
        <w:t>4</w:t>
      </w:r>
      <w:r w:rsidRPr="26F5E14A" w:rsidR="483FC60D">
        <w:rPr>
          <w:rFonts w:ascii="Oslo Sans Office" w:hAnsi="Oslo Sans Office" w:eastAsia="Oslo Sans Office" w:cs="Oslo Sans Office"/>
          <w:b w:val="1"/>
          <w:bCs w:val="1"/>
          <w:sz w:val="22"/>
          <w:szCs w:val="22"/>
        </w:rPr>
        <w:t>-6</w:t>
      </w:r>
    </w:p>
    <w:p w:rsidRPr="00A95AD5" w:rsidR="00A95AD5" w:rsidP="26F5E14A" w:rsidRDefault="00A95AD5" w14:paraId="75F346C4" w14:textId="400180A5">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 xml:space="preserve">Beboerrom med bad/toalett: </w:t>
      </w:r>
      <w:r w:rsidRPr="26F5E14A" w:rsidR="3C8FC03E">
        <w:rPr>
          <w:rFonts w:ascii="Oslo Sans Office" w:hAnsi="Oslo Sans Office" w:eastAsia="Oslo Sans Office" w:cs="Oslo Sans Office"/>
          <w:color w:val="000000" w:themeColor="text1" w:themeTint="FF" w:themeShade="FF"/>
          <w:sz w:val="22"/>
          <w:szCs w:val="22"/>
        </w:rPr>
        <w:t>36</w:t>
      </w:r>
    </w:p>
    <w:p w:rsidRPr="00A95AD5" w:rsidR="00A95AD5" w:rsidP="26F5E14A" w:rsidRDefault="00A95AD5" w14:paraId="10EED02E"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Isolat smittevern</w:t>
      </w:r>
    </w:p>
    <w:p w:rsidRPr="00A95AD5" w:rsidR="00A95AD5" w:rsidP="26F5E14A" w:rsidRDefault="00A95AD5" w14:paraId="34B53BAB"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Lagerrom</w:t>
      </w:r>
    </w:p>
    <w:p w:rsidRPr="00A95AD5" w:rsidR="00A95AD5" w:rsidP="26F5E14A" w:rsidRDefault="00A95AD5" w14:paraId="27BEE97D"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Oppholdsrom/stue/kjøkken</w:t>
      </w:r>
    </w:p>
    <w:p w:rsidRPr="00A95AD5" w:rsidR="00A95AD5" w:rsidP="26F5E14A" w:rsidRDefault="00A95AD5" w14:paraId="62101622"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Røykerom</w:t>
      </w:r>
    </w:p>
    <w:p w:rsidRPr="00A95AD5" w:rsidR="00A95AD5" w:rsidP="26F5E14A" w:rsidRDefault="00A95AD5" w14:paraId="1E2DF942" w14:textId="77777777">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 xml:space="preserve">Avfallsrom </w:t>
      </w:r>
    </w:p>
    <w:p w:rsidRPr="00BD07C4" w:rsidR="00A95AD5" w:rsidP="26F5E14A" w:rsidRDefault="00A95AD5" w14:paraId="675AB488" w14:textId="1FE7C85F">
      <w:pPr>
        <w:numPr>
          <w:ilvl w:val="0"/>
          <w:numId w:val="24"/>
        </w:numPr>
        <w:spacing w:after="0" w:line="240" w:lineRule="auto"/>
        <w:contextualSpacing w:val="1"/>
        <w:rPr>
          <w:rFonts w:ascii="Oslo Sans Office" w:hAnsi="Oslo Sans Office" w:eastAsia="Oslo Sans Office" w:cs="Oslo Sans Office"/>
          <w:color w:val="000000" w:themeColor="text1"/>
          <w:sz w:val="22"/>
          <w:szCs w:val="22"/>
        </w:rPr>
      </w:pPr>
      <w:r w:rsidRPr="26F5E14A" w:rsidR="4C1C6321">
        <w:rPr>
          <w:rFonts w:ascii="Oslo Sans Office" w:hAnsi="Oslo Sans Office" w:eastAsia="Oslo Sans Office" w:cs="Oslo Sans Office"/>
          <w:color w:val="000000" w:themeColor="text1" w:themeTint="FF" w:themeShade="FF"/>
          <w:sz w:val="22"/>
          <w:szCs w:val="22"/>
        </w:rPr>
        <w:t>Skyllerom</w:t>
      </w:r>
    </w:p>
    <w:p w:rsidRPr="00A95AD5" w:rsidR="00A95AD5" w:rsidP="26F5E14A" w:rsidRDefault="00A95AD5" w14:paraId="6B29639C" w14:textId="77777777">
      <w:pPr>
        <w:spacing w:after="0" w:line="240" w:lineRule="auto"/>
        <w:rPr>
          <w:rFonts w:ascii="Oslo Sans Office" w:hAnsi="Oslo Sans Office" w:eastAsia="Oslo Sans Office" w:cs="Oslo Sans Office"/>
          <w:color w:val="000000" w:themeColor="text1"/>
          <w:sz w:val="22"/>
          <w:szCs w:val="22"/>
        </w:rPr>
      </w:pPr>
    </w:p>
    <w:p w:rsidR="0032232F" w:rsidP="0032232F" w:rsidRDefault="0032232F" w14:paraId="69E3EFAD" w14:textId="28EDE9DD">
      <w:pPr>
        <w:pStyle w:val="Heading3"/>
        <w:spacing w:before="200"/>
        <w:rPr>
          <w:rFonts w:ascii="Oslo Sans Office" w:hAnsi="Oslo Sans Office" w:eastAsia="Oslo Sans Office" w:cs="Oslo Sans Office"/>
          <w:b w:val="1"/>
          <w:bCs w:val="1"/>
          <w:color w:val="000000" w:themeColor="text1"/>
          <w:sz w:val="22"/>
          <w:szCs w:val="22"/>
        </w:rPr>
      </w:pPr>
      <w:bookmarkStart w:name="_Toc807830136" w:id="24805378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13F59E77">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.4 Parkering</w:t>
      </w:r>
      <w:bookmarkEnd w:id="248053789"/>
      <w:r w:rsidRPr="26F5E14A" w:rsidR="21270D6A">
        <w:rPr>
          <w:rFonts w:ascii="Oslo Sans Office" w:hAnsi="Oslo Sans Office" w:eastAsia="Oslo Sans Office" w:cs="Oslo Sans Office"/>
          <w:b w:val="1"/>
          <w:bCs w:val="1"/>
          <w:color w:val="000000" w:themeColor="text1" w:themeTint="FF" w:themeShade="FF"/>
          <w:sz w:val="22"/>
          <w:szCs w:val="22"/>
        </w:rPr>
        <w:t xml:space="preserve"> </w:t>
      </w:r>
    </w:p>
    <w:p w:rsidR="0032232F" w:rsidP="26F5E14A" w:rsidRDefault="157D5DD7" w14:paraId="686EA11A" w14:textId="2E5915F9">
      <w:pPr>
        <w:spacing w:after="0"/>
        <w:rPr>
          <w:rFonts w:ascii="Oslo Sans Office" w:hAnsi="Oslo Sans Office" w:eastAsia="Oslo Sans Office" w:cs="Oslo Sans Office"/>
          <w:color w:val="000000" w:themeColor="text1"/>
          <w:sz w:val="22"/>
          <w:szCs w:val="22"/>
        </w:rPr>
      </w:pPr>
      <w:r w:rsidRPr="26F5E14A" w:rsidR="58310722">
        <w:rPr>
          <w:rFonts w:ascii="Oslo Sans Office" w:hAnsi="Oslo Sans Office" w:eastAsia="Oslo Sans Office" w:cs="Oslo Sans Office"/>
          <w:color w:val="000000" w:themeColor="text1" w:themeTint="FF" w:themeShade="FF"/>
          <w:sz w:val="22"/>
          <w:szCs w:val="22"/>
        </w:rPr>
        <w:t>Langerudhjemmet</w:t>
      </w:r>
      <w:r w:rsidRPr="26F5E14A" w:rsidR="21270D6A">
        <w:rPr>
          <w:rFonts w:ascii="Oslo Sans Office" w:hAnsi="Oslo Sans Office" w:eastAsia="Oslo Sans Office" w:cs="Oslo Sans Office"/>
          <w:color w:val="000000" w:themeColor="text1" w:themeTint="FF" w:themeShade="FF"/>
          <w:sz w:val="22"/>
          <w:szCs w:val="22"/>
        </w:rPr>
        <w:t xml:space="preserve"> har </w:t>
      </w:r>
      <w:r w:rsidRPr="26F5E14A" w:rsidR="71E5116F">
        <w:rPr>
          <w:rFonts w:ascii="Oslo Sans Office" w:hAnsi="Oslo Sans Office" w:eastAsia="Oslo Sans Office" w:cs="Oslo Sans Office"/>
          <w:color w:val="000000" w:themeColor="text1" w:themeTint="FF" w:themeShade="FF"/>
          <w:sz w:val="22"/>
          <w:szCs w:val="22"/>
        </w:rPr>
        <w:t xml:space="preserve">39 utvendige parkeringsplasser. </w:t>
      </w:r>
    </w:p>
    <w:p w:rsidR="0032232F" w:rsidP="0032232F" w:rsidRDefault="0032232F" w14:paraId="772759CE" w14:textId="0BF72FB8">
      <w:pPr>
        <w:pStyle w:val="Heading3"/>
        <w:spacing w:before="200"/>
        <w:rPr>
          <w:rFonts w:ascii="Oslo Sans Office" w:hAnsi="Oslo Sans Office" w:eastAsia="Oslo Sans Office" w:cs="Oslo Sans Office"/>
          <w:b w:val="1"/>
          <w:bCs w:val="1"/>
          <w:color w:val="000000" w:themeColor="text1"/>
          <w:sz w:val="22"/>
          <w:szCs w:val="22"/>
        </w:rPr>
      </w:pPr>
      <w:bookmarkStart w:name="_Toc210578394" w:id="269858842"/>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5D4C041F">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 xml:space="preserve">.5 </w:t>
      </w:r>
      <w:r w:rsidRPr="26F5E14A" w:rsidR="06C431A1">
        <w:rPr>
          <w:rFonts w:ascii="Oslo Sans Office" w:hAnsi="Oslo Sans Office" w:eastAsia="Oslo Sans Office" w:cs="Oslo Sans Office"/>
          <w:b w:val="1"/>
          <w:bCs w:val="1"/>
          <w:color w:val="000000" w:themeColor="text1" w:themeTint="FF" w:themeShade="FF"/>
          <w:sz w:val="22"/>
          <w:szCs w:val="22"/>
        </w:rPr>
        <w:t>Strøm og fjernvarme</w:t>
      </w:r>
      <w:bookmarkEnd w:id="269858842"/>
    </w:p>
    <w:p w:rsidR="0032232F" w:rsidP="4106B503" w:rsidRDefault="35B01BD4" w14:paraId="2A7C8E43" w14:textId="49C551A6">
      <w:pPr>
        <w:spacing w:after="0" w:line="276" w:lineRule="auto"/>
        <w:rPr>
          <w:rFonts w:ascii="Oslo Sans Office" w:hAnsi="Oslo Sans Office" w:eastAsia="Oslo Sans Office" w:cs="Oslo Sans Office"/>
          <w:color w:val="000000" w:themeColor="text1"/>
          <w:sz w:val="22"/>
          <w:szCs w:val="22"/>
        </w:rPr>
      </w:pPr>
      <w:r w:rsidRPr="26F5E14A" w:rsidR="26A7C10D">
        <w:rPr>
          <w:rFonts w:ascii="Oslo Sans Office" w:hAnsi="Oslo Sans Office" w:eastAsia="Oslo Sans Office" w:cs="Oslo Sans Office"/>
          <w:color w:val="000000" w:themeColor="text1" w:themeTint="FF" w:themeShade="FF"/>
          <w:sz w:val="22"/>
          <w:szCs w:val="22"/>
        </w:rPr>
        <w:t>Langerudhjemmet</w:t>
      </w:r>
      <w:r w:rsidRPr="26F5E14A" w:rsidR="26A7C10D">
        <w:rPr>
          <w:rFonts w:ascii="Oslo Sans Office" w:hAnsi="Oslo Sans Office" w:eastAsia="Oslo Sans Office" w:cs="Oslo Sans Office"/>
          <w:color w:val="000000" w:themeColor="text1" w:themeTint="FF" w:themeShade="FF"/>
          <w:sz w:val="22"/>
          <w:szCs w:val="22"/>
        </w:rPr>
        <w:t xml:space="preserve"> </w:t>
      </w:r>
      <w:r w:rsidRPr="26F5E14A" w:rsidR="21270D6A">
        <w:rPr>
          <w:rFonts w:ascii="Oslo Sans Office" w:hAnsi="Oslo Sans Office" w:eastAsia="Oslo Sans Office" w:cs="Oslo Sans Office"/>
          <w:color w:val="000000" w:themeColor="text1" w:themeTint="FF" w:themeShade="FF"/>
          <w:sz w:val="22"/>
          <w:szCs w:val="22"/>
        </w:rPr>
        <w:t xml:space="preserve">hadde i </w:t>
      </w:r>
      <w:r w:rsidRPr="26F5E14A" w:rsidR="21270D6A">
        <w:rPr>
          <w:rFonts w:ascii="Oslo Sans Office" w:hAnsi="Oslo Sans Office" w:eastAsia="Oslo Sans Office" w:cs="Oslo Sans Office"/>
          <w:color w:val="000000" w:themeColor="text1" w:themeTint="FF" w:themeShade="FF"/>
          <w:sz w:val="22"/>
          <w:szCs w:val="22"/>
        </w:rPr>
        <w:t>20</w:t>
      </w:r>
      <w:r w:rsidRPr="26F5E14A" w:rsidR="4D92A5F6">
        <w:rPr>
          <w:rFonts w:ascii="Oslo Sans Office" w:hAnsi="Oslo Sans Office" w:eastAsia="Oslo Sans Office" w:cs="Oslo Sans Office"/>
          <w:color w:val="000000" w:themeColor="text1" w:themeTint="FF" w:themeShade="FF"/>
          <w:sz w:val="22"/>
          <w:szCs w:val="22"/>
        </w:rPr>
        <w:t>25</w:t>
      </w:r>
      <w:r w:rsidRPr="26F5E14A" w:rsidR="21270D6A">
        <w:rPr>
          <w:rFonts w:ascii="Oslo Sans Office" w:hAnsi="Oslo Sans Office" w:eastAsia="Oslo Sans Office" w:cs="Oslo Sans Office"/>
          <w:color w:val="000000" w:themeColor="text1" w:themeTint="FF" w:themeShade="FF"/>
          <w:sz w:val="22"/>
          <w:szCs w:val="22"/>
        </w:rPr>
        <w:t xml:space="preserve"> strømutgifter </w:t>
      </w:r>
      <w:r w:rsidRPr="26F5E14A" w:rsidR="34DE6E19">
        <w:rPr>
          <w:rFonts w:ascii="Oslo Sans Office" w:hAnsi="Oslo Sans Office" w:eastAsia="Oslo Sans Office" w:cs="Oslo Sans Office"/>
          <w:color w:val="000000" w:themeColor="text1" w:themeTint="FF" w:themeShade="FF"/>
          <w:sz w:val="22"/>
          <w:szCs w:val="22"/>
        </w:rPr>
        <w:t xml:space="preserve">på </w:t>
      </w:r>
      <w:r w:rsidRPr="26F5E14A" w:rsidR="21270D6A">
        <w:rPr>
          <w:rFonts w:ascii="Oslo Sans Office" w:hAnsi="Oslo Sans Office" w:eastAsia="Oslo Sans Office" w:cs="Oslo Sans Office"/>
          <w:color w:val="000000" w:themeColor="text1" w:themeTint="FF" w:themeShade="FF"/>
          <w:sz w:val="22"/>
          <w:szCs w:val="22"/>
        </w:rPr>
        <w:t xml:space="preserve">kroner </w:t>
      </w:r>
      <w:r w:rsidRPr="26F5E14A" w:rsidR="1C53830D">
        <w:rPr>
          <w:rFonts w:ascii="Oslo Sans Office" w:hAnsi="Oslo Sans Office" w:eastAsia="Oslo Sans Office" w:cs="Oslo Sans Office"/>
          <w:color w:val="000000" w:themeColor="text1" w:themeTint="FF" w:themeShade="FF"/>
          <w:sz w:val="22"/>
          <w:szCs w:val="22"/>
        </w:rPr>
        <w:t>3 179 668</w:t>
      </w:r>
      <w:r w:rsidRPr="26F5E14A" w:rsidR="21270D6A">
        <w:rPr>
          <w:rFonts w:ascii="Oslo Sans Office" w:hAnsi="Oslo Sans Office" w:eastAsia="Oslo Sans Office" w:cs="Oslo Sans Office"/>
          <w:color w:val="000000" w:themeColor="text1" w:themeTint="FF" w:themeShade="FF"/>
          <w:sz w:val="22"/>
          <w:szCs w:val="22"/>
        </w:rPr>
        <w:t>,</w:t>
      </w:r>
      <w:r w:rsidRPr="26F5E14A" w:rsidR="21270D6A">
        <w:rPr>
          <w:rFonts w:ascii="Oslo Sans Office" w:hAnsi="Oslo Sans Office" w:eastAsia="Oslo Sans Office" w:cs="Oslo Sans Office"/>
          <w:color w:val="000000" w:themeColor="text1" w:themeTint="FF" w:themeShade="FF"/>
          <w:sz w:val="22"/>
          <w:szCs w:val="22"/>
        </w:rPr>
        <w:t xml:space="preserve"> hvorav kroner </w:t>
      </w:r>
      <w:r w:rsidRPr="26F5E14A" w:rsidR="24BA72DB">
        <w:rPr>
          <w:rFonts w:ascii="Oslo Sans Office" w:hAnsi="Oslo Sans Office" w:eastAsia="Oslo Sans Office" w:cs="Oslo Sans Office"/>
          <w:color w:val="000000" w:themeColor="text1" w:themeTint="FF" w:themeShade="FF"/>
          <w:sz w:val="22"/>
          <w:szCs w:val="22"/>
        </w:rPr>
        <w:t>1 455 418</w:t>
      </w:r>
      <w:r w:rsidRPr="26F5E14A" w:rsidR="21270D6A">
        <w:rPr>
          <w:rFonts w:ascii="Oslo Sans Office" w:hAnsi="Oslo Sans Office" w:eastAsia="Oslo Sans Office" w:cs="Oslo Sans Office"/>
          <w:color w:val="000000" w:themeColor="text1" w:themeTint="FF" w:themeShade="FF"/>
          <w:sz w:val="22"/>
          <w:szCs w:val="22"/>
        </w:rPr>
        <w:t xml:space="preserve"> for fjernvarme. </w:t>
      </w:r>
      <w:r>
        <w:tab/>
      </w:r>
    </w:p>
    <w:p w:rsidR="0032232F" w:rsidP="0032232F" w:rsidRDefault="0032232F" w14:paraId="076A6162" w14:textId="416CBB32">
      <w:pPr>
        <w:pStyle w:val="Heading3"/>
        <w:spacing w:before="200"/>
        <w:rPr>
          <w:rFonts w:ascii="Oslo Sans Office" w:hAnsi="Oslo Sans Office" w:eastAsia="Oslo Sans Office" w:cs="Oslo Sans Office"/>
          <w:b w:val="1"/>
          <w:bCs w:val="1"/>
          <w:color w:val="000000" w:themeColor="text1"/>
          <w:sz w:val="22"/>
          <w:szCs w:val="22"/>
        </w:rPr>
      </w:pPr>
      <w:bookmarkStart w:name="_Toc347442205" w:id="46082561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7054A08D">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.6 Inventar og utstyr</w:t>
      </w:r>
      <w:bookmarkEnd w:id="460825619"/>
    </w:p>
    <w:p w:rsidR="0032232F" w:rsidP="26F5E14A" w:rsidRDefault="0032232F" w14:paraId="17269331" w14:textId="2C3F68EE">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Oversikt over inventar og utstyr som i dag finnes og benyttes på</w:t>
      </w:r>
      <w:r w:rsidRPr="26F5E14A" w:rsidR="3AB3C7AA">
        <w:rPr>
          <w:rFonts w:ascii="Oslo Sans Office" w:hAnsi="Oslo Sans Office" w:eastAsia="Oslo Sans Office" w:cs="Oslo Sans Office"/>
          <w:color w:val="000000" w:themeColor="text1" w:themeTint="FF" w:themeShade="FF"/>
          <w:sz w:val="22"/>
          <w:szCs w:val="22"/>
        </w:rPr>
        <w:t xml:space="preserve"> Langerudhjemmet </w:t>
      </w:r>
      <w:r w:rsidRPr="26F5E14A" w:rsidR="21270D6A">
        <w:rPr>
          <w:rFonts w:ascii="Oslo Sans Office" w:hAnsi="Oslo Sans Office" w:eastAsia="Oslo Sans Office" w:cs="Oslo Sans Office"/>
          <w:color w:val="000000" w:themeColor="text1" w:themeTint="FF" w:themeShade="FF"/>
          <w:sz w:val="22"/>
          <w:szCs w:val="22"/>
        </w:rPr>
        <w:t xml:space="preserve">fremgår av vedlegg </w:t>
      </w:r>
      <w:r w:rsidRPr="26F5E14A" w:rsidR="21270D6A">
        <w:rPr>
          <w:rFonts w:ascii="Oslo Sans Office" w:hAnsi="Oslo Sans Office" w:eastAsia="Oslo Sans Office" w:cs="Oslo Sans Office"/>
          <w:color w:val="000000" w:themeColor="text1" w:themeTint="FF" w:themeShade="FF"/>
          <w:sz w:val="22"/>
          <w:szCs w:val="22"/>
        </w:rPr>
        <w:t>I</w:t>
      </w:r>
      <w:r w:rsidRPr="26F5E14A" w:rsidR="08A6DD4C">
        <w:rPr>
          <w:rFonts w:ascii="Oslo Sans Office" w:hAnsi="Oslo Sans Office" w:eastAsia="Oslo Sans Office" w:cs="Oslo Sans Office"/>
          <w:color w:val="000000" w:themeColor="text1" w:themeTint="FF" w:themeShade="FF"/>
          <w:sz w:val="22"/>
          <w:szCs w:val="22"/>
        </w:rPr>
        <w:t>I</w:t>
      </w:r>
      <w:r w:rsidRPr="26F5E14A" w:rsidR="21270D6A">
        <w:rPr>
          <w:rFonts w:ascii="Oslo Sans Office" w:hAnsi="Oslo Sans Office" w:eastAsia="Oslo Sans Office" w:cs="Oslo Sans Office"/>
          <w:color w:val="000000" w:themeColor="text1" w:themeTint="FF" w:themeShade="FF"/>
          <w:sz w:val="22"/>
          <w:szCs w:val="22"/>
        </w:rPr>
        <w:t xml:space="preserve"> – </w:t>
      </w:r>
      <w:r w:rsidRPr="26F5E14A" w:rsidR="6F67A05C">
        <w:rPr>
          <w:rFonts w:ascii="Oslo Sans Office" w:hAnsi="Oslo Sans Office" w:eastAsia="Oslo Sans Office" w:cs="Oslo Sans Office"/>
          <w:color w:val="000000" w:themeColor="text1" w:themeTint="FF" w:themeShade="FF"/>
          <w:sz w:val="22"/>
          <w:szCs w:val="22"/>
        </w:rPr>
        <w:t>4</w:t>
      </w:r>
      <w:r w:rsidRPr="26F5E14A" w:rsidR="21270D6A">
        <w:rPr>
          <w:rFonts w:ascii="Oslo Sans Office" w:hAnsi="Oslo Sans Office" w:eastAsia="Oslo Sans Office" w:cs="Oslo Sans Office"/>
          <w:color w:val="000000" w:themeColor="text1" w:themeTint="FF" w:themeShade="FF"/>
          <w:sz w:val="22"/>
          <w:szCs w:val="22"/>
        </w:rPr>
        <w:t xml:space="preserve"> Oversikt inventar og utstyr</w:t>
      </w:r>
      <w:r w:rsidRPr="26F5E14A" w:rsidR="21270D6A">
        <w:rPr>
          <w:rFonts w:ascii="Oslo Sans Office" w:hAnsi="Oslo Sans Office" w:eastAsia="Oslo Sans Office" w:cs="Oslo Sans Office"/>
          <w:color w:val="000000" w:themeColor="text1" w:themeTint="FF" w:themeShade="FF"/>
          <w:sz w:val="22"/>
          <w:szCs w:val="22"/>
        </w:rPr>
        <w:t xml:space="preserve">. Alt inventar og utstyr i oversikten vil stilles til disposisjon for valgt leverandør. </w:t>
      </w:r>
    </w:p>
    <w:p w:rsidR="0032232F" w:rsidP="26F5E14A" w:rsidRDefault="0032232F" w14:paraId="3DE9872F"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42F3DB62" w14:textId="76896555">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Leverandør skal sørge for at langtidshjemmet til enhver tid har nødvendig inventar og utstyr for å sikre forsvarlig drift av</w:t>
      </w:r>
      <w:r w:rsidRPr="26F5E14A" w:rsidR="2FA8AA1F">
        <w:rPr>
          <w:rFonts w:ascii="Oslo Sans Office" w:hAnsi="Oslo Sans Office" w:eastAsia="Oslo Sans Office" w:cs="Oslo Sans Office"/>
          <w:color w:val="000000" w:themeColor="text1" w:themeTint="FF" w:themeShade="FF"/>
          <w:sz w:val="22"/>
          <w:szCs w:val="22"/>
        </w:rPr>
        <w:t xml:space="preserve"> Langerudhjemmet.</w:t>
      </w:r>
    </w:p>
    <w:p w:rsidR="0032232F" w:rsidP="26F5E14A" w:rsidRDefault="0032232F" w14:paraId="2034191E"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09B45790" w14:textId="061A21DF">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Se for øvrig Tjenesteytingsavtalens punkt </w:t>
      </w:r>
      <w:r w:rsidRPr="26F5E14A" w:rsidR="21270D6A">
        <w:rPr>
          <w:rFonts w:ascii="Oslo Sans Office" w:hAnsi="Oslo Sans Office" w:eastAsia="Oslo Sans Office" w:cs="Oslo Sans Office"/>
          <w:color w:val="000000" w:themeColor="text1" w:themeTint="FF" w:themeShade="FF"/>
          <w:sz w:val="22"/>
          <w:szCs w:val="22"/>
        </w:rPr>
        <w:t>4.2</w:t>
      </w:r>
      <w:r w:rsidRPr="26F5E14A" w:rsidR="095C7963">
        <w:rPr>
          <w:rFonts w:ascii="Oslo Sans Office" w:hAnsi="Oslo Sans Office" w:eastAsia="Oslo Sans Office" w:cs="Oslo Sans Office"/>
          <w:color w:val="000000" w:themeColor="text1" w:themeTint="FF" w:themeShade="FF"/>
          <w:sz w:val="22"/>
          <w:szCs w:val="22"/>
        </w:rPr>
        <w:t>9</w:t>
      </w:r>
      <w:r w:rsidRPr="26F5E14A" w:rsidR="21270D6A">
        <w:rPr>
          <w:rFonts w:ascii="Oslo Sans Office" w:hAnsi="Oslo Sans Office" w:eastAsia="Oslo Sans Office" w:cs="Oslo Sans Office"/>
          <w:color w:val="000000" w:themeColor="text1" w:themeTint="FF" w:themeShade="FF"/>
          <w:sz w:val="22"/>
          <w:szCs w:val="22"/>
        </w:rPr>
        <w:t>.2, 9.6 og 9.7</w:t>
      </w:r>
      <w:r w:rsidRPr="26F5E14A" w:rsidR="21270D6A">
        <w:rPr>
          <w:rFonts w:ascii="Oslo Sans Office" w:hAnsi="Oslo Sans Office" w:eastAsia="Oslo Sans Office" w:cs="Oslo Sans Office"/>
          <w:color w:val="000000" w:themeColor="text1" w:themeTint="FF" w:themeShade="FF"/>
          <w:sz w:val="22"/>
          <w:szCs w:val="22"/>
        </w:rPr>
        <w:t xml:space="preserve"> for mer informasjon.</w:t>
      </w:r>
    </w:p>
    <w:p w:rsidR="0032232F" w:rsidP="0032232F" w:rsidRDefault="0032232F" w14:paraId="668FE39C" w14:textId="2C3F2190">
      <w:pPr>
        <w:pStyle w:val="Heading3"/>
        <w:spacing w:before="200"/>
        <w:rPr>
          <w:rFonts w:ascii="Oslo Sans Office" w:hAnsi="Oslo Sans Office" w:eastAsia="Oslo Sans Office" w:cs="Oslo Sans Office"/>
          <w:b w:val="1"/>
          <w:bCs w:val="1"/>
          <w:color w:val="000000" w:themeColor="text1"/>
          <w:sz w:val="22"/>
          <w:szCs w:val="22"/>
        </w:rPr>
      </w:pPr>
      <w:bookmarkStart w:name="_Toc1109996663" w:id="650230784"/>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4F6C44F2">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.7 Sykesignal</w:t>
      </w:r>
      <w:bookmarkEnd w:id="650230784"/>
    </w:p>
    <w:p w:rsidR="00AF607F" w:rsidP="26F5E14A" w:rsidRDefault="00AF607F" w14:paraId="226B442B" w14:textId="77777777">
      <w:pPr>
        <w:spacing w:after="0"/>
        <w:rPr>
          <w:rFonts w:ascii="Oslo Sans Office" w:hAnsi="Oslo Sans Office" w:eastAsia="Oslo Sans Office" w:cs="Oslo Sans Office"/>
          <w:color w:val="000000" w:themeColor="text1"/>
          <w:sz w:val="22"/>
          <w:szCs w:val="22"/>
        </w:rPr>
      </w:pPr>
      <w:r w:rsidRPr="26F5E14A" w:rsidR="06C431A1">
        <w:rPr>
          <w:rFonts w:ascii="Oslo Sans Office" w:hAnsi="Oslo Sans Office" w:eastAsia="Oslo Sans Office" w:cs="Oslo Sans Office"/>
          <w:color w:val="000000" w:themeColor="text1" w:themeTint="FF" w:themeShade="FF"/>
          <w:sz w:val="22"/>
          <w:szCs w:val="22"/>
        </w:rPr>
        <w:t xml:space="preserve">Sykehjemmet har </w:t>
      </w:r>
      <w:r w:rsidRPr="26F5E14A" w:rsidR="06C431A1">
        <w:rPr>
          <w:rFonts w:ascii="Oslo Sans Office" w:hAnsi="Oslo Sans Office" w:eastAsia="Oslo Sans Office" w:cs="Oslo Sans Office"/>
          <w:color w:val="000000" w:themeColor="text1" w:themeTint="FF" w:themeShade="FF"/>
          <w:sz w:val="22"/>
          <w:szCs w:val="22"/>
        </w:rPr>
        <w:t>NetNordic sykesignalanlegg (Tunstall) med Nattugla for digitalt tilsyn.</w:t>
      </w:r>
    </w:p>
    <w:p w:rsidR="00AF607F" w:rsidP="26F5E14A" w:rsidRDefault="00AF607F" w14:paraId="0822E730" w14:textId="77777777">
      <w:pPr>
        <w:spacing w:after="0"/>
        <w:rPr>
          <w:rFonts w:ascii="Oslo Sans Office" w:hAnsi="Oslo Sans Office" w:eastAsia="Oslo Sans Office" w:cs="Oslo Sans Office"/>
          <w:color w:val="000000" w:themeColor="text1"/>
          <w:sz w:val="22"/>
          <w:szCs w:val="22"/>
        </w:rPr>
      </w:pPr>
      <w:r w:rsidRPr="26F5E14A" w:rsidR="06C431A1">
        <w:rPr>
          <w:rFonts w:ascii="Oslo Sans Office" w:hAnsi="Oslo Sans Office" w:eastAsia="Oslo Sans Office" w:cs="Oslo Sans Office"/>
          <w:color w:val="000000" w:themeColor="text1" w:themeTint="FF" w:themeShade="FF"/>
          <w:sz w:val="22"/>
          <w:szCs w:val="22"/>
        </w:rPr>
        <w:t xml:space="preserve">Leverandøren er pålagt å tre inn i Sykehjemsetatens service-/driftsavtale med NetNordic gjennom hele avtaleperioden. </w:t>
      </w:r>
    </w:p>
    <w:p w:rsidR="00AF607F" w:rsidP="26F5E14A" w:rsidRDefault="00AF607F" w14:paraId="3E0BCD71" w14:textId="77777777">
      <w:pPr>
        <w:shd w:val="clear" w:color="auto" w:fill="FFFFFF" w:themeFill="background1"/>
        <w:spacing w:after="0"/>
        <w:rPr>
          <w:rFonts w:ascii="Oslo Sans Office" w:hAnsi="Oslo Sans Office" w:eastAsia="Oslo Sans Office" w:cs="Oslo Sans Office"/>
          <w:color w:val="000000" w:themeColor="text1"/>
          <w:sz w:val="22"/>
          <w:szCs w:val="22"/>
        </w:rPr>
      </w:pPr>
    </w:p>
    <w:p w:rsidR="00AF607F" w:rsidP="4106B503" w:rsidRDefault="00AF607F" w14:paraId="65D539F2" w14:textId="1913740A">
      <w:pPr>
        <w:shd w:val="clear" w:color="auto" w:fill="FFFFFF" w:themeFill="background1"/>
        <w:spacing w:after="0"/>
        <w:rPr>
          <w:rFonts w:ascii="Oslo Sans Office" w:hAnsi="Oslo Sans Office" w:eastAsia="Oslo Sans Office" w:cs="Oslo Sans Office"/>
          <w:color w:val="000000" w:themeColor="text1"/>
          <w:sz w:val="22"/>
          <w:szCs w:val="22"/>
        </w:rPr>
      </w:pPr>
      <w:r w:rsidRPr="26F5E14A" w:rsidR="06C431A1">
        <w:rPr>
          <w:rFonts w:ascii="Oslo Sans Office" w:hAnsi="Oslo Sans Office" w:eastAsia="Oslo Sans Office" w:cs="Oslo Sans Office"/>
          <w:color w:val="000000" w:themeColor="text1" w:themeTint="FF" w:themeShade="FF"/>
          <w:sz w:val="22"/>
          <w:szCs w:val="22"/>
        </w:rPr>
        <w:t>Avtalen forvaltes av Sykehjemsetaten</w:t>
      </w:r>
      <w:r w:rsidRPr="26F5E14A" w:rsidR="06C431A1">
        <w:rPr>
          <w:rFonts w:ascii="Oslo Sans Office" w:hAnsi="Oslo Sans Office" w:eastAsia="Oslo Sans Office" w:cs="Oslo Sans Office"/>
          <w:color w:val="000000" w:themeColor="text1" w:themeTint="FF" w:themeShade="FF"/>
          <w:sz w:val="22"/>
          <w:szCs w:val="22"/>
        </w:rPr>
        <w:t xml:space="preserve"> og har en månedlig kostnad på ca. kr. 74 100 som dekkes av</w:t>
      </w:r>
      <w:r w:rsidRPr="26F5E14A" w:rsidR="406E0B1A">
        <w:rPr>
          <w:rFonts w:ascii="Oslo Sans Office" w:hAnsi="Oslo Sans Office" w:eastAsia="Oslo Sans Office" w:cs="Oslo Sans Office"/>
          <w:color w:val="000000" w:themeColor="text1" w:themeTint="FF" w:themeShade="FF"/>
          <w:sz w:val="22"/>
          <w:szCs w:val="22"/>
        </w:rPr>
        <w:t xml:space="preserve"> vinnende</w:t>
      </w:r>
      <w:r w:rsidRPr="26F5E14A" w:rsidR="06C431A1">
        <w:rPr>
          <w:rFonts w:ascii="Oslo Sans Office" w:hAnsi="Oslo Sans Office" w:eastAsia="Oslo Sans Office" w:cs="Oslo Sans Office"/>
          <w:color w:val="000000" w:themeColor="text1" w:themeTint="FF" w:themeShade="FF"/>
          <w:sz w:val="22"/>
          <w:szCs w:val="22"/>
        </w:rPr>
        <w:t xml:space="preserve"> leverandør. </w:t>
      </w:r>
    </w:p>
    <w:p w:rsidR="0032232F" w:rsidP="0032232F" w:rsidRDefault="0032232F" w14:paraId="7AF94C45" w14:textId="2AEA1872">
      <w:pPr>
        <w:pStyle w:val="Heading3"/>
        <w:spacing w:before="200"/>
        <w:rPr>
          <w:rFonts w:ascii="Oslo Sans Office" w:hAnsi="Oslo Sans Office" w:eastAsia="Oslo Sans Office" w:cs="Oslo Sans Office"/>
          <w:b w:val="1"/>
          <w:bCs w:val="1"/>
          <w:color w:val="000000" w:themeColor="text1"/>
          <w:sz w:val="22"/>
          <w:szCs w:val="22"/>
        </w:rPr>
      </w:pPr>
      <w:bookmarkStart w:name="_Toc1000128694" w:id="2115866429"/>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1AAC6B55">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.8 Status IKT</w:t>
      </w:r>
      <w:bookmarkEnd w:id="2115866429"/>
    </w:p>
    <w:p w:rsidR="0032232F" w:rsidP="5869C9C1" w:rsidRDefault="0032232F" w14:paraId="48EFEBC7" w14:textId="3358D58E">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3B8CD9E7">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 xml:space="preserve">.8.1 </w:t>
      </w:r>
      <w:r w:rsidRPr="26F5E14A" w:rsidR="21270D6A">
        <w:rPr>
          <w:rFonts w:ascii="Oslo Sans Office" w:hAnsi="Oslo Sans Office" w:eastAsia="Oslo Sans Office" w:cs="Oslo Sans Office"/>
          <w:b w:val="1"/>
          <w:bCs w:val="1"/>
          <w:color w:val="auto"/>
          <w:sz w:val="22"/>
          <w:szCs w:val="22"/>
        </w:rPr>
        <w:t>Wifi</w:t>
      </w:r>
      <w:r w:rsidRPr="26F5E14A" w:rsidR="21270D6A">
        <w:rPr>
          <w:rFonts w:ascii="Oslo Sans Office" w:hAnsi="Oslo Sans Office" w:eastAsia="Oslo Sans Office" w:cs="Oslo Sans Office"/>
          <w:b w:val="1"/>
          <w:bCs w:val="1"/>
          <w:color w:val="auto"/>
          <w:sz w:val="22"/>
          <w:szCs w:val="22"/>
        </w:rPr>
        <w:t>-/mobildekning i bygget</w:t>
      </w:r>
    </w:p>
    <w:p w:rsidR="0032232F" w:rsidP="26F5E14A" w:rsidRDefault="0032232F" w14:paraId="3734FCBF"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Det er full Wifi-dekning i hele bygget. Det er også god mobildekning i bygget, men noe svakere dekning i kjeller.</w:t>
      </w:r>
    </w:p>
    <w:p w:rsidR="0032232F" w:rsidP="26F5E14A" w:rsidRDefault="0032232F" w14:paraId="06D101DC" w14:textId="77777777">
      <w:pPr>
        <w:spacing w:after="0"/>
        <w:rPr>
          <w:rFonts w:ascii="Oslo Sans Office" w:hAnsi="Oslo Sans Office" w:eastAsia="Oslo Sans Office" w:cs="Oslo Sans Office"/>
          <w:b w:val="1"/>
          <w:bCs w:val="1"/>
          <w:color w:val="000000" w:themeColor="text1"/>
          <w:sz w:val="22"/>
          <w:szCs w:val="22"/>
        </w:rPr>
      </w:pPr>
    </w:p>
    <w:p w:rsidR="0032232F" w:rsidP="4106B503" w:rsidRDefault="0032232F" w14:paraId="1B40F990" w14:textId="52DFFB9B">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3FFF9B5F">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 xml:space="preserve">.8.2 </w:t>
      </w:r>
      <w:r w:rsidRPr="26F5E14A" w:rsidR="24C81820">
        <w:rPr>
          <w:rFonts w:ascii="Oslo Sans Office" w:hAnsi="Oslo Sans Office" w:eastAsia="Oslo Sans Office" w:cs="Oslo Sans Office"/>
          <w:b w:val="1"/>
          <w:bCs w:val="1"/>
          <w:color w:val="auto"/>
          <w:sz w:val="22"/>
          <w:szCs w:val="22"/>
        </w:rPr>
        <w:t>P</w:t>
      </w:r>
      <w:r w:rsidRPr="26F5E14A" w:rsidR="21270D6A">
        <w:rPr>
          <w:rFonts w:ascii="Oslo Sans Office" w:hAnsi="Oslo Sans Office" w:eastAsia="Oslo Sans Office" w:cs="Oslo Sans Office"/>
          <w:b w:val="1"/>
          <w:bCs w:val="1"/>
          <w:color w:val="auto"/>
          <w:sz w:val="22"/>
          <w:szCs w:val="22"/>
        </w:rPr>
        <w:t>orttelefoniløsning</w:t>
      </w:r>
    </w:p>
    <w:p w:rsidR="0032232F" w:rsidP="26F5E14A" w:rsidRDefault="0032232F" w14:paraId="26B2DC56"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Ved langtidshjemmet benyttes porttelefoniløsningen Vingotr-Stentofon AlphaCom (Zenitel). Dette er et ip-basert anlegg knyttet til teknisk nett. Per nå finnes det ingen fungerende app til denne. Porttelefonen er lagt opp med anropspanel ved dørene koblet til en server i nettverket.</w:t>
      </w:r>
    </w:p>
    <w:p w:rsidR="0032232F" w:rsidP="26F5E14A" w:rsidRDefault="0032232F" w14:paraId="36BB8C9C" w14:textId="77777777">
      <w:pPr>
        <w:spacing w:after="0"/>
        <w:rPr>
          <w:rFonts w:ascii="Oslo Sans Office" w:hAnsi="Oslo Sans Office" w:eastAsia="Oslo Sans Office" w:cs="Oslo Sans Office"/>
          <w:b w:val="1"/>
          <w:bCs w:val="1"/>
          <w:color w:val="000000" w:themeColor="text1"/>
          <w:sz w:val="22"/>
          <w:szCs w:val="22"/>
        </w:rPr>
      </w:pPr>
    </w:p>
    <w:p w:rsidR="0032232F" w:rsidP="5869C9C1" w:rsidRDefault="0032232F" w14:paraId="540E0D72" w14:textId="048AA867">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75E61C7C">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.8.3 Telefonsystemet</w:t>
      </w:r>
    </w:p>
    <w:p w:rsidR="0032232F" w:rsidP="26F5E14A" w:rsidRDefault="0032232F" w14:paraId="3A26A0E9"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Ved langtidshjemmet er det fastapparater koblet til Zisson telefonsentral i kombinasjon med Telenor mobilt bedriftsnett. Det er til sammen 32 mobiltelefoner med abonnement fra Telenor. </w:t>
      </w:r>
    </w:p>
    <w:p w:rsidR="0032232F" w:rsidP="26F5E14A" w:rsidRDefault="0032232F" w14:paraId="76F7E3F5" w14:textId="77777777">
      <w:pPr>
        <w:spacing w:after="0"/>
        <w:rPr>
          <w:rFonts w:ascii="Oslo Sans Office" w:hAnsi="Oslo Sans Office" w:eastAsia="Oslo Sans Office" w:cs="Oslo Sans Office"/>
          <w:color w:val="000000" w:themeColor="text1"/>
          <w:sz w:val="22"/>
          <w:szCs w:val="22"/>
          <w:highlight w:val="yellow"/>
        </w:rPr>
      </w:pPr>
    </w:p>
    <w:p w:rsidR="0032232F" w:rsidP="5869C9C1" w:rsidRDefault="0032232F" w14:paraId="1EF11BA0" w14:textId="4A479DED">
      <w:pPr>
        <w:pStyle w:val="Heading5"/>
        <w:rPr>
          <w:rFonts w:ascii="Oslo Sans Office" w:hAnsi="Oslo Sans Office" w:eastAsia="Oslo Sans Office" w:cs="Oslo Sans Office"/>
          <w:b w:val="1"/>
          <w:bCs w:val="1"/>
          <w:color w:val="auto"/>
          <w:sz w:val="22"/>
          <w:szCs w:val="22"/>
        </w:rPr>
      </w:pPr>
      <w:r w:rsidRPr="26F5E14A" w:rsidR="21270D6A">
        <w:rPr>
          <w:rFonts w:ascii="Oslo Sans Office" w:hAnsi="Oslo Sans Office" w:eastAsia="Oslo Sans Office" w:cs="Oslo Sans Office"/>
          <w:b w:val="1"/>
          <w:bCs w:val="1"/>
          <w:color w:val="auto"/>
          <w:sz w:val="22"/>
          <w:szCs w:val="22"/>
        </w:rPr>
        <w:t>1.</w:t>
      </w:r>
      <w:r w:rsidRPr="26F5E14A" w:rsidR="3C861EFB">
        <w:rPr>
          <w:rFonts w:ascii="Oslo Sans Office" w:hAnsi="Oslo Sans Office" w:eastAsia="Oslo Sans Office" w:cs="Oslo Sans Office"/>
          <w:b w:val="1"/>
          <w:bCs w:val="1"/>
          <w:color w:val="auto"/>
          <w:sz w:val="22"/>
          <w:szCs w:val="22"/>
        </w:rPr>
        <w:t>5</w:t>
      </w:r>
      <w:r w:rsidRPr="26F5E14A" w:rsidR="21270D6A">
        <w:rPr>
          <w:rFonts w:ascii="Oslo Sans Office" w:hAnsi="Oslo Sans Office" w:eastAsia="Oslo Sans Office" w:cs="Oslo Sans Office"/>
          <w:b w:val="1"/>
          <w:bCs w:val="1"/>
          <w:color w:val="auto"/>
          <w:sz w:val="22"/>
          <w:szCs w:val="22"/>
        </w:rPr>
        <w:t>.8.4 Nettverk</w:t>
      </w:r>
    </w:p>
    <w:p w:rsidR="0032232F" w:rsidP="26F5E14A" w:rsidRDefault="0032232F" w14:paraId="22BD9913"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Det er et dataskap i 1. etasje med fordelingsskap i 2. og 3. etasje. </w:t>
      </w:r>
    </w:p>
    <w:p w:rsidR="0032232F" w:rsidP="26F5E14A" w:rsidRDefault="0032232F" w14:paraId="5EA64079" w14:textId="77777777">
      <w:pPr>
        <w:spacing w:after="0"/>
        <w:rPr>
          <w:rFonts w:ascii="Oslo Sans Office" w:hAnsi="Oslo Sans Office" w:eastAsia="Oslo Sans Office" w:cs="Oslo Sans Office"/>
          <w:color w:val="000000" w:themeColor="text1"/>
          <w:sz w:val="22"/>
          <w:szCs w:val="22"/>
        </w:rPr>
      </w:pPr>
    </w:p>
    <w:p w:rsidR="0032232F" w:rsidP="26F5E14A" w:rsidRDefault="0032232F" w14:paraId="2B04423E" w14:textId="77777777">
      <w:pPr>
        <w:spacing w:after="0"/>
        <w:rPr>
          <w:rFonts w:ascii="Oslo Sans Office" w:hAnsi="Oslo Sans Office" w:eastAsia="Oslo Sans Office" w:cs="Oslo Sans Office"/>
          <w:color w:val="000000" w:themeColor="text1"/>
          <w:sz w:val="22"/>
          <w:szCs w:val="22"/>
        </w:rPr>
      </w:pPr>
      <w:r w:rsidRPr="26F5E14A" w:rsidR="21270D6A">
        <w:rPr>
          <w:rFonts w:ascii="Oslo Sans Office" w:hAnsi="Oslo Sans Office" w:eastAsia="Oslo Sans Office" w:cs="Oslo Sans Office"/>
          <w:color w:val="000000" w:themeColor="text1" w:themeTint="FF" w:themeShade="FF"/>
          <w:sz w:val="22"/>
          <w:szCs w:val="22"/>
        </w:rPr>
        <w:t xml:space="preserve">Det er en lokal server til sykesignalanlegget. </w:t>
      </w:r>
    </w:p>
    <w:p w:rsidR="0032232F" w:rsidP="0032232F" w:rsidRDefault="0032232F" w14:paraId="5D6E07A8" w14:textId="59CF0FD6">
      <w:pPr>
        <w:pStyle w:val="Heading3"/>
        <w:spacing w:before="200"/>
        <w:rPr>
          <w:rFonts w:ascii="Oslo Sans Office" w:hAnsi="Oslo Sans Office" w:eastAsia="Oslo Sans Office" w:cs="Oslo Sans Office"/>
          <w:b w:val="1"/>
          <w:bCs w:val="1"/>
          <w:color w:val="000000" w:themeColor="text1"/>
          <w:sz w:val="22"/>
          <w:szCs w:val="22"/>
        </w:rPr>
      </w:pPr>
      <w:bookmarkStart w:name="_Toc972716306" w:id="175943262"/>
      <w:r w:rsidRPr="26F5E14A" w:rsidR="21270D6A">
        <w:rPr>
          <w:rFonts w:ascii="Oslo Sans Office" w:hAnsi="Oslo Sans Office" w:eastAsia="Oslo Sans Office" w:cs="Oslo Sans Office"/>
          <w:b w:val="1"/>
          <w:bCs w:val="1"/>
          <w:color w:val="000000" w:themeColor="text1" w:themeTint="FF" w:themeShade="FF"/>
          <w:sz w:val="22"/>
          <w:szCs w:val="22"/>
        </w:rPr>
        <w:t>1.</w:t>
      </w:r>
      <w:r w:rsidRPr="26F5E14A" w:rsidR="5CF8F2B7">
        <w:rPr>
          <w:rFonts w:ascii="Oslo Sans Office" w:hAnsi="Oslo Sans Office" w:eastAsia="Oslo Sans Office" w:cs="Oslo Sans Office"/>
          <w:b w:val="1"/>
          <w:bCs w:val="1"/>
          <w:color w:val="000000" w:themeColor="text1" w:themeTint="FF" w:themeShade="FF"/>
          <w:sz w:val="22"/>
          <w:szCs w:val="22"/>
        </w:rPr>
        <w:t>5</w:t>
      </w:r>
      <w:r w:rsidRPr="26F5E14A" w:rsidR="21270D6A">
        <w:rPr>
          <w:rFonts w:ascii="Oslo Sans Office" w:hAnsi="Oslo Sans Office" w:eastAsia="Oslo Sans Office" w:cs="Oslo Sans Office"/>
          <w:b w:val="1"/>
          <w:bCs w:val="1"/>
          <w:color w:val="000000" w:themeColor="text1" w:themeTint="FF" w:themeShade="FF"/>
          <w:sz w:val="22"/>
          <w:szCs w:val="22"/>
        </w:rPr>
        <w:t xml:space="preserve">.9 Journalføring i </w:t>
      </w:r>
      <w:r w:rsidRPr="26F5E14A" w:rsidR="21270D6A">
        <w:rPr>
          <w:rFonts w:ascii="Oslo Sans Office" w:hAnsi="Oslo Sans Office" w:eastAsia="Oslo Sans Office" w:cs="Oslo Sans Office"/>
          <w:b w:val="1"/>
          <w:bCs w:val="1"/>
          <w:color w:val="000000" w:themeColor="text1" w:themeTint="FF" w:themeShade="FF"/>
          <w:sz w:val="22"/>
          <w:szCs w:val="22"/>
        </w:rPr>
        <w:t>Gerica</w:t>
      </w:r>
      <w:bookmarkEnd w:id="175943262"/>
    </w:p>
    <w:p w:rsidR="4F7B572D" w:rsidP="26F5E14A" w:rsidRDefault="133B123C" w14:paraId="18A0291A" w14:textId="612F998D">
      <w:pPr>
        <w:spacing w:after="0"/>
        <w:rPr>
          <w:rFonts w:ascii="Oslo Sans Office" w:hAnsi="Oslo Sans Office" w:eastAsia="Oslo Sans Office" w:cs="Oslo Sans Office"/>
          <w:b w:val="1"/>
          <w:bCs w:val="1"/>
          <w:sz w:val="22"/>
          <w:szCs w:val="22"/>
        </w:rPr>
      </w:pPr>
      <w:r w:rsidRPr="26F5E14A" w:rsidR="448C5006">
        <w:rPr>
          <w:rFonts w:ascii="Oslo Sans Office" w:hAnsi="Oslo Sans Office" w:eastAsia="Oslo Sans Office" w:cs="Oslo Sans Office"/>
          <w:sz w:val="22"/>
          <w:szCs w:val="22"/>
        </w:rPr>
        <w:t xml:space="preserve">Journalføring i Oslo kommune skal dokumenteres i kommunes journalføringssystem, Gerica. Det er 62 Gerica-klienter av modell M70q Gen 3 ved </w:t>
      </w:r>
      <w:r w:rsidRPr="26F5E14A" w:rsidR="327B66FA">
        <w:rPr>
          <w:rFonts w:ascii="Oslo Sans Office" w:hAnsi="Oslo Sans Office" w:eastAsia="Oslo Sans Office" w:cs="Oslo Sans Office"/>
          <w:sz w:val="22"/>
          <w:szCs w:val="22"/>
        </w:rPr>
        <w:t>Langerudhjemmet</w:t>
      </w:r>
      <w:r w:rsidRPr="26F5E14A" w:rsidR="448C5006">
        <w:rPr>
          <w:rFonts w:ascii="Oslo Sans Office" w:hAnsi="Oslo Sans Office" w:eastAsia="Oslo Sans Office" w:cs="Oslo Sans Office"/>
          <w:sz w:val="22"/>
          <w:szCs w:val="22"/>
        </w:rPr>
        <w:t xml:space="preserve"> i dag.</w:t>
      </w:r>
    </w:p>
    <w:p w:rsidR="0F7D8826" w:rsidP="26F5E14A" w:rsidRDefault="0F7D8826" w14:paraId="21CA7898" w14:textId="716C9170">
      <w:pPr>
        <w:spacing w:after="0" w:line="240" w:lineRule="auto"/>
        <w:ind w:left="720"/>
        <w:contextualSpacing w:val="1"/>
        <w:rPr>
          <w:rFonts w:ascii="Oslo Sans Office" w:hAnsi="Oslo Sans Office" w:eastAsia="Oslo Sans Office" w:cs="Oslo Sans Office"/>
          <w:color w:val="000000" w:themeColor="text1"/>
          <w:sz w:val="22"/>
          <w:szCs w:val="22"/>
        </w:rPr>
      </w:pPr>
    </w:p>
    <w:p w:rsidRPr="00FB5530" w:rsidR="00FB5530" w:rsidP="3DE1C85E" w:rsidRDefault="3D0026D2" w14:paraId="6AB17E54" w14:textId="78DD0862">
      <w:pPr>
        <w:pStyle w:val="Hovedoverskrifter"/>
      </w:pPr>
      <w:bookmarkStart w:name="_Toc186061684" w:id="784097244"/>
      <w:r w:rsidR="3887DC0A">
        <w:rPr/>
        <w:t xml:space="preserve">2. </w:t>
      </w:r>
      <w:r w:rsidR="469D16DD">
        <w:rPr/>
        <w:t>REGLER FOR GJENNOMFØRING AV KONKURRANSEN</w:t>
      </w:r>
      <w:bookmarkEnd w:id="784097244"/>
    </w:p>
    <w:p w:rsidRPr="00FB5530" w:rsidR="00FB5530" w:rsidP="3D280174" w:rsidRDefault="1D254E04" w14:paraId="4614F781" w14:textId="335713C7">
      <w:pPr>
        <w:pStyle w:val="Heading1"/>
        <w:keepLines w:val="0"/>
        <w:rPr>
          <w:rFonts w:ascii="Oslo Sans Office" w:hAnsi="Oslo Sans Office" w:eastAsia="Oslo Sans Office" w:cs="Oslo Sans Office"/>
          <w:b w:val="1"/>
          <w:bCs w:val="1"/>
          <w:color w:val="auto"/>
          <w:sz w:val="22"/>
          <w:szCs w:val="22"/>
        </w:rPr>
      </w:pPr>
      <w:bookmarkStart w:name="_Toc743772979" w:id="648528242"/>
      <w:r w:rsidRPr="26F5E14A" w:rsidR="1A1E108E">
        <w:rPr>
          <w:rFonts w:ascii="Oslo Sans Office" w:hAnsi="Oslo Sans Office" w:eastAsia="Oslo Sans Office" w:cs="Oslo Sans Office"/>
          <w:b w:val="1"/>
          <w:bCs w:val="1"/>
          <w:color w:val="auto"/>
          <w:sz w:val="22"/>
          <w:szCs w:val="22"/>
        </w:rPr>
        <w:t xml:space="preserve">2.1 </w:t>
      </w:r>
      <w:r w:rsidRPr="26F5E14A" w:rsidR="1E5ED500">
        <w:rPr>
          <w:rFonts w:ascii="Oslo Sans Office" w:hAnsi="Oslo Sans Office" w:eastAsia="Oslo Sans Office" w:cs="Oslo Sans Office"/>
          <w:b w:val="1"/>
          <w:bCs w:val="1"/>
          <w:color w:val="auto"/>
          <w:sz w:val="22"/>
          <w:szCs w:val="22"/>
        </w:rPr>
        <w:t>Anskaffelsesprosedyre</w:t>
      </w:r>
      <w:bookmarkEnd w:id="648528242"/>
    </w:p>
    <w:p w:rsidRPr="00FB5530" w:rsidR="00FB5530" w:rsidP="26F5E14A" w:rsidRDefault="3EAE6554" w14:paraId="47A2B3DD" w14:textId="611A19A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Anskaffelsen gjennomføres i henhold til lov om offentlige anskaffelser av 17. juni 2016 nr. 73 (LOA) og forskrift om offentlige anskaffelser av 12. april 2016 nr. 974 (FOA) del I og del IV. </w:t>
      </w:r>
    </w:p>
    <w:p w:rsidRPr="00FB5530" w:rsidR="00FB5530" w:rsidP="26F5E14A" w:rsidRDefault="00FB5530" w14:paraId="7860D84A" w14:textId="0EE3DF64">
      <w:pPr>
        <w:spacing w:after="0"/>
        <w:rPr>
          <w:rFonts w:ascii="Oslo Sans Office" w:hAnsi="Oslo Sans Office" w:eastAsia="Oslo Sans Office" w:cs="Oslo Sans Office"/>
          <w:color w:val="000000" w:themeColor="text1"/>
          <w:sz w:val="22"/>
          <w:szCs w:val="22"/>
        </w:rPr>
      </w:pPr>
    </w:p>
    <w:p w:rsidR="3EAE6554" w:rsidP="26F5E14A" w:rsidRDefault="3EAE6554" w14:paraId="2632600A" w14:textId="43442B3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Tildeling av avtale vil bli foretatt etter prosedyren konkurranse med forhandling. Se nærmere </w:t>
      </w:r>
      <w:r w:rsidRPr="26F5E14A" w:rsidR="1E5ED500">
        <w:rPr>
          <w:rFonts w:ascii="Oslo Sans Office" w:hAnsi="Oslo Sans Office" w:eastAsia="Oslo Sans Office" w:cs="Oslo Sans Office"/>
          <w:color w:val="000000" w:themeColor="text1" w:themeTint="FF" w:themeShade="FF"/>
          <w:sz w:val="22"/>
          <w:szCs w:val="22"/>
        </w:rPr>
        <w:t>punkt 6</w:t>
      </w:r>
      <w:r w:rsidRPr="26F5E14A" w:rsidR="1E5ED500">
        <w:rPr>
          <w:rFonts w:ascii="Oslo Sans Office" w:hAnsi="Oslo Sans Office" w:eastAsia="Oslo Sans Office" w:cs="Oslo Sans Office"/>
          <w:color w:val="000000" w:themeColor="text1" w:themeTint="FF" w:themeShade="FF"/>
          <w:sz w:val="22"/>
          <w:szCs w:val="22"/>
        </w:rPr>
        <w:t xml:space="preserve"> om forhandlinger. </w:t>
      </w:r>
    </w:p>
    <w:p w:rsidR="3D280174" w:rsidP="26F5E14A" w:rsidRDefault="3D280174" w14:paraId="5DBF6F6C" w14:textId="3E120ABA">
      <w:pPr>
        <w:spacing w:after="0"/>
        <w:rPr>
          <w:rFonts w:ascii="Oslo Sans Office" w:hAnsi="Oslo Sans Office" w:eastAsia="Oslo Sans Office" w:cs="Oslo Sans Office"/>
          <w:color w:val="000000" w:themeColor="text1"/>
          <w:sz w:val="22"/>
          <w:szCs w:val="22"/>
        </w:rPr>
      </w:pPr>
    </w:p>
    <w:p w:rsidRPr="00FB5530" w:rsidR="00FB5530" w:rsidP="3DE1C85E" w:rsidRDefault="7F564D2B" w14:paraId="3CECBD81" w14:textId="1191CBFD">
      <w:pPr>
        <w:pStyle w:val="Heading1"/>
        <w:keepLines w:val="0"/>
        <w:rPr>
          <w:rFonts w:ascii="Oslo Sans Office" w:hAnsi="Oslo Sans Office" w:eastAsia="Oslo Sans Office" w:cs="Oslo Sans Office"/>
          <w:b w:val="1"/>
          <w:bCs w:val="1"/>
          <w:color w:val="auto"/>
          <w:sz w:val="22"/>
          <w:szCs w:val="22"/>
        </w:rPr>
      </w:pPr>
      <w:bookmarkStart w:name="_Toc1828912102" w:id="1660309818"/>
      <w:r w:rsidRPr="26F5E14A" w:rsidR="7211D7D0">
        <w:rPr>
          <w:rFonts w:ascii="Oslo Sans Office" w:hAnsi="Oslo Sans Office" w:eastAsia="Oslo Sans Office" w:cs="Oslo Sans Office"/>
          <w:b w:val="1"/>
          <w:bCs w:val="1"/>
          <w:color w:val="auto"/>
          <w:sz w:val="22"/>
          <w:szCs w:val="22"/>
        </w:rPr>
        <w:t xml:space="preserve">2.2 </w:t>
      </w:r>
      <w:r w:rsidRPr="26F5E14A" w:rsidR="1E5ED500">
        <w:rPr>
          <w:rFonts w:ascii="Oslo Sans Office" w:hAnsi="Oslo Sans Office" w:eastAsia="Oslo Sans Office" w:cs="Oslo Sans Office"/>
          <w:b w:val="1"/>
          <w:bCs w:val="1"/>
          <w:color w:val="auto"/>
          <w:sz w:val="22"/>
          <w:szCs w:val="22"/>
        </w:rPr>
        <w:t>Tidsplan for anskaffelsesprosessen</w:t>
      </w:r>
      <w:bookmarkEnd w:id="1660309818"/>
    </w:p>
    <w:p w:rsidRPr="00FB5530" w:rsidR="00FB5530" w:rsidP="26F5E14A" w:rsidRDefault="3EAE6554" w14:paraId="0A1608BE" w14:textId="40B82889">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Anskaffelsesprosessen har følgende tentative tidsplan:</w:t>
      </w:r>
    </w:p>
    <w:p w:rsidRPr="00FB5530" w:rsidR="00FB5530" w:rsidP="26F5E14A" w:rsidRDefault="00FB5530" w14:paraId="512EF944" w14:textId="273A491D">
      <w:pPr>
        <w:spacing w:after="0"/>
        <w:rPr>
          <w:rFonts w:ascii="Oslo Sans Office" w:hAnsi="Oslo Sans Office" w:eastAsia="Oslo Sans Office" w:cs="Oslo Sans Office"/>
          <w:color w:val="000000" w:themeColor="text1"/>
          <w:sz w:val="22"/>
          <w:szCs w:val="22"/>
        </w:rPr>
      </w:pPr>
    </w:p>
    <w:tbl>
      <w:tblPr>
        <w:tblW w:w="9382" w:type="dxa"/>
        <w:tblBorders>
          <w:top w:val="single" w:color="auto" w:sz="6" w:space="0"/>
          <w:left w:val="single" w:color="auto" w:sz="6" w:space="0"/>
          <w:bottom w:val="single" w:color="auto" w:sz="6" w:space="0"/>
          <w:right w:val="single" w:color="auto" w:sz="6" w:space="0"/>
        </w:tblBorders>
        <w:tblLayout w:type="fixed"/>
        <w:tblLook w:val="0000" w:firstRow="0" w:lastRow="0" w:firstColumn="0" w:lastColumn="0" w:noHBand="0" w:noVBand="0"/>
      </w:tblPr>
      <w:tblGrid>
        <w:gridCol w:w="6468"/>
        <w:gridCol w:w="2914"/>
      </w:tblGrid>
      <w:tr w:rsidR="66E3ABCD" w:rsidTr="26F5E14A" w14:paraId="3FC51E9E" w14:textId="77777777">
        <w:trPr>
          <w:trHeight w:val="405"/>
        </w:trPr>
        <w:tc>
          <w:tcPr>
            <w:tcW w:w="6468" w:type="dxa"/>
            <w:tcBorders>
              <w:top w:val="single" w:color="auto" w:sz="6" w:space="0"/>
              <w:left w:val="single" w:color="auto" w:sz="6" w:space="0"/>
              <w:bottom w:val="single" w:color="auto" w:sz="6" w:space="0"/>
              <w:right w:val="single" w:color="auto" w:sz="6" w:space="0"/>
            </w:tcBorders>
            <w:shd w:val="clear" w:color="auto" w:fill="F8F0DD" w:themeFill="background2"/>
            <w:tcMar>
              <w:left w:w="60" w:type="dxa"/>
              <w:right w:w="60" w:type="dxa"/>
            </w:tcMar>
          </w:tcPr>
          <w:p w:rsidR="66E3ABCD" w:rsidP="26F5E14A" w:rsidRDefault="33A34840" w14:paraId="08C55392" w14:textId="14DD055D">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Aktivitet</w:t>
            </w:r>
          </w:p>
        </w:tc>
        <w:tc>
          <w:tcPr>
            <w:tcW w:w="2914" w:type="dxa"/>
            <w:tcBorders>
              <w:top w:val="single" w:color="auto" w:sz="6" w:space="0"/>
              <w:left w:val="single" w:color="auto" w:sz="6" w:space="0"/>
              <w:bottom w:val="single" w:color="auto" w:sz="6" w:space="0"/>
              <w:right w:val="single" w:color="auto" w:sz="6" w:space="0"/>
            </w:tcBorders>
            <w:shd w:val="clear" w:color="auto" w:fill="F8F0DD" w:themeFill="background2"/>
            <w:tcMar>
              <w:left w:w="60" w:type="dxa"/>
              <w:right w:w="60" w:type="dxa"/>
            </w:tcMar>
          </w:tcPr>
          <w:p w:rsidR="66E3ABCD" w:rsidP="26F5E14A" w:rsidRDefault="33A34840" w14:paraId="62DC88B6" w14:textId="6DF92CF1">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 xml:space="preserve">Tentativ </w:t>
            </w:r>
          </w:p>
          <w:p w:rsidR="66E3ABCD" w:rsidP="26F5E14A" w:rsidRDefault="33A34840" w14:paraId="47E0EA55" w14:textId="49F4D85C">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Dato/klokkeslett</w:t>
            </w:r>
          </w:p>
        </w:tc>
      </w:tr>
      <w:tr w:rsidR="66E3ABCD" w:rsidTr="26F5E14A" w14:paraId="122EB216"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4E79B96D" w14:textId="3A49A854">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Kunngjøring </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080A1ADC" w:rsidRDefault="05969827" w14:paraId="4B54351B" w14:textId="0C2CB1C0">
            <w:pPr>
              <w:spacing w:after="0"/>
              <w:rPr>
                <w:rFonts w:ascii="Oslo Sans Office" w:hAnsi="Oslo Sans Office" w:eastAsia="Oslo Sans Office" w:cs="Oslo Sans Office"/>
                <w:sz w:val="22"/>
                <w:szCs w:val="22"/>
              </w:rPr>
            </w:pPr>
            <w:r w:rsidRPr="26F5E14A" w:rsidR="35E5966B">
              <w:rPr>
                <w:rFonts w:ascii="Oslo Sans Office" w:hAnsi="Oslo Sans Office" w:eastAsia="Oslo Sans Office" w:cs="Oslo Sans Office"/>
                <w:sz w:val="22"/>
                <w:szCs w:val="22"/>
              </w:rPr>
              <w:t>01</w:t>
            </w:r>
            <w:r w:rsidRPr="26F5E14A" w:rsidR="663D1E03">
              <w:rPr>
                <w:rFonts w:ascii="Oslo Sans Office" w:hAnsi="Oslo Sans Office" w:eastAsia="Oslo Sans Office" w:cs="Oslo Sans Office"/>
                <w:sz w:val="22"/>
                <w:szCs w:val="22"/>
              </w:rPr>
              <w:t>.0</w:t>
            </w:r>
            <w:r w:rsidRPr="26F5E14A" w:rsidR="71B5A622">
              <w:rPr>
                <w:rFonts w:ascii="Oslo Sans Office" w:hAnsi="Oslo Sans Office" w:eastAsia="Oslo Sans Office" w:cs="Oslo Sans Office"/>
                <w:sz w:val="22"/>
                <w:szCs w:val="22"/>
              </w:rPr>
              <w:t>7</w:t>
            </w:r>
            <w:r w:rsidRPr="26F5E14A" w:rsidR="663D1E03">
              <w:rPr>
                <w:rFonts w:ascii="Oslo Sans Office" w:hAnsi="Oslo Sans Office" w:eastAsia="Oslo Sans Office" w:cs="Oslo Sans Office"/>
                <w:sz w:val="22"/>
                <w:szCs w:val="22"/>
              </w:rPr>
              <w:t>.2026</w:t>
            </w:r>
          </w:p>
        </w:tc>
      </w:tr>
      <w:tr w:rsidR="66E3ABCD" w:rsidTr="26F5E14A" w14:paraId="10B3A27B"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044CA9A6" w14:textId="0D87BF1F">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Frist for å stille spørsmål</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5A2F9EE4" w14:paraId="5AFBA958" w14:textId="78FCE0B1">
            <w:pPr>
              <w:spacing w:after="0"/>
              <w:rPr>
                <w:rFonts w:ascii="Oslo Sans Office" w:hAnsi="Oslo Sans Office" w:eastAsia="Oslo Sans Office" w:cs="Oslo Sans Office"/>
                <w:sz w:val="22"/>
                <w:szCs w:val="22"/>
              </w:rPr>
            </w:pPr>
            <w:r w:rsidRPr="26F5E14A" w:rsidR="120B8329">
              <w:rPr>
                <w:rFonts w:ascii="Oslo Sans Office" w:hAnsi="Oslo Sans Office" w:eastAsia="Oslo Sans Office" w:cs="Oslo Sans Office"/>
                <w:sz w:val="22"/>
                <w:szCs w:val="22"/>
              </w:rPr>
              <w:t>2</w:t>
            </w:r>
            <w:r w:rsidRPr="26F5E14A" w:rsidR="728160F9">
              <w:rPr>
                <w:rFonts w:ascii="Oslo Sans Office" w:hAnsi="Oslo Sans Office" w:eastAsia="Oslo Sans Office" w:cs="Oslo Sans Office"/>
                <w:sz w:val="22"/>
                <w:szCs w:val="22"/>
              </w:rPr>
              <w:t>5</w:t>
            </w:r>
            <w:r w:rsidRPr="26F5E14A" w:rsidR="73AFFAC9">
              <w:rPr>
                <w:rFonts w:ascii="Oslo Sans Office" w:hAnsi="Oslo Sans Office" w:eastAsia="Oslo Sans Office" w:cs="Oslo Sans Office"/>
                <w:sz w:val="22"/>
                <w:szCs w:val="22"/>
              </w:rPr>
              <w:t>.0</w:t>
            </w:r>
            <w:r w:rsidRPr="26F5E14A" w:rsidR="5FA05DBB">
              <w:rPr>
                <w:rFonts w:ascii="Oslo Sans Office" w:hAnsi="Oslo Sans Office" w:eastAsia="Oslo Sans Office" w:cs="Oslo Sans Office"/>
                <w:sz w:val="22"/>
                <w:szCs w:val="22"/>
              </w:rPr>
              <w:t>8</w:t>
            </w:r>
            <w:r w:rsidRPr="26F5E14A" w:rsidR="73AFFAC9">
              <w:rPr>
                <w:rFonts w:ascii="Oslo Sans Office" w:hAnsi="Oslo Sans Office" w:eastAsia="Oslo Sans Office" w:cs="Oslo Sans Office"/>
                <w:sz w:val="22"/>
                <w:szCs w:val="22"/>
              </w:rPr>
              <w:t>.2026</w:t>
            </w:r>
          </w:p>
        </w:tc>
      </w:tr>
      <w:tr w:rsidR="66E3ABCD" w:rsidTr="26F5E14A" w14:paraId="724E1DE1"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63E410C1" w14:textId="5A717853">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Tilbudsfrist</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26F5E14A" w:rsidRDefault="0C21EFAF" w14:paraId="6510E143" w14:textId="5A3A2D79">
            <w:pPr>
              <w:spacing w:after="0"/>
              <w:rPr>
                <w:rFonts w:ascii="Oslo Sans Office" w:hAnsi="Oslo Sans Office" w:eastAsia="Oslo Sans Office" w:cs="Oslo Sans Office"/>
                <w:sz w:val="22"/>
                <w:szCs w:val="22"/>
              </w:rPr>
            </w:pPr>
            <w:r w:rsidRPr="26F5E14A" w:rsidR="101A7BE0">
              <w:rPr>
                <w:rFonts w:ascii="Oslo Sans Office" w:hAnsi="Oslo Sans Office" w:eastAsia="Oslo Sans Office" w:cs="Oslo Sans Office"/>
                <w:sz w:val="22"/>
                <w:szCs w:val="22"/>
              </w:rPr>
              <w:t>0</w:t>
            </w:r>
            <w:r w:rsidRPr="26F5E14A" w:rsidR="1D00933A">
              <w:rPr>
                <w:rFonts w:ascii="Oslo Sans Office" w:hAnsi="Oslo Sans Office" w:eastAsia="Oslo Sans Office" w:cs="Oslo Sans Office"/>
                <w:sz w:val="22"/>
                <w:szCs w:val="22"/>
              </w:rPr>
              <w:t>1</w:t>
            </w:r>
            <w:r w:rsidRPr="26F5E14A" w:rsidR="0F174E5A">
              <w:rPr>
                <w:rFonts w:ascii="Oslo Sans Office" w:hAnsi="Oslo Sans Office" w:eastAsia="Oslo Sans Office" w:cs="Oslo Sans Office"/>
                <w:sz w:val="22"/>
                <w:szCs w:val="22"/>
              </w:rPr>
              <w:t>.0</w:t>
            </w:r>
            <w:r w:rsidRPr="26F5E14A" w:rsidR="0C9EEC53">
              <w:rPr>
                <w:rFonts w:ascii="Oslo Sans Office" w:hAnsi="Oslo Sans Office" w:eastAsia="Oslo Sans Office" w:cs="Oslo Sans Office"/>
                <w:sz w:val="22"/>
                <w:szCs w:val="22"/>
              </w:rPr>
              <w:t>9</w:t>
            </w:r>
            <w:r w:rsidRPr="26F5E14A" w:rsidR="0F174E5A">
              <w:rPr>
                <w:rFonts w:ascii="Oslo Sans Office" w:hAnsi="Oslo Sans Office" w:eastAsia="Oslo Sans Office" w:cs="Oslo Sans Office"/>
                <w:sz w:val="22"/>
                <w:szCs w:val="22"/>
              </w:rPr>
              <w:t xml:space="preserve">.2026 </w:t>
            </w:r>
            <w:r w:rsidRPr="26F5E14A" w:rsidR="4BE8F972">
              <w:rPr>
                <w:rFonts w:ascii="Oslo Sans Office" w:hAnsi="Oslo Sans Office" w:eastAsia="Oslo Sans Office" w:cs="Oslo Sans Office"/>
                <w:sz w:val="22"/>
                <w:szCs w:val="22"/>
              </w:rPr>
              <w:t>kl. 12:00</w:t>
            </w:r>
          </w:p>
        </w:tc>
      </w:tr>
      <w:tr w:rsidR="66E3ABCD" w:rsidTr="26F5E14A" w14:paraId="1D61934F" w14:textId="77777777">
        <w:trPr>
          <w:trHeight w:val="33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46942CF5" w14:textId="110F9D76">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Tilbudsåpning</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26F5E14A" w:rsidRDefault="445C1C3A" w14:paraId="7A07821C" w14:textId="61914423">
            <w:pPr>
              <w:spacing w:after="0"/>
              <w:rPr>
                <w:rFonts w:ascii="Oslo Sans Office" w:hAnsi="Oslo Sans Office" w:eastAsia="Oslo Sans Office" w:cs="Oslo Sans Office"/>
                <w:sz w:val="22"/>
                <w:szCs w:val="22"/>
              </w:rPr>
            </w:pPr>
            <w:r w:rsidRPr="26F5E14A" w:rsidR="50918791">
              <w:rPr>
                <w:rFonts w:ascii="Oslo Sans Office" w:hAnsi="Oslo Sans Office" w:eastAsia="Oslo Sans Office" w:cs="Oslo Sans Office"/>
                <w:sz w:val="22"/>
                <w:szCs w:val="22"/>
              </w:rPr>
              <w:t>01</w:t>
            </w:r>
            <w:r w:rsidRPr="26F5E14A" w:rsidR="1240824B">
              <w:rPr>
                <w:rFonts w:ascii="Oslo Sans Office" w:hAnsi="Oslo Sans Office" w:eastAsia="Oslo Sans Office" w:cs="Oslo Sans Office"/>
                <w:sz w:val="22"/>
                <w:szCs w:val="22"/>
              </w:rPr>
              <w:t>.0</w:t>
            </w:r>
            <w:r w:rsidRPr="26F5E14A" w:rsidR="78C528BE">
              <w:rPr>
                <w:rFonts w:ascii="Oslo Sans Office" w:hAnsi="Oslo Sans Office" w:eastAsia="Oslo Sans Office" w:cs="Oslo Sans Office"/>
                <w:sz w:val="22"/>
                <w:szCs w:val="22"/>
              </w:rPr>
              <w:t>9</w:t>
            </w:r>
            <w:r w:rsidRPr="26F5E14A" w:rsidR="1240824B">
              <w:rPr>
                <w:rFonts w:ascii="Oslo Sans Office" w:hAnsi="Oslo Sans Office" w:eastAsia="Oslo Sans Office" w:cs="Oslo Sans Office"/>
                <w:sz w:val="22"/>
                <w:szCs w:val="22"/>
              </w:rPr>
              <w:t>.2026</w:t>
            </w:r>
            <w:r w:rsidRPr="26F5E14A" w:rsidR="131DDC2F">
              <w:rPr>
                <w:rFonts w:ascii="Oslo Sans Office" w:hAnsi="Oslo Sans Office" w:eastAsia="Oslo Sans Office" w:cs="Oslo Sans Office"/>
                <w:sz w:val="22"/>
                <w:szCs w:val="22"/>
              </w:rPr>
              <w:t>/</w:t>
            </w:r>
            <w:r w:rsidRPr="26F5E14A" w:rsidR="625956FD">
              <w:rPr>
                <w:rFonts w:ascii="Oslo Sans Office" w:hAnsi="Oslo Sans Office" w:eastAsia="Oslo Sans Office" w:cs="Oslo Sans Office"/>
                <w:sz w:val="22"/>
                <w:szCs w:val="22"/>
              </w:rPr>
              <w:t>02</w:t>
            </w:r>
            <w:r w:rsidRPr="26F5E14A" w:rsidR="35458E8B">
              <w:rPr>
                <w:rFonts w:ascii="Oslo Sans Office" w:hAnsi="Oslo Sans Office" w:eastAsia="Oslo Sans Office" w:cs="Oslo Sans Office"/>
                <w:sz w:val="22"/>
                <w:szCs w:val="22"/>
              </w:rPr>
              <w:t>.0</w:t>
            </w:r>
            <w:r w:rsidRPr="26F5E14A" w:rsidR="742C65B7">
              <w:rPr>
                <w:rFonts w:ascii="Oslo Sans Office" w:hAnsi="Oslo Sans Office" w:eastAsia="Oslo Sans Office" w:cs="Oslo Sans Office"/>
                <w:sz w:val="22"/>
                <w:szCs w:val="22"/>
              </w:rPr>
              <w:t>9</w:t>
            </w:r>
            <w:r w:rsidRPr="26F5E14A" w:rsidR="35458E8B">
              <w:rPr>
                <w:rFonts w:ascii="Oslo Sans Office" w:hAnsi="Oslo Sans Office" w:eastAsia="Oslo Sans Office" w:cs="Oslo Sans Office"/>
                <w:sz w:val="22"/>
                <w:szCs w:val="22"/>
              </w:rPr>
              <w:t>.2026</w:t>
            </w:r>
          </w:p>
        </w:tc>
      </w:tr>
      <w:tr w:rsidR="66E3ABCD" w:rsidTr="26F5E14A" w14:paraId="33C1B7B5"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4B35DEB0" w14:textId="7A00BBF3">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Evalueringer</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080A1ADC" w:rsidRDefault="4917CB7F" w14:paraId="520FEB48" w14:textId="76A5B5A2">
            <w:pPr>
              <w:spacing w:after="0"/>
              <w:rPr>
                <w:rFonts w:ascii="Oslo Sans Office" w:hAnsi="Oslo Sans Office" w:eastAsia="Oslo Sans Office" w:cs="Oslo Sans Office"/>
                <w:sz w:val="22"/>
                <w:szCs w:val="22"/>
              </w:rPr>
            </w:pPr>
            <w:r w:rsidRPr="26F5E14A" w:rsidR="00C1370D">
              <w:rPr>
                <w:rFonts w:ascii="Oslo Sans Office" w:hAnsi="Oslo Sans Office" w:eastAsia="Oslo Sans Office" w:cs="Oslo Sans Office"/>
                <w:sz w:val="22"/>
                <w:szCs w:val="22"/>
              </w:rPr>
              <w:t xml:space="preserve">Uke </w:t>
            </w:r>
            <w:r w:rsidRPr="26F5E14A" w:rsidR="442F72D8">
              <w:rPr>
                <w:rFonts w:ascii="Oslo Sans Office" w:hAnsi="Oslo Sans Office" w:eastAsia="Oslo Sans Office" w:cs="Oslo Sans Office"/>
                <w:sz w:val="22"/>
                <w:szCs w:val="22"/>
              </w:rPr>
              <w:t>37</w:t>
            </w:r>
            <w:r w:rsidRPr="26F5E14A" w:rsidR="442F72D8">
              <w:rPr>
                <w:rFonts w:ascii="Oslo Sans Office" w:hAnsi="Oslo Sans Office" w:eastAsia="Oslo Sans Office" w:cs="Oslo Sans Office"/>
                <w:sz w:val="22"/>
                <w:szCs w:val="22"/>
              </w:rPr>
              <w:t xml:space="preserve"> - 39</w:t>
            </w:r>
          </w:p>
        </w:tc>
      </w:tr>
      <w:tr w:rsidR="66E3ABCD" w:rsidTr="26F5E14A" w14:paraId="16132C72"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33A34840" w14:paraId="0D5D15FD" w14:textId="28262F86">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Forhandlinger (tidsplan for forhandlingene vil bli annonsert senere)</w:t>
            </w:r>
          </w:p>
        </w:tc>
        <w:tc>
          <w:tcPr>
            <w:tcW w:w="2914" w:type="dxa"/>
            <w:tcBorders>
              <w:top w:val="single" w:color="auto" w:sz="6" w:space="0"/>
              <w:left w:val="single" w:color="auto" w:sz="6" w:space="0"/>
              <w:bottom w:val="single" w:color="auto" w:sz="6" w:space="0"/>
              <w:right w:val="single" w:color="auto" w:sz="6" w:space="0"/>
            </w:tcBorders>
            <w:shd w:val="clear" w:color="auto" w:fill="FFFFFF" w:themeFill="background1"/>
            <w:tcMar>
              <w:left w:w="60" w:type="dxa"/>
              <w:right w:w="60" w:type="dxa"/>
            </w:tcMar>
          </w:tcPr>
          <w:p w:rsidR="66E3ABCD" w:rsidP="080A1ADC" w:rsidRDefault="0116A5D3" w14:paraId="0B1706A8" w14:textId="072EB4CA">
            <w:pPr>
              <w:spacing w:after="0"/>
              <w:rPr>
                <w:rFonts w:ascii="Oslo Sans Office" w:hAnsi="Oslo Sans Office" w:eastAsia="Oslo Sans Office" w:cs="Oslo Sans Office"/>
                <w:sz w:val="22"/>
                <w:szCs w:val="22"/>
              </w:rPr>
            </w:pPr>
            <w:r w:rsidRPr="26F5E14A" w:rsidR="27716E33">
              <w:rPr>
                <w:rFonts w:ascii="Oslo Sans Office" w:hAnsi="Oslo Sans Office" w:eastAsia="Oslo Sans Office" w:cs="Oslo Sans Office"/>
                <w:sz w:val="22"/>
                <w:szCs w:val="22"/>
              </w:rPr>
              <w:t xml:space="preserve">Uke </w:t>
            </w:r>
            <w:r w:rsidRPr="26F5E14A" w:rsidR="0043823A">
              <w:rPr>
                <w:rFonts w:ascii="Oslo Sans Office" w:hAnsi="Oslo Sans Office" w:eastAsia="Oslo Sans Office" w:cs="Oslo Sans Office"/>
                <w:sz w:val="22"/>
                <w:szCs w:val="22"/>
              </w:rPr>
              <w:t>40 - 44</w:t>
            </w:r>
          </w:p>
        </w:tc>
      </w:tr>
      <w:tr w:rsidR="66E3ABCD" w:rsidTr="26F5E14A" w14:paraId="429E7FCF"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0156E73E" w14:textId="07A1E987">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Meddelelse om resultatet i konkurransen</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17619093" w14:paraId="1895DD91" w14:textId="2CA8D19E">
            <w:pPr>
              <w:spacing w:after="0"/>
              <w:rPr>
                <w:rFonts w:ascii="Oslo Sans Office" w:hAnsi="Oslo Sans Office" w:eastAsia="Oslo Sans Office" w:cs="Oslo Sans Office"/>
                <w:sz w:val="22"/>
                <w:szCs w:val="22"/>
              </w:rPr>
            </w:pPr>
            <w:r w:rsidRPr="26F5E14A" w:rsidR="0794AD9D">
              <w:rPr>
                <w:rFonts w:ascii="Oslo Sans Office" w:hAnsi="Oslo Sans Office" w:eastAsia="Oslo Sans Office" w:cs="Oslo Sans Office"/>
                <w:sz w:val="22"/>
                <w:szCs w:val="22"/>
              </w:rPr>
              <w:t xml:space="preserve">Uke </w:t>
            </w:r>
            <w:r w:rsidRPr="26F5E14A" w:rsidR="36A1911A">
              <w:rPr>
                <w:rFonts w:ascii="Oslo Sans Office" w:hAnsi="Oslo Sans Office" w:eastAsia="Oslo Sans Office" w:cs="Oslo Sans Office"/>
                <w:sz w:val="22"/>
                <w:szCs w:val="22"/>
              </w:rPr>
              <w:t>46</w:t>
            </w:r>
          </w:p>
        </w:tc>
      </w:tr>
      <w:tr w:rsidR="66E3ABCD" w:rsidTr="26F5E14A" w14:paraId="78DF2558"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1BCF9AEF" w14:textId="35AB2E92">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Utløp av karensperioden</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1949ED96" w14:paraId="6E48673C" w14:textId="47823FBC">
            <w:pPr>
              <w:spacing w:after="0"/>
              <w:rPr>
                <w:rFonts w:ascii="Oslo Sans Office" w:hAnsi="Oslo Sans Office" w:eastAsia="Oslo Sans Office" w:cs="Oslo Sans Office"/>
                <w:sz w:val="22"/>
                <w:szCs w:val="22"/>
              </w:rPr>
            </w:pPr>
            <w:r w:rsidRPr="26F5E14A" w:rsidR="23FD98D6">
              <w:rPr>
                <w:rFonts w:ascii="Oslo Sans Office" w:hAnsi="Oslo Sans Office" w:eastAsia="Oslo Sans Office" w:cs="Oslo Sans Office"/>
                <w:sz w:val="22"/>
                <w:szCs w:val="22"/>
              </w:rPr>
              <w:t xml:space="preserve">Uke </w:t>
            </w:r>
            <w:r w:rsidRPr="26F5E14A" w:rsidR="2DE60429">
              <w:rPr>
                <w:rFonts w:ascii="Oslo Sans Office" w:hAnsi="Oslo Sans Office" w:eastAsia="Oslo Sans Office" w:cs="Oslo Sans Office"/>
                <w:sz w:val="22"/>
                <w:szCs w:val="22"/>
              </w:rPr>
              <w:t>47</w:t>
            </w:r>
          </w:p>
        </w:tc>
      </w:tr>
      <w:tr w:rsidR="66E3ABCD" w:rsidTr="26F5E14A" w14:paraId="05EB6380"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460D56A9" w14:textId="36775A73">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Avtaleinngåelse</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61428F50" w:rsidRDefault="21655C08" w14:paraId="548B2AA9" w14:textId="59B79D5A">
            <w:pPr>
              <w:spacing w:after="0"/>
              <w:rPr>
                <w:rFonts w:ascii="Oslo Sans Office" w:hAnsi="Oslo Sans Office" w:eastAsia="Oslo Sans Office" w:cs="Oslo Sans Office"/>
                <w:sz w:val="22"/>
                <w:szCs w:val="22"/>
              </w:rPr>
            </w:pPr>
            <w:r w:rsidRPr="26F5E14A" w:rsidR="0D568062">
              <w:rPr>
                <w:rFonts w:ascii="Oslo Sans Office" w:hAnsi="Oslo Sans Office" w:eastAsia="Oslo Sans Office" w:cs="Oslo Sans Office"/>
                <w:sz w:val="22"/>
                <w:szCs w:val="22"/>
              </w:rPr>
              <w:t xml:space="preserve">Uke </w:t>
            </w:r>
            <w:r w:rsidRPr="26F5E14A" w:rsidR="6DD8D5F2">
              <w:rPr>
                <w:rFonts w:ascii="Oslo Sans Office" w:hAnsi="Oslo Sans Office" w:eastAsia="Oslo Sans Office" w:cs="Oslo Sans Office"/>
                <w:sz w:val="22"/>
                <w:szCs w:val="22"/>
              </w:rPr>
              <w:t>48</w:t>
            </w:r>
          </w:p>
        </w:tc>
      </w:tr>
      <w:tr w:rsidR="66E3ABCD" w:rsidTr="26F5E14A" w14:paraId="310A4399"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33A34840" w14:paraId="2C3AB157" w14:textId="744E3F91">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Vedståelsesfrist</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4106B503" w:rsidRDefault="1ED5E742" w14:paraId="725344BB" w14:textId="141A8463">
            <w:pPr>
              <w:spacing w:after="0"/>
              <w:rPr>
                <w:rFonts w:ascii="Oslo Sans Office" w:hAnsi="Oslo Sans Office" w:eastAsia="Oslo Sans Office" w:cs="Oslo Sans Office"/>
                <w:sz w:val="22"/>
                <w:szCs w:val="22"/>
              </w:rPr>
            </w:pPr>
            <w:r w:rsidRPr="26F5E14A" w:rsidR="20608A98">
              <w:rPr>
                <w:rFonts w:ascii="Oslo Sans Office" w:hAnsi="Oslo Sans Office" w:eastAsia="Oslo Sans Office" w:cs="Oslo Sans Office"/>
                <w:sz w:val="22"/>
                <w:szCs w:val="22"/>
              </w:rPr>
              <w:t>01.0</w:t>
            </w:r>
            <w:r w:rsidRPr="26F5E14A" w:rsidR="4926D5D7">
              <w:rPr>
                <w:rFonts w:ascii="Oslo Sans Office" w:hAnsi="Oslo Sans Office" w:eastAsia="Oslo Sans Office" w:cs="Oslo Sans Office"/>
                <w:sz w:val="22"/>
                <w:szCs w:val="22"/>
              </w:rPr>
              <w:t>6</w:t>
            </w:r>
            <w:r w:rsidRPr="26F5E14A" w:rsidR="20608A98">
              <w:rPr>
                <w:rFonts w:ascii="Oslo Sans Office" w:hAnsi="Oslo Sans Office" w:eastAsia="Oslo Sans Office" w:cs="Oslo Sans Office"/>
                <w:sz w:val="22"/>
                <w:szCs w:val="22"/>
              </w:rPr>
              <w:t>.2027</w:t>
            </w:r>
          </w:p>
        </w:tc>
      </w:tr>
      <w:tr w:rsidR="66E3ABCD" w:rsidTr="26F5E14A" w14:paraId="47FACBE6"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661E5F4A" w14:paraId="027C2C56" w14:textId="152923A3">
            <w:pPr>
              <w:spacing w:after="0"/>
              <w:rPr>
                <w:rFonts w:ascii="Oslo Sans Office" w:hAnsi="Oslo Sans Office" w:eastAsia="Oslo Sans Office" w:cs="Oslo Sans Office"/>
                <w:sz w:val="22"/>
                <w:szCs w:val="22"/>
              </w:rPr>
            </w:pPr>
            <w:r w:rsidRPr="26F5E14A" w:rsidR="0C889A33">
              <w:rPr>
                <w:rFonts w:ascii="Oslo Sans Office" w:hAnsi="Oslo Sans Office" w:eastAsia="Oslo Sans Office" w:cs="Oslo Sans Office"/>
                <w:sz w:val="22"/>
                <w:szCs w:val="22"/>
              </w:rPr>
              <w:t xml:space="preserve">Oppstart tjenesteytingsavtale </w:t>
            </w:r>
            <w:r w:rsidRPr="26F5E14A" w:rsidR="4D664D29">
              <w:rPr>
                <w:rFonts w:ascii="Oslo Sans Office" w:hAnsi="Oslo Sans Office" w:eastAsia="Oslo Sans Office" w:cs="Oslo Sans Office"/>
                <w:sz w:val="22"/>
                <w:szCs w:val="22"/>
              </w:rPr>
              <w:t>Ellingsrudhjemmet</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4106B503" w:rsidRDefault="63D5A44C" w14:paraId="3D7669E6" w14:textId="4019B0A6">
            <w:pPr>
              <w:spacing w:after="0"/>
              <w:rPr>
                <w:rFonts w:ascii="Oslo Sans Office" w:hAnsi="Oslo Sans Office" w:eastAsia="Oslo Sans Office" w:cs="Oslo Sans Office"/>
                <w:sz w:val="22"/>
                <w:szCs w:val="22"/>
              </w:rPr>
            </w:pPr>
            <w:r w:rsidRPr="26F5E14A" w:rsidR="32D0A3CD">
              <w:rPr>
                <w:rFonts w:ascii="Oslo Sans Office" w:hAnsi="Oslo Sans Office" w:eastAsia="Oslo Sans Office" w:cs="Oslo Sans Office"/>
                <w:sz w:val="22"/>
                <w:szCs w:val="22"/>
              </w:rPr>
              <w:t>01.0</w:t>
            </w:r>
            <w:r w:rsidRPr="26F5E14A" w:rsidR="69669B7D">
              <w:rPr>
                <w:rFonts w:ascii="Oslo Sans Office" w:hAnsi="Oslo Sans Office" w:eastAsia="Oslo Sans Office" w:cs="Oslo Sans Office"/>
                <w:sz w:val="22"/>
                <w:szCs w:val="22"/>
              </w:rPr>
              <w:t>3</w:t>
            </w:r>
            <w:r w:rsidRPr="26F5E14A" w:rsidR="32D0A3CD">
              <w:rPr>
                <w:rFonts w:ascii="Oslo Sans Office" w:hAnsi="Oslo Sans Office" w:eastAsia="Oslo Sans Office" w:cs="Oslo Sans Office"/>
                <w:sz w:val="22"/>
                <w:szCs w:val="22"/>
              </w:rPr>
              <w:t>.2027</w:t>
            </w:r>
          </w:p>
        </w:tc>
      </w:tr>
      <w:tr w:rsidR="66E3ABCD" w:rsidTr="26F5E14A" w14:paraId="127525C9" w14:textId="77777777">
        <w:trPr>
          <w:trHeight w:val="300"/>
        </w:trPr>
        <w:tc>
          <w:tcPr>
            <w:tcW w:w="6468"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26F5E14A" w:rsidRDefault="661E5F4A" w14:paraId="5DCE1A9B" w14:textId="2DCCBB38">
            <w:pPr>
              <w:spacing w:after="0"/>
              <w:rPr>
                <w:rFonts w:ascii="Oslo Sans Office" w:hAnsi="Oslo Sans Office" w:eastAsia="Oslo Sans Office" w:cs="Oslo Sans Office"/>
                <w:sz w:val="22"/>
                <w:szCs w:val="22"/>
              </w:rPr>
            </w:pPr>
            <w:r w:rsidRPr="26F5E14A" w:rsidR="0C889A33">
              <w:rPr>
                <w:rFonts w:ascii="Oslo Sans Office" w:hAnsi="Oslo Sans Office" w:eastAsia="Oslo Sans Office" w:cs="Oslo Sans Office"/>
                <w:sz w:val="22"/>
                <w:szCs w:val="22"/>
              </w:rPr>
              <w:t>Oppstart tjenesteytingsavtale</w:t>
            </w:r>
            <w:r w:rsidRPr="26F5E14A" w:rsidR="22F5EF10">
              <w:rPr>
                <w:rFonts w:ascii="Oslo Sans Office" w:hAnsi="Oslo Sans Office" w:eastAsia="Oslo Sans Office" w:cs="Oslo Sans Office"/>
                <w:sz w:val="22"/>
                <w:szCs w:val="22"/>
              </w:rPr>
              <w:t xml:space="preserve"> </w:t>
            </w:r>
            <w:r w:rsidRPr="26F5E14A" w:rsidR="4D05CD99">
              <w:rPr>
                <w:rFonts w:ascii="Oslo Sans Office" w:hAnsi="Oslo Sans Office" w:eastAsia="Oslo Sans Office" w:cs="Oslo Sans Office"/>
                <w:sz w:val="22"/>
                <w:szCs w:val="22"/>
              </w:rPr>
              <w:t>Langerudhjemmet</w:t>
            </w:r>
          </w:p>
        </w:tc>
        <w:tc>
          <w:tcPr>
            <w:tcW w:w="2914" w:type="dxa"/>
            <w:tcBorders>
              <w:top w:val="single" w:color="auto" w:sz="6" w:space="0"/>
              <w:left w:val="single" w:color="auto" w:sz="6" w:space="0"/>
              <w:bottom w:val="single" w:color="auto" w:sz="6" w:space="0"/>
              <w:right w:val="single" w:color="auto" w:sz="6" w:space="0"/>
            </w:tcBorders>
            <w:tcMar>
              <w:left w:w="60" w:type="dxa"/>
              <w:right w:w="60" w:type="dxa"/>
            </w:tcMar>
          </w:tcPr>
          <w:p w:rsidR="66E3ABCD" w:rsidP="4106B503" w:rsidRDefault="50344443" w14:paraId="305EA75A" w14:textId="1C321B70">
            <w:pPr>
              <w:spacing w:after="0"/>
              <w:rPr>
                <w:rFonts w:ascii="Oslo Sans Office" w:hAnsi="Oslo Sans Office" w:eastAsia="Oslo Sans Office" w:cs="Oslo Sans Office"/>
                <w:sz w:val="22"/>
                <w:szCs w:val="22"/>
              </w:rPr>
            </w:pPr>
            <w:r w:rsidRPr="26F5E14A" w:rsidR="18724C2D">
              <w:rPr>
                <w:rFonts w:ascii="Oslo Sans Office" w:hAnsi="Oslo Sans Office" w:eastAsia="Oslo Sans Office" w:cs="Oslo Sans Office"/>
                <w:sz w:val="22"/>
                <w:szCs w:val="22"/>
              </w:rPr>
              <w:t>01.0</w:t>
            </w:r>
            <w:r w:rsidRPr="26F5E14A" w:rsidR="3C7B6F2C">
              <w:rPr>
                <w:rFonts w:ascii="Oslo Sans Office" w:hAnsi="Oslo Sans Office" w:eastAsia="Oslo Sans Office" w:cs="Oslo Sans Office"/>
                <w:sz w:val="22"/>
                <w:szCs w:val="22"/>
              </w:rPr>
              <w:t>3</w:t>
            </w:r>
            <w:r w:rsidRPr="26F5E14A" w:rsidR="18724C2D">
              <w:rPr>
                <w:rFonts w:ascii="Oslo Sans Office" w:hAnsi="Oslo Sans Office" w:eastAsia="Oslo Sans Office" w:cs="Oslo Sans Office"/>
                <w:sz w:val="22"/>
                <w:szCs w:val="22"/>
              </w:rPr>
              <w:t>.2027</w:t>
            </w:r>
          </w:p>
        </w:tc>
      </w:tr>
    </w:tbl>
    <w:p w:rsidR="3D280174" w:rsidP="3DE1C85E" w:rsidRDefault="3D280174" w14:paraId="77DFF615" w14:textId="4AF2B1DB">
      <w:pPr>
        <w:pStyle w:val="Heading1"/>
        <w:keepLines w:val="0"/>
        <w:rPr>
          <w:rFonts w:ascii="Oslo Sans Office" w:hAnsi="Oslo Sans Office" w:eastAsia="Oslo Sans Office" w:cs="Oslo Sans Office"/>
          <w:b w:val="1"/>
          <w:bCs w:val="1"/>
          <w:color w:val="auto"/>
          <w:sz w:val="22"/>
          <w:szCs w:val="22"/>
        </w:rPr>
      </w:pPr>
    </w:p>
    <w:p w:rsidRPr="00FB5530" w:rsidR="00FB5530" w:rsidP="3DE1C85E" w:rsidRDefault="1698D548" w14:paraId="3348E708" w14:textId="6B65324C">
      <w:pPr>
        <w:pStyle w:val="Heading1"/>
        <w:keepLines w:val="0"/>
        <w:rPr>
          <w:rFonts w:ascii="Oslo Sans Office" w:hAnsi="Oslo Sans Office" w:eastAsia="Oslo Sans Office" w:cs="Oslo Sans Office"/>
          <w:b w:val="1"/>
          <w:bCs w:val="1"/>
          <w:color w:val="auto"/>
          <w:sz w:val="22"/>
          <w:szCs w:val="22"/>
        </w:rPr>
      </w:pPr>
      <w:bookmarkStart w:name="_Toc828200309" w:id="146829451"/>
      <w:r w:rsidRPr="26F5E14A" w:rsidR="3B903BFB">
        <w:rPr>
          <w:rFonts w:ascii="Oslo Sans Office" w:hAnsi="Oslo Sans Office" w:eastAsia="Oslo Sans Office" w:cs="Oslo Sans Office"/>
          <w:b w:val="1"/>
          <w:bCs w:val="1"/>
          <w:color w:val="auto"/>
          <w:sz w:val="22"/>
          <w:szCs w:val="22"/>
        </w:rPr>
        <w:t xml:space="preserve">2.3 </w:t>
      </w:r>
      <w:r w:rsidRPr="26F5E14A" w:rsidR="1E5ED500">
        <w:rPr>
          <w:rFonts w:ascii="Oslo Sans Office" w:hAnsi="Oslo Sans Office" w:eastAsia="Oslo Sans Office" w:cs="Oslo Sans Office"/>
          <w:b w:val="1"/>
          <w:bCs w:val="1"/>
          <w:color w:val="auto"/>
          <w:sz w:val="22"/>
          <w:szCs w:val="22"/>
        </w:rPr>
        <w:t>Konkurransegjennomføringsverktøy</w:t>
      </w:r>
      <w:bookmarkEnd w:id="146829451"/>
    </w:p>
    <w:p w:rsidRPr="00FB5530" w:rsidR="00FB5530" w:rsidP="26F5E14A" w:rsidRDefault="162221B7" w14:paraId="3EAB87AA" w14:textId="75A3FB61">
      <w:pPr>
        <w:spacing w:after="0"/>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Oppdragsgiver benytter et elektronisk konkurransegjennomføringsverktøy for denne konkurransen (</w:t>
      </w:r>
      <w:r w:rsidRPr="26F5E14A" w:rsidR="49C7C7C4">
        <w:rPr>
          <w:rFonts w:ascii="Oslo Sans Office" w:hAnsi="Oslo Sans Office" w:eastAsia="Oslo Sans Office" w:cs="Oslo Sans Office"/>
          <w:color w:val="000000" w:themeColor="text1" w:themeTint="FF" w:themeShade="FF"/>
          <w:sz w:val="22"/>
          <w:szCs w:val="22"/>
        </w:rPr>
        <w:t>Artifik)</w:t>
      </w:r>
      <w:r w:rsidRPr="26F5E14A" w:rsidR="2FB646EA">
        <w:rPr>
          <w:rFonts w:ascii="Oslo Sans Office" w:hAnsi="Oslo Sans Office" w:eastAsia="Oslo Sans Office" w:cs="Oslo Sans Office"/>
          <w:color w:val="000000" w:themeColor="text1" w:themeTint="FF" w:themeShade="FF"/>
          <w:sz w:val="22"/>
          <w:szCs w:val="22"/>
        </w:rPr>
        <w:t>. Verktøyet, referert til som KGV, er internettbasert og støtter prosedyrene som brukes i offentlige anskaffelser.</w:t>
      </w:r>
    </w:p>
    <w:p w:rsidRPr="00FB5530" w:rsidR="00FB5530" w:rsidP="26F5E14A" w:rsidRDefault="00FB5530" w14:paraId="5C9FCC95" w14:textId="6338C351">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44C26A9" w14:textId="6D0ED06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All kommunikasjon, herunder eventuelle spørsmål, skal skje gjennom kommunens verktøy for konkurransegjennomføring (KGV).</w:t>
      </w:r>
    </w:p>
    <w:p w:rsidR="3D280174" w:rsidP="26F5E14A" w:rsidRDefault="3D280174" w14:paraId="564DC860" w14:textId="6A2392DC">
      <w:pPr>
        <w:spacing w:after="0"/>
        <w:rPr>
          <w:rFonts w:ascii="Oslo Sans Office" w:hAnsi="Oslo Sans Office" w:eastAsia="Oslo Sans Office" w:cs="Oslo Sans Office"/>
          <w:color w:val="000000" w:themeColor="text1"/>
          <w:sz w:val="22"/>
          <w:szCs w:val="22"/>
        </w:rPr>
      </w:pPr>
    </w:p>
    <w:p w:rsidRPr="00FB5530" w:rsidR="00FB5530" w:rsidP="3DE1C85E" w:rsidRDefault="29B87AED" w14:paraId="1EB7330F" w14:textId="3EB3C338">
      <w:pPr>
        <w:pStyle w:val="Heading1"/>
        <w:keepLines w:val="0"/>
        <w:rPr>
          <w:rFonts w:ascii="Oslo Sans Office" w:hAnsi="Oslo Sans Office" w:eastAsia="Oslo Sans Office" w:cs="Oslo Sans Office"/>
          <w:b w:val="1"/>
          <w:bCs w:val="1"/>
          <w:color w:val="auto"/>
          <w:sz w:val="22"/>
          <w:szCs w:val="22"/>
        </w:rPr>
      </w:pPr>
      <w:bookmarkStart w:name="_Toc739349942" w:id="921616793"/>
      <w:r w:rsidRPr="26F5E14A" w:rsidR="696F297E">
        <w:rPr>
          <w:rFonts w:ascii="Oslo Sans Office" w:hAnsi="Oslo Sans Office" w:eastAsia="Oslo Sans Office" w:cs="Oslo Sans Office"/>
          <w:b w:val="1"/>
          <w:bCs w:val="1"/>
          <w:color w:val="auto"/>
          <w:sz w:val="22"/>
          <w:szCs w:val="22"/>
        </w:rPr>
        <w:t xml:space="preserve">2.4 </w:t>
      </w:r>
      <w:r w:rsidRPr="26F5E14A" w:rsidR="1E5ED500">
        <w:rPr>
          <w:rFonts w:ascii="Oslo Sans Office" w:hAnsi="Oslo Sans Office" w:eastAsia="Oslo Sans Office" w:cs="Oslo Sans Office"/>
          <w:b w:val="1"/>
          <w:bCs w:val="1"/>
          <w:color w:val="auto"/>
          <w:sz w:val="22"/>
          <w:szCs w:val="22"/>
        </w:rPr>
        <w:t>Tilleggsinformasjon, spørsmål og svar</w:t>
      </w:r>
      <w:bookmarkEnd w:id="921616793"/>
    </w:p>
    <w:p w:rsidRPr="00FB5530" w:rsidR="00FB5530" w:rsidP="26F5E14A" w:rsidRDefault="3EAE6554" w14:paraId="724F57D9" w14:textId="4ECC7E2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Dersom leverandøren finner at konkurransegrunnlaget er uklart, ikke gir tilstrekkelig veiledning eller inneholder feil, kan leverandøren skriftlig be om tilleggsopplysninger fra oppdragsgiver via KGV. </w:t>
      </w:r>
    </w:p>
    <w:p w:rsidRPr="00FB5530" w:rsidR="00FB5530" w:rsidP="26F5E14A" w:rsidRDefault="00FB5530" w14:paraId="40747EF9" w14:textId="3348A853">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145E1BBB" w14:textId="2D63E4A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Tidsplanen i punkt 2.2 angir frist for å sende inn spørsmål og be om avklaringer. Fristen for å stille spørsmål er ikke absolutt, men det oppfordres til at fristen overholdes.</w:t>
      </w:r>
    </w:p>
    <w:p w:rsidRPr="00FB5530" w:rsidR="00FB5530" w:rsidP="26F5E14A" w:rsidRDefault="00FB5530" w14:paraId="21EF8713" w14:textId="1641D36F">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80F79D8" w14:textId="28BC3BF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Eventuelle rettelser, tillegg eller endringer i konkurransegrunnlaget, samt spørsmål og svar i anonymisert form, vil bli formidlet til alle leverandørene via KGV.</w:t>
      </w:r>
    </w:p>
    <w:p w:rsidR="3D280174" w:rsidP="26F5E14A" w:rsidRDefault="3D280174" w14:paraId="61C47A64" w14:textId="58C57C2C">
      <w:pPr>
        <w:spacing w:after="0"/>
        <w:rPr>
          <w:rFonts w:ascii="Oslo Sans Office" w:hAnsi="Oslo Sans Office" w:eastAsia="Oslo Sans Office" w:cs="Oslo Sans Office"/>
          <w:color w:val="000000" w:themeColor="text1"/>
          <w:sz w:val="22"/>
          <w:szCs w:val="22"/>
        </w:rPr>
      </w:pPr>
    </w:p>
    <w:p w:rsidR="09AE1CD5" w:rsidP="26F5E14A" w:rsidRDefault="09AE1CD5" w14:paraId="615EF61C" w14:textId="56AA91D4">
      <w:pPr>
        <w:pStyle w:val="Heading1"/>
        <w:keepLines w:val="0"/>
      </w:pPr>
      <w:bookmarkStart w:name="_Toc803063882" w:id="1102005871"/>
      <w:r w:rsidRPr="26F5E14A" w:rsidR="09AE1CD5">
        <w:rPr>
          <w:rFonts w:ascii="Oslo Sans Office" w:hAnsi="Oslo Sans Office" w:eastAsia="Oslo Sans Office" w:cs="Oslo Sans Office"/>
          <w:b w:val="1"/>
          <w:bCs w:val="1"/>
          <w:color w:val="auto"/>
          <w:sz w:val="22"/>
          <w:szCs w:val="22"/>
        </w:rPr>
        <w:t xml:space="preserve">2.5 </w:t>
      </w:r>
      <w:r w:rsidRPr="26F5E14A" w:rsidR="1E5ED500">
        <w:rPr>
          <w:rFonts w:ascii="Oslo Sans Office" w:hAnsi="Oslo Sans Office" w:eastAsia="Oslo Sans Office" w:cs="Oslo Sans Office"/>
          <w:b w:val="1"/>
          <w:bCs w:val="1"/>
          <w:color w:val="auto"/>
          <w:sz w:val="22"/>
          <w:szCs w:val="22"/>
        </w:rPr>
        <w:t>Tilbudskon</w:t>
      </w:r>
      <w:r w:rsidRPr="26F5E14A" w:rsidR="1E5ED500">
        <w:rPr>
          <w:rFonts w:ascii="Oslo Sans Office" w:hAnsi="Oslo Sans Office" w:eastAsia="Oslo Sans Office" w:cs="Oslo Sans Office"/>
          <w:b w:val="1"/>
          <w:bCs w:val="1"/>
          <w:color w:val="auto"/>
          <w:sz w:val="22"/>
          <w:szCs w:val="22"/>
        </w:rPr>
        <w:t>feranse</w:t>
      </w:r>
      <w:bookmarkEnd w:id="1102005871"/>
    </w:p>
    <w:p w:rsidR="2D06EF7C" w:rsidP="26F5E14A" w:rsidRDefault="2D06EF7C" w14:paraId="4AEAFB5B" w14:textId="56708D58">
      <w:pPr>
        <w:pStyle w:val="Normal"/>
        <w:suppressLineNumbers w:val="0"/>
        <w:spacing w:before="0" w:beforeAutospacing="off" w:after="280" w:afterAutospacing="off" w:line="264" w:lineRule="auto"/>
        <w:ind w:left="0" w:right="0"/>
        <w:jc w:val="left"/>
      </w:pPr>
      <w:r w:rsidRPr="26F5E14A" w:rsidR="2D06EF7C">
        <w:rPr>
          <w:rFonts w:ascii="Oslo Sans Office" w:hAnsi="Oslo Sans Office" w:eastAsia="Oslo Sans Office" w:cs="Oslo Sans Office"/>
          <w:sz w:val="22"/>
          <w:szCs w:val="22"/>
        </w:rPr>
        <w:t xml:space="preserve">Sykehjemsetaten vil avholde to digitale tilbudskonferanser via Microsoft Teams. Begge konferansene presenterer samme innhold. Det tilbys to datoer for å ivareta leverandørenes sommerferieavvikling. </w:t>
      </w:r>
    </w:p>
    <w:p w:rsidR="2D06EF7C" w:rsidP="26F5E14A" w:rsidRDefault="2D06EF7C" w14:paraId="63622EA5" w14:textId="531B836D">
      <w:pPr>
        <w:pStyle w:val="Normal"/>
        <w:spacing w:before="0" w:beforeAutospacing="off" w:after="280" w:afterAutospacing="off" w:line="264" w:lineRule="auto"/>
        <w:ind w:left="0" w:right="0"/>
        <w:jc w:val="left"/>
      </w:pPr>
      <w:r w:rsidRPr="26F5E14A" w:rsidR="2D06EF7C">
        <w:rPr>
          <w:rFonts w:ascii="Oslo Sans Office" w:hAnsi="Oslo Sans Office" w:eastAsia="Oslo Sans Office" w:cs="Oslo Sans Office"/>
          <w:sz w:val="22"/>
          <w:szCs w:val="22"/>
        </w:rPr>
        <w:t xml:space="preserve">Påmelding skjer via KGV og møtelenke sendes til påmeldte leverandører etter registrering. Det er tilstrekkelig å delta på én av konferansene. </w:t>
      </w:r>
    </w:p>
    <w:tbl>
      <w:tblPr>
        <w:tblStyle w:val="TableGridLight"/>
        <w:tblW w:w="0" w:type="auto"/>
        <w:tblLook w:val="06A0" w:firstRow="1" w:lastRow="0" w:firstColumn="1" w:lastColumn="0" w:noHBand="1" w:noVBand="1"/>
      </w:tblPr>
      <w:tblGrid>
        <w:gridCol w:w="3090"/>
        <w:gridCol w:w="3090"/>
        <w:gridCol w:w="3090"/>
      </w:tblGrid>
      <w:tr w:rsidR="26F5E14A" w:rsidTr="26F5E14A" w14:paraId="226CAA20">
        <w:trPr>
          <w:trHeight w:val="300"/>
        </w:trPr>
        <w:tc>
          <w:tcPr>
            <w:tcW w:w="3090" w:type="dxa"/>
            <w:tcMar/>
          </w:tcPr>
          <w:p w:rsidR="26F5E14A" w:rsidP="26F5E14A" w:rsidRDefault="26F5E14A" w14:paraId="54C3651E" w14:textId="471F0A8F">
            <w:pPr>
              <w:pStyle w:val="Normal"/>
              <w:rPr>
                <w:rFonts w:ascii="Oslo Sans Office" w:hAnsi="Oslo Sans Office" w:eastAsia="Oslo Sans Office" w:cs="Oslo Sans Office"/>
                <w:sz w:val="22"/>
                <w:szCs w:val="22"/>
              </w:rPr>
            </w:pPr>
          </w:p>
        </w:tc>
        <w:tc>
          <w:tcPr>
            <w:tcW w:w="3090" w:type="dxa"/>
            <w:tcMar/>
          </w:tcPr>
          <w:p w:rsidR="6103F833" w:rsidP="26F5E14A" w:rsidRDefault="6103F833" w14:paraId="5BB24676" w14:textId="64C5834B">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Første konferanse</w:t>
            </w:r>
          </w:p>
        </w:tc>
        <w:tc>
          <w:tcPr>
            <w:tcW w:w="3090" w:type="dxa"/>
            <w:tcMar/>
          </w:tcPr>
          <w:p w:rsidR="6103F833" w:rsidP="26F5E14A" w:rsidRDefault="6103F833" w14:paraId="4F28563F" w14:textId="45F49FF2">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Andre konferanse</w:t>
            </w:r>
          </w:p>
        </w:tc>
      </w:tr>
      <w:tr w:rsidR="26F5E14A" w:rsidTr="26F5E14A" w14:paraId="123E8973">
        <w:trPr>
          <w:trHeight w:val="315"/>
        </w:trPr>
        <w:tc>
          <w:tcPr>
            <w:tcW w:w="3090" w:type="dxa"/>
            <w:tcMar/>
          </w:tcPr>
          <w:p w:rsidR="6103F833" w:rsidP="26F5E14A" w:rsidRDefault="6103F833" w14:paraId="499D1890" w14:textId="0A1D003E">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Dato og tid</w:t>
            </w:r>
          </w:p>
        </w:tc>
        <w:tc>
          <w:tcPr>
            <w:tcW w:w="3090" w:type="dxa"/>
            <w:tcMar/>
          </w:tcPr>
          <w:p w:rsidR="4C78C59F" w:rsidP="26F5E14A" w:rsidRDefault="4C78C59F" w14:paraId="4972DD8A" w14:textId="6119E85E">
            <w:pPr>
              <w:pStyle w:val="Normal"/>
            </w:pPr>
            <w:r w:rsidRPr="26F5E14A" w:rsidR="4C78C59F">
              <w:rPr>
                <w:rFonts w:ascii="Oslo Sans Office" w:hAnsi="Oslo Sans Office" w:eastAsia="Oslo Sans Office" w:cs="Oslo Sans Office"/>
                <w:sz w:val="22"/>
                <w:szCs w:val="22"/>
              </w:rPr>
              <w:t xml:space="preserve">22. juli kl. 12:00 – 13:00 </w:t>
            </w:r>
          </w:p>
        </w:tc>
        <w:tc>
          <w:tcPr>
            <w:tcW w:w="3090" w:type="dxa"/>
            <w:tcMar/>
          </w:tcPr>
          <w:p w:rsidR="79E548CF" w:rsidP="26F5E14A" w:rsidRDefault="79E548CF" w14:paraId="5A48E571" w14:textId="47CDEF00">
            <w:pPr>
              <w:pStyle w:val="Normal"/>
            </w:pPr>
            <w:r w:rsidRPr="26F5E14A" w:rsidR="79E548CF">
              <w:rPr>
                <w:rFonts w:ascii="Oslo Sans Office" w:hAnsi="Oslo Sans Office" w:eastAsia="Oslo Sans Office" w:cs="Oslo Sans Office"/>
                <w:sz w:val="22"/>
                <w:szCs w:val="22"/>
              </w:rPr>
              <w:t>1</w:t>
            </w:r>
            <w:r w:rsidRPr="26F5E14A" w:rsidR="4DD26EE7">
              <w:rPr>
                <w:rFonts w:ascii="Oslo Sans Office" w:hAnsi="Oslo Sans Office" w:eastAsia="Oslo Sans Office" w:cs="Oslo Sans Office"/>
                <w:sz w:val="22"/>
                <w:szCs w:val="22"/>
              </w:rPr>
              <w:t>0</w:t>
            </w:r>
            <w:r w:rsidRPr="26F5E14A" w:rsidR="79E548CF">
              <w:rPr>
                <w:rFonts w:ascii="Oslo Sans Office" w:hAnsi="Oslo Sans Office" w:eastAsia="Oslo Sans Office" w:cs="Oslo Sans Office"/>
                <w:sz w:val="22"/>
                <w:szCs w:val="22"/>
              </w:rPr>
              <w:t>. august kl. 12:00 – 13:00</w:t>
            </w:r>
          </w:p>
        </w:tc>
      </w:tr>
      <w:tr w:rsidR="26F5E14A" w:rsidTr="26F5E14A" w14:paraId="5603EBAB">
        <w:trPr>
          <w:trHeight w:val="300"/>
        </w:trPr>
        <w:tc>
          <w:tcPr>
            <w:tcW w:w="3090" w:type="dxa"/>
            <w:tcMar/>
          </w:tcPr>
          <w:p w:rsidR="6103F833" w:rsidP="26F5E14A" w:rsidRDefault="6103F833" w14:paraId="60C5D0A0" w14:textId="59C42E14">
            <w:pPr>
              <w:pStyle w:val="Normal"/>
              <w:rPr>
                <w:rFonts w:ascii="Oslo Sans Office" w:hAnsi="Oslo Sans Office" w:eastAsia="Oslo Sans Office" w:cs="Oslo Sans Office"/>
                <w:b w:val="1"/>
                <w:bCs w:val="1"/>
                <w:sz w:val="22"/>
                <w:szCs w:val="22"/>
              </w:rPr>
            </w:pPr>
            <w:r w:rsidRPr="26F5E14A" w:rsidR="6103F833">
              <w:rPr>
                <w:rFonts w:ascii="Oslo Sans Office" w:hAnsi="Oslo Sans Office" w:eastAsia="Oslo Sans Office" w:cs="Oslo Sans Office"/>
                <w:b w:val="1"/>
                <w:bCs w:val="1"/>
                <w:sz w:val="22"/>
                <w:szCs w:val="22"/>
              </w:rPr>
              <w:t>Påmeldingsfrist</w:t>
            </w:r>
          </w:p>
        </w:tc>
        <w:tc>
          <w:tcPr>
            <w:tcW w:w="3090" w:type="dxa"/>
            <w:tcMar/>
          </w:tcPr>
          <w:p w:rsidR="551D1E57" w:rsidP="26F5E14A" w:rsidRDefault="551D1E57" w14:paraId="4033308C" w14:textId="526F4431">
            <w:pPr>
              <w:pStyle w:val="Normal"/>
            </w:pPr>
            <w:r w:rsidRPr="26F5E14A" w:rsidR="551D1E57">
              <w:rPr>
                <w:rFonts w:ascii="Oslo Sans Office" w:hAnsi="Oslo Sans Office" w:eastAsia="Oslo Sans Office" w:cs="Oslo Sans Office"/>
                <w:sz w:val="22"/>
                <w:szCs w:val="22"/>
              </w:rPr>
              <w:t xml:space="preserve">21. juli kl. 12:00 </w:t>
            </w:r>
          </w:p>
        </w:tc>
        <w:tc>
          <w:tcPr>
            <w:tcW w:w="3090" w:type="dxa"/>
            <w:tcMar/>
          </w:tcPr>
          <w:p w:rsidR="16C96F48" w:rsidP="26F5E14A" w:rsidRDefault="16C96F48" w14:paraId="36BF0A51" w14:textId="66C8656B">
            <w:pPr>
              <w:pStyle w:val="Normal"/>
              <w:rPr>
                <w:rFonts w:ascii="Oslo Sans Office" w:hAnsi="Oslo Sans Office" w:eastAsia="Oslo Sans Office" w:cs="Oslo Sans Office"/>
                <w:sz w:val="22"/>
                <w:szCs w:val="22"/>
              </w:rPr>
            </w:pPr>
            <w:r w:rsidRPr="26F5E14A" w:rsidR="16C96F48">
              <w:rPr>
                <w:rFonts w:ascii="Oslo Sans Office" w:hAnsi="Oslo Sans Office" w:eastAsia="Oslo Sans Office" w:cs="Oslo Sans Office"/>
                <w:sz w:val="22"/>
                <w:szCs w:val="22"/>
              </w:rPr>
              <w:t>07</w:t>
            </w:r>
            <w:r w:rsidRPr="26F5E14A" w:rsidR="271D870C">
              <w:rPr>
                <w:rFonts w:ascii="Oslo Sans Office" w:hAnsi="Oslo Sans Office" w:eastAsia="Oslo Sans Office" w:cs="Oslo Sans Office"/>
                <w:sz w:val="22"/>
                <w:szCs w:val="22"/>
              </w:rPr>
              <w:t>. august kl. 12:00</w:t>
            </w:r>
          </w:p>
        </w:tc>
      </w:tr>
    </w:tbl>
    <w:p w:rsidR="26F5E14A" w:rsidP="26F5E14A" w:rsidRDefault="26F5E14A" w14:paraId="3CA68CB3" w14:textId="0BA01496">
      <w:pPr>
        <w:pStyle w:val="Normal"/>
        <w:suppressLineNumbers w:val="0"/>
        <w:bidi w:val="0"/>
        <w:spacing w:before="0" w:beforeAutospacing="off" w:after="280" w:afterAutospacing="off" w:line="264" w:lineRule="auto"/>
        <w:ind w:left="0" w:right="0"/>
        <w:jc w:val="left"/>
        <w:rPr>
          <w:rFonts w:ascii="Oslo Sans Office" w:hAnsi="Oslo Sans Office" w:eastAsia="Oslo Sans Office" w:cs="Oslo Sans Office"/>
          <w:sz w:val="22"/>
          <w:szCs w:val="22"/>
        </w:rPr>
      </w:pPr>
    </w:p>
    <w:p w:rsidR="5D940276" w:rsidP="26F5E14A" w:rsidRDefault="3EAE6554" w14:paraId="2D5AB428" w14:textId="2F4B5F07">
      <w:pPr>
        <w:pStyle w:val="Heading1"/>
        <w:spacing w:after="0"/>
      </w:pPr>
      <w:bookmarkStart w:name="_Toc2098036531" w:id="1224840997"/>
      <w:r w:rsidRPr="26F5E14A" w:rsidR="18CFCBCA">
        <w:rPr>
          <w:rFonts w:ascii="Oslo Sans Office" w:hAnsi="Oslo Sans Office" w:eastAsia="Oslo Sans Office" w:cs="Oslo Sans Office"/>
          <w:b w:val="1"/>
          <w:bCs w:val="1"/>
          <w:color w:val="auto"/>
          <w:sz w:val="22"/>
          <w:szCs w:val="22"/>
        </w:rPr>
        <w:t xml:space="preserve">2.6 </w:t>
      </w:r>
      <w:r w:rsidRPr="26F5E14A" w:rsidR="1E5ED500">
        <w:rPr>
          <w:rFonts w:ascii="Oslo Sans Office" w:hAnsi="Oslo Sans Office" w:eastAsia="Oslo Sans Office" w:cs="Oslo Sans Office"/>
          <w:b w:val="1"/>
          <w:bCs w:val="1"/>
          <w:color w:val="auto"/>
          <w:sz w:val="22"/>
          <w:szCs w:val="22"/>
        </w:rPr>
        <w:t>Befaring</w:t>
      </w:r>
      <w:bookmarkEnd w:id="1224840997"/>
    </w:p>
    <w:tbl>
      <w:tblPr>
        <w:tblStyle w:val="TableGridLight"/>
        <w:tblW w:w="0" w:type="auto"/>
        <w:tblLook w:val="06A0" w:firstRow="1" w:lastRow="0" w:firstColumn="1" w:lastColumn="0" w:noHBand="1" w:noVBand="1"/>
      </w:tblPr>
      <w:tblGrid>
        <w:gridCol w:w="3090"/>
        <w:gridCol w:w="3090"/>
        <w:gridCol w:w="3090"/>
      </w:tblGrid>
      <w:tr w:rsidR="26F5E14A" w:rsidTr="26F5E14A" w14:paraId="5DF149F4">
        <w:trPr>
          <w:trHeight w:val="300"/>
        </w:trPr>
        <w:tc>
          <w:tcPr>
            <w:tcW w:w="3090" w:type="dxa"/>
            <w:tcMar/>
          </w:tcPr>
          <w:p w:rsidR="43B12128" w:rsidP="26F5E14A" w:rsidRDefault="43B12128" w14:paraId="1C038B82" w14:textId="7C93B781">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Institusjon</w:t>
            </w:r>
          </w:p>
        </w:tc>
        <w:tc>
          <w:tcPr>
            <w:tcW w:w="3090" w:type="dxa"/>
            <w:tcMar/>
          </w:tcPr>
          <w:p w:rsidR="43B12128" w:rsidP="26F5E14A" w:rsidRDefault="43B12128" w14:paraId="517269EA" w14:textId="5B11B266">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Ellingsrudhjemmet</w:t>
            </w:r>
          </w:p>
        </w:tc>
        <w:tc>
          <w:tcPr>
            <w:tcW w:w="3090" w:type="dxa"/>
            <w:tcMar/>
          </w:tcPr>
          <w:p w:rsidR="43B12128" w:rsidP="26F5E14A" w:rsidRDefault="43B12128" w14:paraId="0FCB8647" w14:textId="33DEF72A">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Langerudhjemmet</w:t>
            </w:r>
          </w:p>
        </w:tc>
      </w:tr>
      <w:tr w:rsidR="26F5E14A" w:rsidTr="26F5E14A" w14:paraId="172585C7">
        <w:trPr>
          <w:trHeight w:val="300"/>
        </w:trPr>
        <w:tc>
          <w:tcPr>
            <w:tcW w:w="3090" w:type="dxa"/>
            <w:tcMar/>
          </w:tcPr>
          <w:p w:rsidR="43B12128" w:rsidP="26F5E14A" w:rsidRDefault="43B12128" w14:paraId="0510E0CC" w14:textId="3C4A4A63">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Dato og tid</w:t>
            </w:r>
          </w:p>
        </w:tc>
        <w:tc>
          <w:tcPr>
            <w:tcW w:w="3090" w:type="dxa"/>
            <w:tcMar/>
          </w:tcPr>
          <w:p w:rsidR="43B12128" w:rsidP="26F5E14A" w:rsidRDefault="43B12128" w14:paraId="43EEE15F" w14:textId="4C3AEDAF">
            <w:pPr>
              <w:pStyle w:val="Normal"/>
            </w:pPr>
            <w:r w:rsidRPr="26F5E14A" w:rsidR="43B12128">
              <w:rPr>
                <w:rFonts w:ascii="Oslo Sans Office" w:hAnsi="Oslo Sans Office" w:eastAsia="Oslo Sans Office" w:cs="Oslo Sans Office"/>
                <w:color w:val="000000" w:themeColor="text1" w:themeTint="FF" w:themeShade="FF"/>
                <w:sz w:val="22"/>
                <w:szCs w:val="22"/>
              </w:rPr>
              <w:t>11. august kl. 09:00</w:t>
            </w:r>
          </w:p>
        </w:tc>
        <w:tc>
          <w:tcPr>
            <w:tcW w:w="3090" w:type="dxa"/>
            <w:tcMar/>
          </w:tcPr>
          <w:p w:rsidR="43B12128" w:rsidP="26F5E14A" w:rsidRDefault="43B12128" w14:paraId="36127D22" w14:textId="19A564CE">
            <w:pPr>
              <w:pStyle w:val="Normal"/>
            </w:pPr>
            <w:r w:rsidRPr="26F5E14A" w:rsidR="43B12128">
              <w:rPr>
                <w:rFonts w:ascii="Oslo Sans Office" w:hAnsi="Oslo Sans Office" w:eastAsia="Oslo Sans Office" w:cs="Oslo Sans Office"/>
                <w:color w:val="000000" w:themeColor="text1" w:themeTint="FF" w:themeShade="FF"/>
                <w:sz w:val="22"/>
                <w:szCs w:val="22"/>
              </w:rPr>
              <w:t>11. august kl. 12:00</w:t>
            </w:r>
          </w:p>
        </w:tc>
      </w:tr>
      <w:tr w:rsidR="26F5E14A" w:rsidTr="26F5E14A" w14:paraId="742F4D6E">
        <w:trPr>
          <w:trHeight w:val="300"/>
        </w:trPr>
        <w:tc>
          <w:tcPr>
            <w:tcW w:w="3090" w:type="dxa"/>
            <w:tcMar/>
          </w:tcPr>
          <w:p w:rsidR="43B12128" w:rsidP="26F5E14A" w:rsidRDefault="43B12128" w14:paraId="1938A7CA" w14:textId="4D270B3C">
            <w:pPr>
              <w:pStyle w:val="Normal"/>
              <w:rPr>
                <w:rFonts w:ascii="Oslo Sans Office" w:hAnsi="Oslo Sans Office" w:eastAsia="Oslo Sans Office" w:cs="Oslo Sans Office"/>
                <w:b w:val="1"/>
                <w:bCs w:val="1"/>
                <w:color w:val="000000" w:themeColor="text1" w:themeTint="FF" w:themeShade="FF"/>
                <w:sz w:val="22"/>
                <w:szCs w:val="22"/>
              </w:rPr>
            </w:pPr>
            <w:r w:rsidRPr="26F5E14A" w:rsidR="43B12128">
              <w:rPr>
                <w:rFonts w:ascii="Oslo Sans Office" w:hAnsi="Oslo Sans Office" w:eastAsia="Oslo Sans Office" w:cs="Oslo Sans Office"/>
                <w:b w:val="1"/>
                <w:bCs w:val="1"/>
                <w:color w:val="000000" w:themeColor="text1" w:themeTint="FF" w:themeShade="FF"/>
                <w:sz w:val="22"/>
                <w:szCs w:val="22"/>
              </w:rPr>
              <w:t>Påmeldingsfrist</w:t>
            </w:r>
          </w:p>
        </w:tc>
        <w:tc>
          <w:tcPr>
            <w:tcW w:w="3090" w:type="dxa"/>
            <w:tcMar/>
          </w:tcPr>
          <w:p w:rsidR="43B12128" w:rsidP="26F5E14A" w:rsidRDefault="43B12128" w14:paraId="01244E44" w14:textId="39764370">
            <w:pPr>
              <w:pStyle w:val="Normal"/>
            </w:pPr>
            <w:r w:rsidRPr="26F5E14A" w:rsidR="43B12128">
              <w:rPr>
                <w:rFonts w:ascii="Oslo Sans Office" w:hAnsi="Oslo Sans Office" w:eastAsia="Oslo Sans Office" w:cs="Oslo Sans Office"/>
                <w:color w:val="000000" w:themeColor="text1" w:themeTint="FF" w:themeShade="FF"/>
                <w:sz w:val="22"/>
                <w:szCs w:val="22"/>
              </w:rPr>
              <w:t>10. august kl. 12:00</w:t>
            </w:r>
          </w:p>
        </w:tc>
        <w:tc>
          <w:tcPr>
            <w:tcW w:w="3090" w:type="dxa"/>
            <w:tcMar/>
          </w:tcPr>
          <w:p w:rsidR="43B12128" w:rsidP="26F5E14A" w:rsidRDefault="43B12128" w14:paraId="41CF704D" w14:textId="1CF9AA63">
            <w:pPr>
              <w:pStyle w:val="Normal"/>
            </w:pPr>
            <w:r w:rsidRPr="26F5E14A" w:rsidR="43B12128">
              <w:rPr>
                <w:rFonts w:ascii="Oslo Sans Office" w:hAnsi="Oslo Sans Office" w:eastAsia="Oslo Sans Office" w:cs="Oslo Sans Office"/>
                <w:color w:val="000000" w:themeColor="text1" w:themeTint="FF" w:themeShade="FF"/>
                <w:sz w:val="22"/>
                <w:szCs w:val="22"/>
              </w:rPr>
              <w:t xml:space="preserve">10. august kl. 12:00 </w:t>
            </w:r>
          </w:p>
        </w:tc>
      </w:tr>
    </w:tbl>
    <w:p w:rsidR="5D940276" w:rsidP="26F5E14A" w:rsidRDefault="3EAE6554" w14:paraId="6F80ECC2" w14:textId="6D717A84">
      <w:pPr>
        <w:spacing w:after="0"/>
        <w:rPr>
          <w:rFonts w:ascii="Oslo Sans Office" w:hAnsi="Oslo Sans Office" w:eastAsia="Oslo Sans Office" w:cs="Oslo Sans Office"/>
          <w:color w:val="000000" w:themeColor="text1" w:themeTint="FF" w:themeShade="FF"/>
          <w:sz w:val="22"/>
          <w:szCs w:val="22"/>
        </w:rPr>
      </w:pPr>
    </w:p>
    <w:p w:rsidR="5D940276" w:rsidP="61428F50" w:rsidRDefault="3EAE6554" w14:paraId="7E03AEEC" w14:textId="0B860B37">
      <w:pPr>
        <w:spacing w:after="0"/>
        <w:rPr>
          <w:rFonts w:ascii="Oslo Sans Office" w:hAnsi="Oslo Sans Office" w:eastAsia="Oslo Sans Office" w:cs="Oslo Sans Office"/>
          <w:color w:val="000000" w:themeColor="text1"/>
          <w:sz w:val="22"/>
          <w:szCs w:val="22"/>
        </w:rPr>
      </w:pPr>
      <w:r w:rsidRPr="26F5E14A" w:rsidR="2F1F89B9">
        <w:rPr>
          <w:rFonts w:ascii="Oslo Sans Office" w:hAnsi="Oslo Sans Office" w:eastAsia="Oslo Sans Office" w:cs="Oslo Sans Office"/>
          <w:color w:val="000000" w:themeColor="text1" w:themeTint="FF" w:themeShade="FF"/>
          <w:sz w:val="22"/>
          <w:szCs w:val="22"/>
        </w:rPr>
        <w:t>Deltakere begrenses til m</w:t>
      </w:r>
      <w:r w:rsidRPr="26F5E14A" w:rsidR="5FE4B6CB">
        <w:rPr>
          <w:rFonts w:ascii="Oslo Sans Office" w:hAnsi="Oslo Sans Office" w:eastAsia="Oslo Sans Office" w:cs="Oslo Sans Office"/>
          <w:color w:val="000000" w:themeColor="text1" w:themeTint="FF" w:themeShade="FF"/>
          <w:sz w:val="22"/>
          <w:szCs w:val="22"/>
        </w:rPr>
        <w:t>aks tre deltakere per leverandør</w:t>
      </w:r>
      <w:r w:rsidRPr="26F5E14A" w:rsidR="7F36AA26">
        <w:rPr>
          <w:rFonts w:ascii="Oslo Sans Office" w:hAnsi="Oslo Sans Office" w:eastAsia="Oslo Sans Office" w:cs="Oslo Sans Office"/>
          <w:color w:val="000000" w:themeColor="text1" w:themeTint="FF" w:themeShade="FF"/>
          <w:sz w:val="22"/>
          <w:szCs w:val="22"/>
        </w:rPr>
        <w:t xml:space="preserve"> </w:t>
      </w:r>
      <w:r w:rsidRPr="26F5E14A" w:rsidR="4F23162C">
        <w:rPr>
          <w:rFonts w:ascii="Oslo Sans Office" w:hAnsi="Oslo Sans Office" w:eastAsia="Oslo Sans Office" w:cs="Oslo Sans Office"/>
          <w:color w:val="000000" w:themeColor="text1" w:themeTint="FF" w:themeShade="FF"/>
          <w:sz w:val="22"/>
          <w:szCs w:val="22"/>
        </w:rPr>
        <w:t>av hensyn til beboere og ansatte</w:t>
      </w:r>
      <w:r w:rsidRPr="26F5E14A" w:rsidR="3BBA75BB">
        <w:rPr>
          <w:rFonts w:ascii="Oslo Sans Office" w:hAnsi="Oslo Sans Office" w:eastAsia="Oslo Sans Office" w:cs="Oslo Sans Office"/>
          <w:color w:val="000000" w:themeColor="text1" w:themeTint="FF" w:themeShade="FF"/>
          <w:sz w:val="22"/>
          <w:szCs w:val="22"/>
        </w:rPr>
        <w:t xml:space="preserve">. </w:t>
      </w:r>
    </w:p>
    <w:p w:rsidR="3B442BA0" w:rsidP="4106B503" w:rsidRDefault="3B442BA0" w14:paraId="5DB65FA3" w14:textId="0F57472C">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52C90E78" w14:textId="26DD6C5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Under befaringen vil spørsmål ikke bli besvart direkte. Det bes om at spørsmål som dukker opp før og underveis på befaringen sendes inn via KGV. Spørsmålene vil der bli besvart og tilgjengeliggjøres for alle leverandører.</w:t>
      </w:r>
      <w:r w:rsidRPr="26F5E14A" w:rsidR="4B3073C2">
        <w:rPr>
          <w:rFonts w:ascii="Oslo Sans Office" w:hAnsi="Oslo Sans Office" w:eastAsia="Oslo Sans Office" w:cs="Oslo Sans Office"/>
          <w:color w:val="000000" w:themeColor="text1" w:themeTint="FF" w:themeShade="FF"/>
          <w:sz w:val="22"/>
          <w:szCs w:val="22"/>
        </w:rPr>
        <w:t xml:space="preserve"> </w:t>
      </w:r>
      <w:r w:rsidRPr="26F5E14A" w:rsidR="1E5ED500">
        <w:rPr>
          <w:rFonts w:ascii="Oslo Sans Office" w:hAnsi="Oslo Sans Office" w:eastAsia="Oslo Sans Office" w:cs="Oslo Sans Office"/>
          <w:color w:val="000000" w:themeColor="text1" w:themeTint="FF" w:themeShade="FF"/>
          <w:sz w:val="22"/>
          <w:szCs w:val="22"/>
        </w:rPr>
        <w:t>Det gjøres oppmerksom på at det ikke vil være tillatt å ta bilder under befaringen.</w:t>
      </w:r>
    </w:p>
    <w:p w:rsidR="3D280174" w:rsidP="26F5E14A" w:rsidRDefault="3D280174" w14:paraId="02794FCC" w14:textId="4B6A0BDF">
      <w:pPr>
        <w:spacing w:after="0"/>
        <w:rPr>
          <w:rFonts w:ascii="Oslo Sans Office" w:hAnsi="Oslo Sans Office" w:eastAsia="Oslo Sans Office" w:cs="Oslo Sans Office"/>
          <w:color w:val="000000" w:themeColor="text1"/>
          <w:sz w:val="22"/>
          <w:szCs w:val="22"/>
        </w:rPr>
      </w:pPr>
    </w:p>
    <w:p w:rsidR="758042CC" w:rsidP="3DE1C85E" w:rsidRDefault="758042CC" w14:paraId="77689A7B" w14:textId="07E23ECC">
      <w:pPr>
        <w:pStyle w:val="Heading1"/>
        <w:keepLines w:val="0"/>
        <w:rPr>
          <w:rFonts w:ascii="Oslo Sans Office" w:hAnsi="Oslo Sans Office" w:eastAsia="Oslo Sans Office" w:cs="Oslo Sans Office"/>
          <w:b w:val="1"/>
          <w:bCs w:val="1"/>
          <w:color w:val="auto"/>
          <w:sz w:val="22"/>
          <w:szCs w:val="22"/>
        </w:rPr>
      </w:pPr>
      <w:bookmarkStart w:name="_Toc1108313652" w:id="1935552051"/>
      <w:r w:rsidRPr="26F5E14A" w:rsidR="5F3F3141">
        <w:rPr>
          <w:rFonts w:ascii="Oslo Sans Office" w:hAnsi="Oslo Sans Office" w:eastAsia="Oslo Sans Office" w:cs="Oslo Sans Office"/>
          <w:b w:val="1"/>
          <w:bCs w:val="1"/>
          <w:color w:val="auto"/>
          <w:sz w:val="22"/>
          <w:szCs w:val="22"/>
        </w:rPr>
        <w:t xml:space="preserve">2.7 </w:t>
      </w:r>
      <w:r w:rsidRPr="26F5E14A" w:rsidR="1E5ED500">
        <w:rPr>
          <w:rFonts w:ascii="Oslo Sans Office" w:hAnsi="Oslo Sans Office" w:eastAsia="Oslo Sans Office" w:cs="Oslo Sans Office"/>
          <w:b w:val="1"/>
          <w:bCs w:val="1"/>
          <w:color w:val="auto"/>
          <w:sz w:val="22"/>
          <w:szCs w:val="22"/>
        </w:rPr>
        <w:t>Deltilbud</w:t>
      </w:r>
      <w:bookmarkEnd w:id="1935552051"/>
    </w:p>
    <w:p w:rsidRPr="00FB5530" w:rsidR="00FB5530" w:rsidP="26F5E14A" w:rsidRDefault="3EAE6554" w14:paraId="14039C2A" w14:textId="5BDA367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 er anledning til å</w:t>
      </w:r>
      <w:r w:rsidRPr="26F5E14A" w:rsidR="2EA9DD90">
        <w:rPr>
          <w:rFonts w:ascii="Oslo Sans Office" w:hAnsi="Oslo Sans Office" w:eastAsia="Oslo Sans Office" w:cs="Oslo Sans Office"/>
          <w:color w:val="000000" w:themeColor="text1" w:themeTint="FF" w:themeShade="FF"/>
          <w:sz w:val="22"/>
          <w:szCs w:val="22"/>
        </w:rPr>
        <w:t xml:space="preserve"> </w:t>
      </w:r>
      <w:r w:rsidRPr="26F5E14A" w:rsidR="1E5ED500">
        <w:rPr>
          <w:rFonts w:ascii="Oslo Sans Office" w:hAnsi="Oslo Sans Office" w:eastAsia="Oslo Sans Office" w:cs="Oslo Sans Office"/>
          <w:color w:val="000000" w:themeColor="text1" w:themeTint="FF" w:themeShade="FF"/>
          <w:sz w:val="22"/>
          <w:szCs w:val="22"/>
        </w:rPr>
        <w:t xml:space="preserve">levere tilbud </w:t>
      </w:r>
      <w:r w:rsidRPr="26F5E14A" w:rsidR="4EDF1F31">
        <w:rPr>
          <w:rFonts w:ascii="Oslo Sans Office" w:hAnsi="Oslo Sans Office" w:eastAsia="Oslo Sans Office" w:cs="Oslo Sans Office"/>
          <w:color w:val="000000" w:themeColor="text1" w:themeTint="FF" w:themeShade="FF"/>
          <w:sz w:val="22"/>
          <w:szCs w:val="22"/>
        </w:rPr>
        <w:t xml:space="preserve">på kun </w:t>
      </w:r>
      <w:r w:rsidRPr="26F5E14A" w:rsidR="2EA9DD90">
        <w:rPr>
          <w:rFonts w:ascii="Oslo Sans Office" w:hAnsi="Oslo Sans Office" w:eastAsia="Oslo Sans Office" w:cs="Oslo Sans Office"/>
          <w:color w:val="000000" w:themeColor="text1" w:themeTint="FF" w:themeShade="FF"/>
          <w:sz w:val="22"/>
          <w:szCs w:val="22"/>
        </w:rPr>
        <w:t>é</w:t>
      </w:r>
      <w:r w:rsidRPr="26F5E14A" w:rsidR="4EDF1F31">
        <w:rPr>
          <w:rFonts w:ascii="Oslo Sans Office" w:hAnsi="Oslo Sans Office" w:eastAsia="Oslo Sans Office" w:cs="Oslo Sans Office"/>
          <w:color w:val="000000" w:themeColor="text1" w:themeTint="FF" w:themeShade="FF"/>
          <w:sz w:val="22"/>
          <w:szCs w:val="22"/>
        </w:rPr>
        <w:t>n av</w:t>
      </w:r>
      <w:r w:rsidRPr="26F5E14A" w:rsidR="3AE90A4E">
        <w:rPr>
          <w:rFonts w:ascii="Oslo Sans Office" w:hAnsi="Oslo Sans Office" w:eastAsia="Oslo Sans Office" w:cs="Oslo Sans Office"/>
          <w:color w:val="000000" w:themeColor="text1" w:themeTint="FF" w:themeShade="FF"/>
          <w:sz w:val="22"/>
          <w:szCs w:val="22"/>
        </w:rPr>
        <w:t xml:space="preserve"> delavtalene.</w:t>
      </w:r>
    </w:p>
    <w:p w:rsidR="3D280174" w:rsidP="26F5E14A" w:rsidRDefault="3D280174" w14:paraId="7C63225D" w14:textId="7DA8F161">
      <w:pPr>
        <w:spacing w:after="0"/>
        <w:rPr>
          <w:rFonts w:ascii="Oslo Sans Office" w:hAnsi="Oslo Sans Office" w:eastAsia="Oslo Sans Office" w:cs="Oslo Sans Office"/>
          <w:color w:val="000000" w:themeColor="text1"/>
          <w:sz w:val="22"/>
          <w:szCs w:val="22"/>
        </w:rPr>
      </w:pPr>
    </w:p>
    <w:p w:rsidRPr="00FB5530" w:rsidR="00FB5530" w:rsidP="3DE1C85E" w:rsidRDefault="576481A7" w14:paraId="630C584D" w14:textId="416B1F4D">
      <w:pPr>
        <w:pStyle w:val="Heading1"/>
        <w:keepLines w:val="0"/>
        <w:rPr>
          <w:rFonts w:ascii="Oslo Sans Office" w:hAnsi="Oslo Sans Office" w:eastAsia="Oslo Sans Office" w:cs="Oslo Sans Office"/>
          <w:b w:val="1"/>
          <w:bCs w:val="1"/>
          <w:color w:val="auto"/>
          <w:sz w:val="22"/>
          <w:szCs w:val="22"/>
        </w:rPr>
      </w:pPr>
      <w:bookmarkStart w:name="_Toc1786229361" w:id="1634844324"/>
      <w:r w:rsidRPr="26F5E14A" w:rsidR="1C23C56D">
        <w:rPr>
          <w:rFonts w:ascii="Oslo Sans Office" w:hAnsi="Oslo Sans Office" w:eastAsia="Oslo Sans Office" w:cs="Oslo Sans Office"/>
          <w:b w:val="1"/>
          <w:bCs w:val="1"/>
          <w:color w:val="auto"/>
          <w:sz w:val="22"/>
          <w:szCs w:val="22"/>
        </w:rPr>
        <w:t xml:space="preserve">2.8 </w:t>
      </w:r>
      <w:r w:rsidRPr="26F5E14A" w:rsidR="1E5ED500">
        <w:rPr>
          <w:rFonts w:ascii="Oslo Sans Office" w:hAnsi="Oslo Sans Office" w:eastAsia="Oslo Sans Office" w:cs="Oslo Sans Office"/>
          <w:b w:val="1"/>
          <w:bCs w:val="1"/>
          <w:color w:val="auto"/>
          <w:sz w:val="22"/>
          <w:szCs w:val="22"/>
        </w:rPr>
        <w:t>Alternative tilbud</w:t>
      </w:r>
      <w:bookmarkEnd w:id="1634844324"/>
    </w:p>
    <w:p w:rsidRPr="00FB5530" w:rsidR="00FB5530" w:rsidP="26F5E14A" w:rsidRDefault="3EAE6554" w14:paraId="72E2BB57" w14:textId="51B3D49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Alternative tilbud vil ikke bli akseptert.</w:t>
      </w:r>
    </w:p>
    <w:p w:rsidR="3D280174" w:rsidP="26F5E14A" w:rsidRDefault="3D280174" w14:paraId="0E233A7F" w14:textId="4AFA1FFC">
      <w:pPr>
        <w:spacing w:after="0"/>
        <w:rPr>
          <w:rFonts w:ascii="Oslo Sans Office" w:hAnsi="Oslo Sans Office" w:eastAsia="Oslo Sans Office" w:cs="Oslo Sans Office"/>
          <w:color w:val="000000" w:themeColor="text1"/>
          <w:sz w:val="22"/>
          <w:szCs w:val="22"/>
        </w:rPr>
      </w:pPr>
    </w:p>
    <w:p w:rsidRPr="00FB5530" w:rsidR="00FB5530" w:rsidP="3DE1C85E" w:rsidRDefault="082BE8DD" w14:paraId="0F0A55CC" w14:textId="13453A9C">
      <w:pPr>
        <w:pStyle w:val="Heading1"/>
        <w:keepLines w:val="0"/>
        <w:rPr>
          <w:rFonts w:ascii="Oslo Sans Office" w:hAnsi="Oslo Sans Office" w:eastAsia="Oslo Sans Office" w:cs="Oslo Sans Office"/>
          <w:b w:val="1"/>
          <w:bCs w:val="1"/>
          <w:color w:val="auto"/>
          <w:sz w:val="22"/>
          <w:szCs w:val="22"/>
        </w:rPr>
      </w:pPr>
      <w:bookmarkStart w:name="_Toc452314680" w:id="778544426"/>
      <w:r w:rsidRPr="26F5E14A" w:rsidR="4DDE14F5">
        <w:rPr>
          <w:rFonts w:ascii="Oslo Sans Office" w:hAnsi="Oslo Sans Office" w:eastAsia="Oslo Sans Office" w:cs="Oslo Sans Office"/>
          <w:b w:val="1"/>
          <w:bCs w:val="1"/>
          <w:color w:val="auto"/>
          <w:sz w:val="22"/>
          <w:szCs w:val="22"/>
        </w:rPr>
        <w:t xml:space="preserve">2.9 </w:t>
      </w:r>
      <w:r w:rsidRPr="26F5E14A" w:rsidR="1E5ED500">
        <w:rPr>
          <w:rFonts w:ascii="Oslo Sans Office" w:hAnsi="Oslo Sans Office" w:eastAsia="Oslo Sans Office" w:cs="Oslo Sans Office"/>
          <w:b w:val="1"/>
          <w:bCs w:val="1"/>
          <w:color w:val="auto"/>
          <w:sz w:val="22"/>
          <w:szCs w:val="22"/>
        </w:rPr>
        <w:t>Parallelle tilbud</w:t>
      </w:r>
      <w:bookmarkEnd w:id="778544426"/>
    </w:p>
    <w:p w:rsidRPr="00FB5530" w:rsidR="00FB5530" w:rsidP="26F5E14A" w:rsidRDefault="162221B7" w14:paraId="52A0560F" w14:textId="70A2C63F">
      <w:pPr>
        <w:spacing w:after="0"/>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Det er ikke anledning til å inngi parallelle tilbud</w:t>
      </w:r>
      <w:r w:rsidRPr="26F5E14A" w:rsidR="2C95A67F">
        <w:rPr>
          <w:rFonts w:ascii="Oslo Sans Office" w:hAnsi="Oslo Sans Office" w:eastAsia="Oslo Sans Office" w:cs="Oslo Sans Office"/>
          <w:color w:val="000000" w:themeColor="text1" w:themeTint="FF" w:themeShade="FF"/>
          <w:sz w:val="22"/>
          <w:szCs w:val="22"/>
        </w:rPr>
        <w:t xml:space="preserve"> på hver av delavtalene</w:t>
      </w:r>
      <w:r w:rsidRPr="26F5E14A" w:rsidR="2FB646EA">
        <w:rPr>
          <w:rFonts w:ascii="Oslo Sans Office" w:hAnsi="Oslo Sans Office" w:eastAsia="Oslo Sans Office" w:cs="Oslo Sans Office"/>
          <w:color w:val="000000" w:themeColor="text1" w:themeTint="FF" w:themeShade="FF"/>
          <w:sz w:val="22"/>
          <w:szCs w:val="22"/>
        </w:rPr>
        <w:t>.</w:t>
      </w:r>
    </w:p>
    <w:p w:rsidR="3D280174" w:rsidP="26F5E14A" w:rsidRDefault="3D280174" w14:paraId="0F26A445" w14:textId="2A691183">
      <w:pPr>
        <w:spacing w:after="0"/>
        <w:rPr>
          <w:rFonts w:ascii="Oslo Sans Office" w:hAnsi="Oslo Sans Office" w:eastAsia="Oslo Sans Office" w:cs="Oslo Sans Office"/>
          <w:color w:val="000000" w:themeColor="text1"/>
          <w:sz w:val="22"/>
          <w:szCs w:val="22"/>
        </w:rPr>
      </w:pPr>
    </w:p>
    <w:p w:rsidRPr="00FB5530" w:rsidR="00FB5530" w:rsidP="3DE1C85E" w:rsidRDefault="4280C32B" w14:paraId="024F7E7D" w14:textId="5FF8C48D">
      <w:pPr>
        <w:pStyle w:val="Heading1"/>
        <w:keepLines w:val="0"/>
        <w:rPr>
          <w:rFonts w:ascii="Oslo Sans Office" w:hAnsi="Oslo Sans Office" w:eastAsia="Oslo Sans Office" w:cs="Oslo Sans Office"/>
          <w:b w:val="1"/>
          <w:bCs w:val="1"/>
          <w:color w:val="auto"/>
          <w:sz w:val="22"/>
          <w:szCs w:val="22"/>
        </w:rPr>
      </w:pPr>
      <w:bookmarkStart w:name="_Toc1626881707" w:id="1317668168"/>
      <w:r w:rsidRPr="26F5E14A" w:rsidR="07DB046F">
        <w:rPr>
          <w:rFonts w:ascii="Oslo Sans Office" w:hAnsi="Oslo Sans Office" w:eastAsia="Oslo Sans Office" w:cs="Oslo Sans Office"/>
          <w:b w:val="1"/>
          <w:bCs w:val="1"/>
          <w:color w:val="auto"/>
          <w:sz w:val="22"/>
          <w:szCs w:val="22"/>
        </w:rPr>
        <w:t xml:space="preserve">2.10 </w:t>
      </w:r>
      <w:r w:rsidRPr="26F5E14A" w:rsidR="1E5ED500">
        <w:rPr>
          <w:rFonts w:ascii="Oslo Sans Office" w:hAnsi="Oslo Sans Office" w:eastAsia="Oslo Sans Office" w:cs="Oslo Sans Office"/>
          <w:b w:val="1"/>
          <w:bCs w:val="1"/>
          <w:color w:val="auto"/>
          <w:sz w:val="22"/>
          <w:szCs w:val="22"/>
        </w:rPr>
        <w:t>Taushetsplikt</w:t>
      </w:r>
      <w:bookmarkEnd w:id="1317668168"/>
    </w:p>
    <w:p w:rsidRPr="00FB5530" w:rsidR="00FB5530" w:rsidP="26F5E14A" w:rsidRDefault="3EAE6554" w14:paraId="76A78664" w14:textId="38CF81CD">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Tilbyderne er underlagt taushetsplikt om forhold hos oppdragsgiver som man blir kjent med under gjennomføringen av denne konkurransen.</w:t>
      </w:r>
    </w:p>
    <w:p w:rsidRPr="00FB5530" w:rsidR="00FB5530" w:rsidP="26F5E14A" w:rsidRDefault="00FB5530" w14:paraId="3E1CF675" w14:textId="1688B5D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7E2C316F" w14:textId="195FB987">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og dennes ansatte plikter å hindre at andre får adgang eller kjennskap til opplysninger om tekniske innretninger og fremgangsmåter eller drifts- og forretningsforhold det vil være av konkurransemessig betydning å hemmeligholde, jf. FOA § 7-4, jf. forvaltningsloven § 13.</w:t>
      </w:r>
    </w:p>
    <w:p w:rsidRPr="00FB5530" w:rsidR="00FB5530" w:rsidP="26F5E14A" w:rsidRDefault="00FB5530" w14:paraId="20100A43" w14:textId="5D45ACE3">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9B4E814" w14:textId="40457D70">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Tilsvarende taushetsplikt gjelder også personell leid inn av oppdragsgiver.</w:t>
      </w:r>
    </w:p>
    <w:p w:rsidR="3D280174" w:rsidP="26F5E14A" w:rsidRDefault="3D280174" w14:paraId="34D38943" w14:textId="1028548F">
      <w:pPr>
        <w:spacing w:after="0"/>
        <w:rPr>
          <w:rFonts w:ascii="Oslo Sans Office" w:hAnsi="Oslo Sans Office" w:eastAsia="Oslo Sans Office" w:cs="Oslo Sans Office"/>
          <w:color w:val="000000" w:themeColor="text1"/>
          <w:sz w:val="22"/>
          <w:szCs w:val="22"/>
        </w:rPr>
      </w:pPr>
    </w:p>
    <w:p w:rsidRPr="00FB5530" w:rsidR="00FB5530" w:rsidP="3DE1C85E" w:rsidRDefault="15240175" w14:paraId="3C3F7060" w14:textId="5AF5A40C">
      <w:pPr>
        <w:pStyle w:val="Heading1"/>
        <w:keepLines w:val="0"/>
        <w:rPr>
          <w:rFonts w:ascii="Oslo Sans Office" w:hAnsi="Oslo Sans Office" w:eastAsia="Oslo Sans Office" w:cs="Oslo Sans Office"/>
          <w:b w:val="1"/>
          <w:bCs w:val="1"/>
          <w:color w:val="auto"/>
          <w:sz w:val="22"/>
          <w:szCs w:val="22"/>
        </w:rPr>
      </w:pPr>
      <w:bookmarkStart w:name="_Toc635144334" w:id="569969044"/>
      <w:r w:rsidRPr="26F5E14A" w:rsidR="54B3C182">
        <w:rPr>
          <w:rFonts w:ascii="Oslo Sans Office" w:hAnsi="Oslo Sans Office" w:eastAsia="Oslo Sans Office" w:cs="Oslo Sans Office"/>
          <w:b w:val="1"/>
          <w:bCs w:val="1"/>
          <w:color w:val="auto"/>
          <w:sz w:val="22"/>
          <w:szCs w:val="22"/>
        </w:rPr>
        <w:t xml:space="preserve">2.11 </w:t>
      </w:r>
      <w:r w:rsidRPr="26F5E14A" w:rsidR="1E5ED500">
        <w:rPr>
          <w:rFonts w:ascii="Oslo Sans Office" w:hAnsi="Oslo Sans Office" w:eastAsia="Oslo Sans Office" w:cs="Oslo Sans Office"/>
          <w:b w:val="1"/>
          <w:bCs w:val="1"/>
          <w:color w:val="auto"/>
          <w:sz w:val="22"/>
          <w:szCs w:val="22"/>
        </w:rPr>
        <w:t>Offentlighet</w:t>
      </w:r>
      <w:bookmarkEnd w:id="569969044"/>
    </w:p>
    <w:p w:rsidRPr="00FB5530" w:rsidR="00FB5530" w:rsidP="26F5E14A" w:rsidRDefault="3EAE6554" w14:paraId="3AD7676F" w14:textId="4DBF221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Tilbudene er unntatt offentlighet frem til tilbyder er valgt, jf. offentleglova § 23 tredje ledd. Etter dette reguleres innsyn i tilbud og anskaffelsesprotokoll av bestemmelsene i offentleglova kapittel 2 og 3.</w:t>
      </w:r>
    </w:p>
    <w:p w:rsidRPr="00FB5530" w:rsidR="00FB5530" w:rsidP="26F5E14A" w:rsidRDefault="00FB5530" w14:paraId="3FE242A2" w14:textId="6EAC810B">
      <w:pPr>
        <w:spacing w:after="0"/>
        <w:rPr>
          <w:rFonts w:ascii="Oslo Sans Office" w:hAnsi="Oslo Sans Office" w:eastAsia="Oslo Sans Office" w:cs="Oslo Sans Office"/>
          <w:color w:val="000000" w:themeColor="text1"/>
          <w:sz w:val="22"/>
          <w:szCs w:val="22"/>
        </w:rPr>
      </w:pPr>
    </w:p>
    <w:p w:rsidRPr="00FB5530" w:rsidR="00FB5530" w:rsidP="26F5E14A" w:rsidRDefault="162221B7" w14:paraId="3E88FC64" w14:textId="545C761E">
      <w:pPr>
        <w:spacing w:after="0"/>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Leverandørene bes levere en utgave av tilbudet hvor det som leverandøren mener er forretningshemmeligheter er sladdet. Leverandørene skal sammen med tilbudet levere utfylt </w:t>
      </w:r>
      <w:r w:rsidRPr="26F5E14A" w:rsidR="2FB646EA">
        <w:rPr>
          <w:rFonts w:ascii="Oslo Sans Office" w:hAnsi="Oslo Sans Office" w:eastAsia="Oslo Sans Office" w:cs="Oslo Sans Office"/>
          <w:color w:val="000000" w:themeColor="text1" w:themeTint="FF" w:themeShade="FF"/>
          <w:sz w:val="22"/>
          <w:szCs w:val="22"/>
        </w:rPr>
        <w:t xml:space="preserve">Vedlegg I - </w:t>
      </w:r>
      <w:r w:rsidRPr="26F5E14A" w:rsidR="6F67A05C">
        <w:rPr>
          <w:rFonts w:ascii="Oslo Sans Office" w:hAnsi="Oslo Sans Office" w:eastAsia="Oslo Sans Office" w:cs="Oslo Sans Office"/>
          <w:color w:val="000000" w:themeColor="text1" w:themeTint="FF" w:themeShade="FF"/>
          <w:sz w:val="22"/>
          <w:szCs w:val="22"/>
        </w:rPr>
        <w:t>8</w:t>
      </w:r>
      <w:r w:rsidRPr="26F5E14A" w:rsidR="2FB646EA">
        <w:rPr>
          <w:rFonts w:ascii="Oslo Sans Office" w:hAnsi="Oslo Sans Office" w:eastAsia="Oslo Sans Office" w:cs="Oslo Sans Office"/>
          <w:color w:val="000000" w:themeColor="text1" w:themeTint="FF" w:themeShade="FF"/>
          <w:sz w:val="22"/>
          <w:szCs w:val="22"/>
        </w:rPr>
        <w:t xml:space="preserve"> Skjema for offentlig innsyn og/eller Vedlegg II</w:t>
      </w:r>
      <w:r w:rsidRPr="26F5E14A" w:rsidR="2BC66973">
        <w:rPr>
          <w:rFonts w:ascii="Oslo Sans Office" w:hAnsi="Oslo Sans Office" w:eastAsia="Oslo Sans Office" w:cs="Oslo Sans Office"/>
          <w:color w:val="000000" w:themeColor="text1" w:themeTint="FF" w:themeShade="FF"/>
          <w:sz w:val="22"/>
          <w:szCs w:val="22"/>
        </w:rPr>
        <w:t xml:space="preserve"> – </w:t>
      </w:r>
      <w:r w:rsidRPr="26F5E14A" w:rsidR="6F67A05C">
        <w:rPr>
          <w:rFonts w:ascii="Oslo Sans Office" w:hAnsi="Oslo Sans Office" w:eastAsia="Oslo Sans Office" w:cs="Oslo Sans Office"/>
          <w:color w:val="000000" w:themeColor="text1" w:themeTint="FF" w:themeShade="FF"/>
          <w:sz w:val="22"/>
          <w:szCs w:val="22"/>
        </w:rPr>
        <w:t>8</w:t>
      </w:r>
      <w:r w:rsidRPr="26F5E14A" w:rsidR="2BC66973">
        <w:rPr>
          <w:rFonts w:ascii="Oslo Sans Office" w:hAnsi="Oslo Sans Office" w:eastAsia="Oslo Sans Office" w:cs="Oslo Sans Office"/>
          <w:color w:val="000000" w:themeColor="text1" w:themeTint="FF" w:themeShade="FF"/>
          <w:sz w:val="22"/>
          <w:szCs w:val="22"/>
        </w:rPr>
        <w:t xml:space="preserve"> </w:t>
      </w:r>
      <w:r w:rsidRPr="26F5E14A" w:rsidR="2FB646EA">
        <w:rPr>
          <w:rFonts w:ascii="Oslo Sans Office" w:hAnsi="Oslo Sans Office" w:eastAsia="Oslo Sans Office" w:cs="Oslo Sans Office"/>
          <w:color w:val="000000" w:themeColor="text1" w:themeTint="FF" w:themeShade="FF"/>
          <w:sz w:val="22"/>
          <w:szCs w:val="22"/>
        </w:rPr>
        <w:t>Skjema for offentlig innsyn.</w:t>
      </w:r>
      <w:r w:rsidRPr="26F5E14A" w:rsidR="2FB646EA">
        <w:rPr>
          <w:rFonts w:ascii="Oslo Sans Office" w:hAnsi="Oslo Sans Office" w:eastAsia="Oslo Sans Office" w:cs="Oslo Sans Office"/>
          <w:color w:val="000000" w:themeColor="text1" w:themeTint="FF" w:themeShade="FF"/>
          <w:sz w:val="22"/>
          <w:szCs w:val="22"/>
        </w:rPr>
        <w:t xml:space="preserve"> Ved begjæring om innsyn skal oppdragsgiver uavhengig av dette vurdere hvorvidt opplysningene er av en slik art at oppdragsgiver plikter å unnta dem fra offentlighet. </w:t>
      </w:r>
    </w:p>
    <w:p w:rsidR="3D280174" w:rsidP="26F5E14A" w:rsidRDefault="3D280174" w14:paraId="2D90CFFC" w14:textId="6A78CA4E">
      <w:pPr>
        <w:spacing w:after="0"/>
        <w:rPr>
          <w:rFonts w:ascii="Oslo Sans Office" w:hAnsi="Oslo Sans Office" w:eastAsia="Oslo Sans Office" w:cs="Oslo Sans Office"/>
          <w:color w:val="000000" w:themeColor="text1"/>
          <w:sz w:val="22"/>
          <w:szCs w:val="22"/>
        </w:rPr>
      </w:pPr>
    </w:p>
    <w:p w:rsidRPr="00FB5530" w:rsidR="00FB5530" w:rsidP="3DE1C85E" w:rsidRDefault="32188D12" w14:paraId="6C8E25CF" w14:textId="0A766FF4">
      <w:pPr>
        <w:pStyle w:val="Heading1"/>
        <w:keepLines w:val="0"/>
        <w:rPr>
          <w:rFonts w:ascii="Oslo Sans Office" w:hAnsi="Oslo Sans Office" w:eastAsia="Oslo Sans Office" w:cs="Oslo Sans Office"/>
          <w:b w:val="1"/>
          <w:bCs w:val="1"/>
          <w:color w:val="auto"/>
          <w:sz w:val="22"/>
          <w:szCs w:val="22"/>
        </w:rPr>
      </w:pPr>
      <w:bookmarkStart w:name="_Toc388346954" w:id="1807441399"/>
      <w:r w:rsidRPr="26F5E14A" w:rsidR="446F33D2">
        <w:rPr>
          <w:rFonts w:ascii="Oslo Sans Office" w:hAnsi="Oslo Sans Office" w:eastAsia="Oslo Sans Office" w:cs="Oslo Sans Office"/>
          <w:b w:val="1"/>
          <w:bCs w:val="1"/>
          <w:color w:val="auto"/>
          <w:sz w:val="22"/>
          <w:szCs w:val="22"/>
        </w:rPr>
        <w:t xml:space="preserve">2.12 </w:t>
      </w:r>
      <w:r w:rsidRPr="26F5E14A" w:rsidR="1E5ED500">
        <w:rPr>
          <w:rFonts w:ascii="Oslo Sans Office" w:hAnsi="Oslo Sans Office" w:eastAsia="Oslo Sans Office" w:cs="Oslo Sans Office"/>
          <w:b w:val="1"/>
          <w:bCs w:val="1"/>
          <w:color w:val="auto"/>
          <w:sz w:val="22"/>
          <w:szCs w:val="22"/>
        </w:rPr>
        <w:t>Språk</w:t>
      </w:r>
      <w:bookmarkEnd w:id="1807441399"/>
    </w:p>
    <w:p w:rsidRPr="00FB5530" w:rsidR="00FB5530" w:rsidP="26F5E14A" w:rsidRDefault="3EAE6554" w14:paraId="509BD25E" w14:textId="2ADDEC7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 skal levere tilbud på norsk. Offentlig dokumentasjon kan leveres på annet skandinavisk språk eller på engelsk.</w:t>
      </w:r>
    </w:p>
    <w:p w:rsidRPr="00FB5530" w:rsidR="00FB5530" w:rsidP="26F5E14A" w:rsidRDefault="00FB5530" w14:paraId="7FAEBD26" w14:textId="4A1E5420">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5DC29B34" w14:textId="30F49FFF">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Forhandlinger med leverandørene vil i all hovedsak foregå på norsk. Oppdragsgiver kan akseptere at noe av dialogen kan foregå på annet skandinavisk språk eller på engelsk.</w:t>
      </w:r>
    </w:p>
    <w:p w:rsidR="3D280174" w:rsidP="26F5E14A" w:rsidRDefault="3D280174" w14:paraId="0764FE3C" w14:textId="589C611F">
      <w:pPr>
        <w:spacing w:after="0"/>
        <w:rPr>
          <w:rFonts w:ascii="Oslo Sans Office" w:hAnsi="Oslo Sans Office" w:eastAsia="Oslo Sans Office" w:cs="Oslo Sans Office"/>
          <w:color w:val="000000" w:themeColor="text1"/>
          <w:sz w:val="22"/>
          <w:szCs w:val="22"/>
        </w:rPr>
      </w:pPr>
    </w:p>
    <w:p w:rsidRPr="00FB5530" w:rsidR="00FB5530" w:rsidP="3DE1C85E" w:rsidRDefault="3D280174" w14:paraId="3091C5C6" w14:textId="3B56B655">
      <w:pPr>
        <w:pStyle w:val="Heading1"/>
        <w:keepLines w:val="0"/>
        <w:rPr>
          <w:rFonts w:ascii="Oslo Sans Office" w:hAnsi="Oslo Sans Office" w:eastAsia="Oslo Sans Office" w:cs="Oslo Sans Office"/>
          <w:b w:val="1"/>
          <w:bCs w:val="1"/>
          <w:color w:val="auto"/>
          <w:sz w:val="22"/>
          <w:szCs w:val="22"/>
        </w:rPr>
      </w:pPr>
      <w:bookmarkStart w:name="_Toc442496136" w:id="229192386"/>
      <w:r w:rsidRPr="26F5E14A" w:rsidR="56FCF6D4">
        <w:rPr>
          <w:rFonts w:ascii="Oslo Sans Office" w:hAnsi="Oslo Sans Office" w:eastAsia="Oslo Sans Office" w:cs="Oslo Sans Office"/>
          <w:b w:val="1"/>
          <w:bCs w:val="1"/>
          <w:color w:val="auto"/>
          <w:sz w:val="22"/>
          <w:szCs w:val="22"/>
        </w:rPr>
        <w:t>2</w:t>
      </w:r>
      <w:r w:rsidRPr="26F5E14A" w:rsidR="375B523C">
        <w:rPr>
          <w:rFonts w:ascii="Oslo Sans Office" w:hAnsi="Oslo Sans Office" w:eastAsia="Oslo Sans Office" w:cs="Oslo Sans Office"/>
          <w:b w:val="1"/>
          <w:bCs w:val="1"/>
          <w:color w:val="auto"/>
          <w:sz w:val="22"/>
          <w:szCs w:val="22"/>
        </w:rPr>
        <w:t xml:space="preserve">.13 </w:t>
      </w:r>
      <w:r w:rsidRPr="26F5E14A" w:rsidR="1E5ED500">
        <w:rPr>
          <w:rFonts w:ascii="Oslo Sans Office" w:hAnsi="Oslo Sans Office" w:eastAsia="Oslo Sans Office" w:cs="Oslo Sans Office"/>
          <w:b w:val="1"/>
          <w:bCs w:val="1"/>
          <w:color w:val="auto"/>
          <w:sz w:val="22"/>
          <w:szCs w:val="22"/>
        </w:rPr>
        <w:t>Avslutning av konkurransen og meddelelse om valg av leverandør</w:t>
      </w:r>
      <w:bookmarkEnd w:id="229192386"/>
    </w:p>
    <w:p w:rsidRPr="00FB5530" w:rsidR="00FB5530" w:rsidP="26F5E14A" w:rsidRDefault="3EAE6554" w14:paraId="1AAE50FF" w14:textId="7F389E5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Alle leverandører som har inngitt tilbud, vil motta en meddelelse om resultatet av konkurransen med begrunnelse for valget og en karensperiode, jf. FOA § 30-8.</w:t>
      </w:r>
    </w:p>
    <w:p w:rsidR="3D280174" w:rsidP="26F5E14A" w:rsidRDefault="3D280174" w14:paraId="0394D380" w14:textId="430542A6">
      <w:pPr>
        <w:spacing w:after="0"/>
        <w:rPr>
          <w:rFonts w:ascii="Oslo Sans Office" w:hAnsi="Oslo Sans Office" w:eastAsia="Oslo Sans Office" w:cs="Oslo Sans Office"/>
          <w:color w:val="000000" w:themeColor="text1"/>
          <w:sz w:val="22"/>
          <w:szCs w:val="22"/>
        </w:rPr>
      </w:pPr>
    </w:p>
    <w:p w:rsidRPr="00FB5530" w:rsidR="00FB5530" w:rsidP="3DE1C85E" w:rsidRDefault="48541FE9" w14:paraId="24A8C705" w14:textId="7E56E939">
      <w:pPr>
        <w:pStyle w:val="Heading1"/>
        <w:keepLines w:val="0"/>
        <w:rPr>
          <w:rFonts w:ascii="Oslo Sans Office" w:hAnsi="Oslo Sans Office" w:eastAsia="Oslo Sans Office" w:cs="Oslo Sans Office"/>
          <w:b w:val="1"/>
          <w:bCs w:val="1"/>
          <w:color w:val="auto"/>
          <w:sz w:val="22"/>
          <w:szCs w:val="22"/>
        </w:rPr>
      </w:pPr>
      <w:bookmarkStart w:name="_Toc1698176738" w:id="1564934408"/>
      <w:r w:rsidRPr="26F5E14A" w:rsidR="6831ECA5">
        <w:rPr>
          <w:rFonts w:ascii="Oslo Sans Office" w:hAnsi="Oslo Sans Office" w:eastAsia="Oslo Sans Office" w:cs="Oslo Sans Office"/>
          <w:b w:val="1"/>
          <w:bCs w:val="1"/>
          <w:color w:val="auto"/>
          <w:sz w:val="22"/>
          <w:szCs w:val="22"/>
        </w:rPr>
        <w:t xml:space="preserve">2.14 </w:t>
      </w:r>
      <w:r w:rsidRPr="26F5E14A" w:rsidR="1E5ED500">
        <w:rPr>
          <w:rFonts w:ascii="Oslo Sans Office" w:hAnsi="Oslo Sans Office" w:eastAsia="Oslo Sans Office" w:cs="Oslo Sans Office"/>
          <w:b w:val="1"/>
          <w:bCs w:val="1"/>
          <w:color w:val="auto"/>
          <w:sz w:val="22"/>
          <w:szCs w:val="22"/>
        </w:rPr>
        <w:t>Klager</w:t>
      </w:r>
      <w:bookmarkEnd w:id="1564934408"/>
    </w:p>
    <w:p w:rsidR="3EAE6554" w:rsidP="26F5E14A" w:rsidRDefault="3EAE6554" w14:paraId="7B348C2F" w14:textId="1EA752E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Eventuelle klager på beslutningen om tildeling av kontrakt kan sendes oppdragsgiver. For en ryddig klagebehandling, bes det om at en eventuell klage sendes inn minst to dager før utløpet av karensperioden.</w:t>
      </w:r>
    </w:p>
    <w:p w:rsidR="645AFB2A" w:rsidP="26F5E14A" w:rsidRDefault="645AFB2A" w14:paraId="1C1D43A7" w14:textId="2015F391">
      <w:pPr>
        <w:spacing w:after="0"/>
        <w:rPr>
          <w:rFonts w:ascii="Oslo Sans Office" w:hAnsi="Oslo Sans Office" w:eastAsia="Oslo Sans Office" w:cs="Oslo Sans Office"/>
          <w:color w:val="000000" w:themeColor="text1"/>
          <w:sz w:val="22"/>
          <w:szCs w:val="22"/>
        </w:rPr>
      </w:pPr>
    </w:p>
    <w:p w:rsidR="3D280174" w:rsidP="26F5E14A" w:rsidRDefault="3D280174" w14:paraId="336B6907" w14:textId="0D2B3D42">
      <w:pPr>
        <w:spacing w:after="0"/>
        <w:rPr>
          <w:rFonts w:ascii="Oslo Sans Office" w:hAnsi="Oslo Sans Office" w:eastAsia="Oslo Sans Office" w:cs="Oslo Sans Office"/>
          <w:color w:val="000000" w:themeColor="text1"/>
          <w:sz w:val="22"/>
          <w:szCs w:val="22"/>
        </w:rPr>
      </w:pPr>
    </w:p>
    <w:p w:rsidRPr="001C1354" w:rsidR="00FB5530" w:rsidP="3DE1C85E" w:rsidRDefault="39CF46C6" w14:paraId="2334F395" w14:textId="7ECBFCCE">
      <w:pPr>
        <w:pStyle w:val="Hovedoverskrifter"/>
        <w:rPr>
          <w:color w:val="000000" w:themeColor="text1"/>
          <w:sz w:val="22"/>
          <w:szCs w:val="22"/>
          <w:lang w:val="en-US"/>
        </w:rPr>
      </w:pPr>
      <w:bookmarkStart w:name="_Toc2003794684" w:id="1712669574"/>
      <w:r w:rsidR="3F9101C5">
        <w:rPr/>
        <w:t xml:space="preserve">3. </w:t>
      </w:r>
      <w:r w:rsidR="469D16DD">
        <w:rPr/>
        <w:t>EUROPEAN SINGLE PROCUREMENT DOCUMENT (ESPD)</w:t>
      </w:r>
      <w:bookmarkEnd w:id="1712669574"/>
    </w:p>
    <w:p w:rsidRPr="00FB5530" w:rsidR="00FB5530" w:rsidP="3DE1C85E" w:rsidRDefault="6E0344D2" w14:paraId="52647EBB" w14:textId="497E32B2">
      <w:pPr>
        <w:pStyle w:val="Heading1"/>
        <w:keepLines w:val="0"/>
        <w:rPr>
          <w:rFonts w:ascii="Oslo Sans Office" w:hAnsi="Oslo Sans Office" w:eastAsia="Oslo Sans Office" w:cs="Oslo Sans Office"/>
          <w:b w:val="1"/>
          <w:bCs w:val="1"/>
          <w:color w:val="auto"/>
          <w:sz w:val="22"/>
          <w:szCs w:val="22"/>
        </w:rPr>
      </w:pPr>
      <w:bookmarkStart w:name="_Toc553926563" w:id="1508131902"/>
      <w:r w:rsidRPr="26F5E14A" w:rsidR="0C20E057">
        <w:rPr>
          <w:rFonts w:ascii="Oslo Sans Office" w:hAnsi="Oslo Sans Office" w:eastAsia="Oslo Sans Office" w:cs="Oslo Sans Office"/>
          <w:b w:val="1"/>
          <w:bCs w:val="1"/>
          <w:color w:val="auto"/>
          <w:sz w:val="22"/>
          <w:szCs w:val="22"/>
        </w:rPr>
        <w:t xml:space="preserve">3.1 </w:t>
      </w:r>
      <w:r w:rsidRPr="26F5E14A" w:rsidR="1E5ED500">
        <w:rPr>
          <w:rFonts w:ascii="Oslo Sans Office" w:hAnsi="Oslo Sans Office" w:eastAsia="Oslo Sans Office" w:cs="Oslo Sans Office"/>
          <w:b w:val="1"/>
          <w:bCs w:val="1"/>
          <w:color w:val="auto"/>
          <w:sz w:val="22"/>
          <w:szCs w:val="22"/>
        </w:rPr>
        <w:t>Generell informasjon om ESPD</w:t>
      </w:r>
      <w:bookmarkEnd w:id="1508131902"/>
    </w:p>
    <w:p w:rsidR="00FB5530" w:rsidP="26F5E14A" w:rsidRDefault="3EAE6554" w14:paraId="11EB0D11" w14:textId="72D9449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Som dokumentasjon på oppfyllelse av kvalifikasjonskrav, at det ikke foreligger avvisningsgrunner og eventuelt oppfyllelse av utvelgelseskriterier, skal tilbyderne fylle ut ESPD-skjemaet integrert i KGV. Skjemaet skal leveres sammen med tilbud og etterspurt dokumentasjon på oppfyllelse av kvalifikasjonskravene i punkt 4.</w:t>
      </w:r>
    </w:p>
    <w:p w:rsidRPr="00FB5530" w:rsidR="00A2485D" w:rsidP="26F5E14A" w:rsidRDefault="00A2485D" w14:paraId="4D03489C" w14:textId="77777777">
      <w:pPr>
        <w:spacing w:after="0"/>
        <w:rPr>
          <w:rFonts w:ascii="Oslo Sans Office" w:hAnsi="Oslo Sans Office" w:eastAsia="Oslo Sans Office" w:cs="Oslo Sans Office"/>
          <w:color w:val="000000" w:themeColor="text1"/>
          <w:sz w:val="22"/>
          <w:szCs w:val="22"/>
        </w:rPr>
      </w:pPr>
    </w:p>
    <w:p w:rsidRPr="00FB5530" w:rsidR="00FB5530" w:rsidP="3DE1C85E" w:rsidRDefault="1F764106" w14:paraId="009B40D5" w14:textId="002B475B">
      <w:pPr>
        <w:pStyle w:val="Heading1"/>
        <w:keepLines w:val="0"/>
        <w:rPr>
          <w:rFonts w:ascii="Oslo Sans Office" w:hAnsi="Oslo Sans Office" w:eastAsia="Oslo Sans Office" w:cs="Oslo Sans Office"/>
          <w:b w:val="1"/>
          <w:bCs w:val="1"/>
          <w:color w:val="auto"/>
          <w:sz w:val="22"/>
          <w:szCs w:val="22"/>
        </w:rPr>
      </w:pPr>
      <w:bookmarkStart w:name="_Toc1756344609" w:id="682810421"/>
      <w:r w:rsidRPr="26F5E14A" w:rsidR="6AE59022">
        <w:rPr>
          <w:rFonts w:ascii="Oslo Sans Office" w:hAnsi="Oslo Sans Office" w:eastAsia="Oslo Sans Office" w:cs="Oslo Sans Office"/>
          <w:b w:val="1"/>
          <w:bCs w:val="1"/>
          <w:color w:val="auto"/>
          <w:sz w:val="22"/>
          <w:szCs w:val="22"/>
        </w:rPr>
        <w:t xml:space="preserve">3.2 </w:t>
      </w:r>
      <w:r w:rsidRPr="26F5E14A" w:rsidR="1E5ED500">
        <w:rPr>
          <w:rFonts w:ascii="Oslo Sans Office" w:hAnsi="Oslo Sans Office" w:eastAsia="Oslo Sans Office" w:cs="Oslo Sans Office"/>
          <w:b w:val="1"/>
          <w:bCs w:val="1"/>
          <w:color w:val="auto"/>
          <w:sz w:val="22"/>
          <w:szCs w:val="22"/>
        </w:rPr>
        <w:t>Nasjonale avvisningsgrunner</w:t>
      </w:r>
      <w:bookmarkEnd w:id="682810421"/>
    </w:p>
    <w:p w:rsidRPr="00FB5530" w:rsidR="00FB5530" w:rsidP="26F5E14A" w:rsidRDefault="3EAE6554" w14:paraId="5809EDFE" w14:textId="3C66367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I henhold til ESPD del III: Avvisningsgrunner, seksjon D: «</w:t>
      </w:r>
      <w:r w:rsidRPr="26F5E14A" w:rsidR="1E5ED500">
        <w:rPr>
          <w:rFonts w:ascii="Oslo Sans Office" w:hAnsi="Oslo Sans Office" w:eastAsia="Oslo Sans Office" w:cs="Oslo Sans Office"/>
          <w:i w:val="1"/>
          <w:iCs w:val="1"/>
          <w:color w:val="000000" w:themeColor="text1" w:themeTint="FF" w:themeShade="FF"/>
          <w:sz w:val="22"/>
          <w:szCs w:val="22"/>
        </w:rPr>
        <w:t>Andre avvisningsgrunner som er fastsatt i den nasjonale lovgivingen i oppdragsgiverens medlemsstat</w:t>
      </w:r>
      <w:r w:rsidRPr="26F5E14A" w:rsidR="1E5ED500">
        <w:rPr>
          <w:rFonts w:ascii="Oslo Sans Office" w:hAnsi="Oslo Sans Office" w:eastAsia="Oslo Sans Office" w:cs="Oslo Sans Office"/>
          <w:color w:val="000000" w:themeColor="text1" w:themeTint="FF" w:themeShade="FF"/>
          <w:sz w:val="22"/>
          <w:szCs w:val="22"/>
        </w:rPr>
        <w:t>». De norske anskaffelsesreglene går lenger enn hva som følger av avvisningsgrunnene angitt i EUs direktiv om offentlige anskaffelser og i standardskjemaet for ESPD. Det presiseres derfor at i denne konkurransen gjelder alle avvisningsgrunnene i FOA § 24-2, inkludert de rent nasjonale avvisningsgrunnene.</w:t>
      </w:r>
    </w:p>
    <w:p w:rsidRPr="00FB5530" w:rsidR="00FB5530" w:rsidP="26F5E14A" w:rsidRDefault="00FB5530" w14:paraId="67C52807" w14:textId="3B6FB2B9">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34CC64C" w14:textId="3D9C364C">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Følgende av avvisningsgrunnene i FOA er rent nasjonale avvisningsgrunner:</w:t>
      </w:r>
    </w:p>
    <w:p w:rsidRPr="00FB5530" w:rsidR="00FB5530" w:rsidP="26F5E14A" w:rsidRDefault="3EAE6554" w14:paraId="4DD0191F" w14:textId="738020E4">
      <w:pPr>
        <w:pStyle w:val="ListParagraph"/>
        <w:numPr>
          <w:ilvl w:val="0"/>
          <w:numId w:val="22"/>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24-2 (2). I denne bestemmelsen er det angitt at oppdragsgiver skal avvise en leverandør når han er kjent med at leverandøren er rettskraftig dømt eller har vedtatt et forelegg for de angitte straffbare forholdene. Kravet til at oppdragsgiver skal avvise leverandører som har vedtatt forelegg for de angitte straffbare forholdene er et særnorsk krav.</w:t>
      </w:r>
    </w:p>
    <w:p w:rsidRPr="00FB5530" w:rsidR="00FB5530" w:rsidP="26F5E14A" w:rsidRDefault="3EAE6554" w14:paraId="29E59807" w14:textId="627CE756">
      <w:pPr>
        <w:pStyle w:val="ListParagraph"/>
        <w:numPr>
          <w:ilvl w:val="0"/>
          <w:numId w:val="22"/>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24-2 (3) bokstav i. Avvisningsgrunnen i ESPD skjemaet gjelder kun alvorlige feil i yrkesutøvelsen, mens den norske avvisningsgrunnen også omfatter andre alvorlige feil som kan medføre tvil om leverandørens yrkesmessige integritet.</w:t>
      </w:r>
    </w:p>
    <w:p w:rsidR="3D280174" w:rsidP="26F5E14A" w:rsidRDefault="3D280174" w14:paraId="6483AC14" w14:textId="16712C6B">
      <w:pPr>
        <w:pStyle w:val="ListParagraph"/>
        <w:spacing w:after="0" w:line="240" w:lineRule="auto"/>
        <w:ind w:left="360"/>
        <w:rPr>
          <w:rFonts w:ascii="Oslo Sans Office" w:hAnsi="Oslo Sans Office" w:eastAsia="Oslo Sans Office" w:cs="Oslo Sans Office"/>
          <w:color w:val="000000" w:themeColor="text1"/>
          <w:sz w:val="22"/>
          <w:szCs w:val="22"/>
        </w:rPr>
      </w:pPr>
    </w:p>
    <w:p w:rsidRPr="00FB5530" w:rsidR="00FB5530" w:rsidP="3DE1C85E" w:rsidRDefault="5488E28D" w14:paraId="4BE88446" w14:textId="6D500E3A">
      <w:pPr>
        <w:pStyle w:val="Heading1"/>
        <w:keepLines w:val="0"/>
        <w:rPr>
          <w:rFonts w:ascii="Oslo Sans Office" w:hAnsi="Oslo Sans Office" w:eastAsia="Oslo Sans Office" w:cs="Oslo Sans Office"/>
          <w:b w:val="1"/>
          <w:bCs w:val="1"/>
          <w:color w:val="auto"/>
          <w:sz w:val="22"/>
          <w:szCs w:val="22"/>
        </w:rPr>
      </w:pPr>
      <w:bookmarkStart w:name="_Toc177428870" w:id="1691768070"/>
      <w:r w:rsidRPr="26F5E14A" w:rsidR="53EAC0F3">
        <w:rPr>
          <w:rFonts w:ascii="Oslo Sans Office" w:hAnsi="Oslo Sans Office" w:eastAsia="Oslo Sans Office" w:cs="Oslo Sans Office"/>
          <w:b w:val="1"/>
          <w:bCs w:val="1"/>
          <w:color w:val="auto"/>
          <w:sz w:val="22"/>
          <w:szCs w:val="22"/>
        </w:rPr>
        <w:t xml:space="preserve">3.3. </w:t>
      </w:r>
      <w:r w:rsidRPr="26F5E14A" w:rsidR="1E5ED500">
        <w:rPr>
          <w:rFonts w:ascii="Oslo Sans Office" w:hAnsi="Oslo Sans Office" w:eastAsia="Oslo Sans Office" w:cs="Oslo Sans Office"/>
          <w:b w:val="1"/>
          <w:bCs w:val="1"/>
          <w:color w:val="auto"/>
          <w:sz w:val="22"/>
          <w:szCs w:val="22"/>
        </w:rPr>
        <w:t>Samlet angivelse for alle kvalifikasjonskrav i ESPD- skjemaet</w:t>
      </w:r>
      <w:bookmarkEnd w:id="1691768070"/>
    </w:p>
    <w:p w:rsidR="3EAE6554" w:rsidP="26F5E14A" w:rsidRDefault="3EAE6554" w14:paraId="11FF93DA" w14:textId="68325461">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I denne konkurransen skal leverandørene i ESPD-skjemaet gi en samlet erklæring om at de oppfyller samtlige av kvalifikasjonskravene i konkurransegrunnlaget. Dette gjøres i ESPD-skjemaets del IV seksjon a.</w:t>
      </w:r>
    </w:p>
    <w:p w:rsidR="3D280174" w:rsidP="26F5E14A" w:rsidRDefault="3D280174" w14:paraId="6F3AA087" w14:textId="294863EA">
      <w:pPr>
        <w:spacing w:after="0"/>
        <w:rPr>
          <w:rFonts w:ascii="Oslo Sans Office" w:hAnsi="Oslo Sans Office" w:eastAsia="Oslo Sans Office" w:cs="Oslo Sans Office"/>
          <w:color w:val="000000" w:themeColor="text1"/>
          <w:sz w:val="22"/>
          <w:szCs w:val="22"/>
        </w:rPr>
      </w:pPr>
    </w:p>
    <w:p w:rsidRPr="00FB5530" w:rsidR="00FB5530" w:rsidP="3DE1C85E" w:rsidRDefault="6E21584F" w14:paraId="1F42985D" w14:textId="0FB2E74C">
      <w:pPr>
        <w:pStyle w:val="Hovedoverskrifter"/>
      </w:pPr>
      <w:bookmarkStart w:name="_Toc1563957494" w:id="1841109563"/>
      <w:r w:rsidR="54E9EE9A">
        <w:rPr/>
        <w:t xml:space="preserve">4. </w:t>
      </w:r>
      <w:r w:rsidR="469D16DD">
        <w:rPr/>
        <w:t>KVALIFIKASJONSKRAV</w:t>
      </w:r>
      <w:bookmarkEnd w:id="1841109563"/>
    </w:p>
    <w:p w:rsidRPr="00FB5530" w:rsidR="00FB5530" w:rsidP="3DE1C85E" w:rsidRDefault="229532EF" w14:paraId="777BCDCC" w14:textId="4ED7B42A">
      <w:pPr>
        <w:pStyle w:val="Heading1"/>
        <w:keepLines w:val="0"/>
        <w:rPr>
          <w:rFonts w:ascii="Oslo Sans Office" w:hAnsi="Oslo Sans Office" w:eastAsia="Oslo Sans Office" w:cs="Oslo Sans Office"/>
          <w:b w:val="1"/>
          <w:bCs w:val="1"/>
          <w:color w:val="auto"/>
          <w:sz w:val="22"/>
          <w:szCs w:val="22"/>
        </w:rPr>
      </w:pPr>
      <w:bookmarkStart w:name="_Toc1618418499" w:id="939941750"/>
      <w:r w:rsidRPr="26F5E14A" w:rsidR="21839673">
        <w:rPr>
          <w:rFonts w:ascii="Oslo Sans Office" w:hAnsi="Oslo Sans Office" w:eastAsia="Oslo Sans Office" w:cs="Oslo Sans Office"/>
          <w:b w:val="1"/>
          <w:bCs w:val="1"/>
          <w:color w:val="auto"/>
          <w:sz w:val="22"/>
          <w:szCs w:val="22"/>
        </w:rPr>
        <w:t xml:space="preserve">4.1 </w:t>
      </w:r>
      <w:r w:rsidRPr="26F5E14A" w:rsidR="1E5ED500">
        <w:rPr>
          <w:rFonts w:ascii="Oslo Sans Office" w:hAnsi="Oslo Sans Office" w:eastAsia="Oslo Sans Office" w:cs="Oslo Sans Office"/>
          <w:b w:val="1"/>
          <w:bCs w:val="1"/>
          <w:color w:val="auto"/>
          <w:sz w:val="22"/>
          <w:szCs w:val="22"/>
        </w:rPr>
        <w:t>Innledning</w:t>
      </w:r>
      <w:bookmarkEnd w:id="939941750"/>
    </w:p>
    <w:p w:rsidRPr="00FB5530" w:rsidR="00FB5530" w:rsidP="26F5E14A" w:rsidRDefault="3EAE6554" w14:paraId="60B29B06" w14:textId="5D60D49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Kvalifikasjonskrav er krav som stilles til leverandørene for å sikre at de har nødvendige egenskaper for å </w:t>
      </w:r>
      <w:r w:rsidRPr="26F5E14A" w:rsidR="5B13C61D">
        <w:rPr>
          <w:rFonts w:ascii="Oslo Sans Office" w:hAnsi="Oslo Sans Office" w:eastAsia="Oslo Sans Office" w:cs="Oslo Sans Office"/>
          <w:color w:val="000000" w:themeColor="text1" w:themeTint="FF" w:themeShade="FF"/>
          <w:sz w:val="22"/>
          <w:szCs w:val="22"/>
        </w:rPr>
        <w:t>gjennomføre</w:t>
      </w:r>
      <w:r w:rsidRPr="26F5E14A" w:rsidR="1E5ED500">
        <w:rPr>
          <w:rFonts w:ascii="Oslo Sans Office" w:hAnsi="Oslo Sans Office" w:eastAsia="Oslo Sans Office" w:cs="Oslo Sans Office"/>
          <w:color w:val="000000" w:themeColor="text1" w:themeTint="FF" w:themeShade="FF"/>
          <w:sz w:val="22"/>
          <w:szCs w:val="22"/>
        </w:rPr>
        <w:t xml:space="preserve"> oppdraget.</w:t>
      </w:r>
    </w:p>
    <w:p w:rsidRPr="00FB5530" w:rsidR="00FB5530" w:rsidP="26F5E14A" w:rsidRDefault="00FB5530" w14:paraId="3EEC591F" w14:textId="6DE7CFB9">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903354F" w14:textId="4FEE4B7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Leverandører som ikke oppfyller kvalifikasjonskravene vil bli avvist, som angitt i FOA § 24-2 (1) bokstav a. Mangelfull eller utilstrekkelig dokumentasjon for oppfyllelse kan også medføre avvisning. Det samme gjelder hvis leverandørene gir uriktig eller misvisende informasjon.</w:t>
      </w:r>
    </w:p>
    <w:p w:rsidRPr="00FB5530" w:rsidR="00FB5530" w:rsidP="26F5E14A" w:rsidRDefault="00FB5530" w14:paraId="4D7F58D0" w14:textId="09A0525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17CB5BF1" w14:textId="0DB361F7">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Leverandørene må levere etterspurt dokumentasjon på at de oppfyller kvalifikasjonskravene i tillegg til bekreftelsen i ESPD. Se Vedlegg 1 Tilbudsbrev. </w:t>
      </w:r>
    </w:p>
    <w:p w:rsidR="3D280174" w:rsidP="26F5E14A" w:rsidRDefault="3D280174" w14:paraId="1FD86B27" w14:textId="3D4F508E">
      <w:pPr>
        <w:spacing w:after="0"/>
        <w:rPr>
          <w:rFonts w:ascii="Oslo Sans Office" w:hAnsi="Oslo Sans Office" w:eastAsia="Oslo Sans Office" w:cs="Oslo Sans Office"/>
          <w:color w:val="000000" w:themeColor="text1"/>
          <w:sz w:val="22"/>
          <w:szCs w:val="22"/>
        </w:rPr>
      </w:pPr>
    </w:p>
    <w:p w:rsidRPr="00FB5530" w:rsidR="00FB5530" w:rsidP="2E6EDD87" w:rsidRDefault="7F6A02E9" w14:paraId="32B58757" w14:textId="4C4693D6">
      <w:pPr>
        <w:pStyle w:val="Heading2"/>
        <w:keepLines w:val="0"/>
        <w:spacing w:before="240" w:after="120" w:line="240" w:lineRule="auto"/>
        <w:ind w:left="862" w:hanging="862"/>
        <w:rPr>
          <w:rFonts w:ascii="Oslo Sans Office" w:hAnsi="Oslo Sans Office" w:eastAsia="Oslo Sans Office" w:cs="Oslo Sans Office"/>
          <w:color w:val="auto"/>
          <w:sz w:val="22"/>
          <w:szCs w:val="22"/>
        </w:rPr>
      </w:pPr>
      <w:bookmarkStart w:name="_Toc629612452" w:id="739413677"/>
      <w:r w:rsidRPr="26F5E14A" w:rsidR="7BB22953">
        <w:rPr>
          <w:rFonts w:ascii="Oslo Sans Office" w:hAnsi="Oslo Sans Office" w:eastAsia="Oslo Sans Office" w:cs="Oslo Sans Office"/>
          <w:color w:val="auto"/>
          <w:sz w:val="22"/>
          <w:szCs w:val="22"/>
        </w:rPr>
        <w:t xml:space="preserve">4.2 </w:t>
      </w:r>
      <w:r w:rsidRPr="26F5E14A" w:rsidR="1E5ED500">
        <w:rPr>
          <w:rFonts w:ascii="Oslo Sans Office" w:hAnsi="Oslo Sans Office" w:eastAsia="Oslo Sans Office" w:cs="Oslo Sans Office"/>
          <w:color w:val="auto"/>
          <w:sz w:val="22"/>
          <w:szCs w:val="22"/>
        </w:rPr>
        <w:t>Leverandørens registrering, autorisasjoner mv.</w:t>
      </w:r>
      <w:bookmarkEnd w:id="739413677"/>
    </w:p>
    <w:tbl>
      <w:tblPr>
        <w:tblW w:w="0" w:type="auto"/>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4095"/>
        <w:gridCol w:w="5100"/>
      </w:tblGrid>
      <w:tr w:rsidR="66E3ABCD" w:rsidTr="26F5E14A" w14:paraId="5025D78D" w14:textId="77777777">
        <w:trPr>
          <w:trHeight w:val="300"/>
        </w:trPr>
        <w:tc>
          <w:tcPr>
            <w:tcW w:w="4095"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340F1682" w14:textId="30F8C597">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Krav</w:t>
            </w:r>
          </w:p>
        </w:tc>
        <w:tc>
          <w:tcPr>
            <w:tcW w:w="510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0234A40F" w14:textId="6A8A9ECE">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Dokumentasjonskrav</w:t>
            </w:r>
          </w:p>
        </w:tc>
      </w:tr>
      <w:tr w:rsidR="66E3ABCD" w:rsidTr="26F5E14A" w14:paraId="56406FB1" w14:textId="77777777">
        <w:trPr>
          <w:trHeight w:val="300"/>
        </w:trPr>
        <w:tc>
          <w:tcPr>
            <w:tcW w:w="4095"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0D525D80" w14:textId="7E52F421">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Leverandør skal være registrert i et foretaksregister, faglig register eller et handelsregister i den staten leverandøren er etablert.</w:t>
            </w:r>
          </w:p>
        </w:tc>
        <w:tc>
          <w:tcPr>
            <w:tcW w:w="510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401F4917" w14:textId="7AA9087F">
            <w:pPr>
              <w:pStyle w:val="ListParagraph"/>
              <w:numPr>
                <w:ilvl w:val="0"/>
                <w:numId w:val="21"/>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Norske selskaper: Firmaattest</w:t>
            </w:r>
          </w:p>
          <w:p w:rsidR="66E3ABCD" w:rsidP="26F5E14A" w:rsidRDefault="33A34840" w14:paraId="678FA384" w14:textId="0045CC0F">
            <w:pPr>
              <w:pStyle w:val="ListParagraph"/>
              <w:numPr>
                <w:ilvl w:val="0"/>
                <w:numId w:val="21"/>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Utenlandske selskaper: Godtgjørelse på at selskapet er registrert i foretaksregister, faglig register eller et handelsregister i den staten leverandøren er etablert.</w:t>
            </w:r>
          </w:p>
        </w:tc>
      </w:tr>
    </w:tbl>
    <w:p w:rsidRPr="00FB5530" w:rsidR="00FB5530" w:rsidP="3D280174" w:rsidRDefault="4451E0C9" w14:paraId="45CDBEE8" w14:textId="3B3CA977">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2068463398" w:id="1301857279"/>
      <w:r w:rsidRPr="26F5E14A" w:rsidR="188C919A">
        <w:rPr>
          <w:rFonts w:ascii="Oslo Sans Office" w:hAnsi="Oslo Sans Office" w:eastAsia="Oslo Sans Office" w:cs="Oslo Sans Office"/>
          <w:b w:val="1"/>
          <w:bCs w:val="1"/>
          <w:color w:val="auto"/>
          <w:sz w:val="22"/>
          <w:szCs w:val="22"/>
        </w:rPr>
        <w:t xml:space="preserve">4.3 </w:t>
      </w:r>
      <w:r w:rsidRPr="26F5E14A" w:rsidR="1E5ED500">
        <w:rPr>
          <w:rFonts w:ascii="Oslo Sans Office" w:hAnsi="Oslo Sans Office" w:eastAsia="Oslo Sans Office" w:cs="Oslo Sans Office"/>
          <w:b w:val="1"/>
          <w:bCs w:val="1"/>
          <w:color w:val="auto"/>
          <w:sz w:val="22"/>
          <w:szCs w:val="22"/>
        </w:rPr>
        <w:t>Leverandørens økonomiske og finansielle kapasitet</w:t>
      </w:r>
      <w:bookmarkEnd w:id="1301857279"/>
    </w:p>
    <w:tbl>
      <w:tblPr>
        <w:tblW w:w="0" w:type="auto"/>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4095"/>
        <w:gridCol w:w="5100"/>
      </w:tblGrid>
      <w:tr w:rsidR="66E3ABCD" w:rsidTr="26F5E14A" w14:paraId="31DE96CD" w14:textId="77777777">
        <w:trPr>
          <w:trHeight w:val="300"/>
        </w:trPr>
        <w:tc>
          <w:tcPr>
            <w:tcW w:w="4095"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366A3D69" w14:textId="6DFC2A07">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Krav</w:t>
            </w:r>
          </w:p>
        </w:tc>
        <w:tc>
          <w:tcPr>
            <w:tcW w:w="510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01A90C1C" w14:textId="625703AB">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Dokumentasjonskrav</w:t>
            </w:r>
          </w:p>
        </w:tc>
      </w:tr>
      <w:tr w:rsidR="66E3ABCD" w:rsidTr="26F5E14A" w14:paraId="461D4141" w14:textId="77777777">
        <w:trPr>
          <w:trHeight w:val="300"/>
        </w:trPr>
        <w:tc>
          <w:tcPr>
            <w:tcW w:w="4095"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5950045C" w14:textId="563D9FE5">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Leverandøren skal ha økonomisk kapasitet til å gjennomføre oppdraget</w:t>
            </w:r>
          </w:p>
        </w:tc>
        <w:tc>
          <w:tcPr>
            <w:tcW w:w="510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623E7077" w14:textId="44AFAAEB">
            <w:pPr>
              <w:pStyle w:val="ListParagraph"/>
              <w:numPr>
                <w:ilvl w:val="0"/>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Leverandørens årsregnskap, årsberetning og revisjonsberetning for de siste tre år og nyere opplysninger som har betydning for leverandørens regnskapstall. Med årsregnskap, årsberetning og revisjonsberetning menes den som for norske foretak sendes til Brønnøysundregisteret.</w:t>
            </w:r>
          </w:p>
          <w:p w:rsidR="66E3ABCD" w:rsidP="26F5E14A" w:rsidRDefault="33A34840" w14:paraId="1B1F99B1" w14:textId="39BF9137">
            <w:pPr>
              <w:pStyle w:val="ListParagraph"/>
              <w:numPr>
                <w:ilvl w:val="0"/>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Kredittanalyse av leverandøren utstedt av et anerkjent kredittratingbyrå, ikke eldre enn seks måneder. </w:t>
            </w:r>
          </w:p>
          <w:p w:rsidR="66E3ABCD" w:rsidP="26F5E14A" w:rsidRDefault="33A34840" w14:paraId="5D4E6E55" w14:textId="62F1C458">
            <w:pPr>
              <w:pStyle w:val="ListParagraph"/>
              <w:numPr>
                <w:ilvl w:val="0"/>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Egenerklæring fra styret eller daglig leder (med prokura) om forventet økonomisk utvikling i </w:t>
            </w:r>
            <w:r w:rsidRPr="26F5E14A" w:rsidR="1B4AD9E0">
              <w:rPr>
                <w:rFonts w:ascii="Oslo Sans Office" w:hAnsi="Oslo Sans Office" w:eastAsia="Oslo Sans Office" w:cs="Oslo Sans Office"/>
                <w:sz w:val="22"/>
                <w:szCs w:val="22"/>
              </w:rPr>
              <w:t>2026</w:t>
            </w:r>
            <w:r w:rsidRPr="26F5E14A" w:rsidR="23F64C53">
              <w:rPr>
                <w:rFonts w:ascii="Oslo Sans Office" w:hAnsi="Oslo Sans Office" w:eastAsia="Oslo Sans Office" w:cs="Oslo Sans Office"/>
                <w:sz w:val="22"/>
                <w:szCs w:val="22"/>
              </w:rPr>
              <w:t>, som minst skal inneholde:</w:t>
            </w:r>
          </w:p>
          <w:p w:rsidR="66E3ABCD" w:rsidP="26F5E14A" w:rsidRDefault="33A34840" w14:paraId="2DCC7C77" w14:textId="266CF640">
            <w:pPr>
              <w:pStyle w:val="ListParagraph"/>
              <w:numPr>
                <w:ilvl w:val="1"/>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Særskilt, vis a vis tidligere års regnskap, inntektssvikt i </w:t>
            </w:r>
            <w:r w:rsidRPr="26F5E14A" w:rsidR="3EFCA5E7">
              <w:rPr>
                <w:rFonts w:ascii="Oslo Sans Office" w:hAnsi="Oslo Sans Office" w:eastAsia="Oslo Sans Office" w:cs="Oslo Sans Office"/>
                <w:sz w:val="22"/>
                <w:szCs w:val="22"/>
              </w:rPr>
              <w:t xml:space="preserve">2025 </w:t>
            </w:r>
            <w:r w:rsidRPr="26F5E14A" w:rsidR="23F64C53">
              <w:rPr>
                <w:rFonts w:ascii="Oslo Sans Office" w:hAnsi="Oslo Sans Office" w:eastAsia="Oslo Sans Office" w:cs="Oslo Sans Office"/>
                <w:sz w:val="22"/>
                <w:szCs w:val="22"/>
              </w:rPr>
              <w:t>og eventuell ditto utgiftsvekst</w:t>
            </w:r>
          </w:p>
          <w:p w:rsidR="66E3ABCD" w:rsidP="26F5E14A" w:rsidRDefault="33A34840" w14:paraId="3A2AC1D2" w14:textId="437DC7F5">
            <w:pPr>
              <w:pStyle w:val="ListParagraph"/>
              <w:numPr>
                <w:ilvl w:val="1"/>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Hvilken implikasjon har dette for soliditet og arbeidskapital</w:t>
            </w:r>
          </w:p>
          <w:p w:rsidR="66E3ABCD" w:rsidP="26F5E14A" w:rsidRDefault="33A34840" w14:paraId="1E9BBDE6" w14:textId="70DF106B">
            <w:pPr>
              <w:pStyle w:val="ListParagraph"/>
              <w:numPr>
                <w:ilvl w:val="1"/>
                <w:numId w:val="20"/>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Eventuelle tiltak for å gjenopprette balanse</w:t>
            </w:r>
          </w:p>
          <w:p w:rsidR="66E3ABCD" w:rsidP="26F5E14A" w:rsidRDefault="4A6EA548" w14:paraId="62D77C68" w14:textId="52B9082D">
            <w:pPr>
              <w:pStyle w:val="ListParagraph"/>
              <w:numPr>
                <w:ilvl w:val="0"/>
                <w:numId w:val="20"/>
              </w:numPr>
              <w:spacing w:after="0" w:line="240" w:lineRule="auto"/>
              <w:rPr>
                <w:rFonts w:ascii="Oslo Sans Office" w:hAnsi="Oslo Sans Office" w:eastAsia="Oslo Sans Office" w:cs="Oslo Sans Office"/>
                <w:sz w:val="22"/>
                <w:szCs w:val="22"/>
              </w:rPr>
            </w:pPr>
            <w:r w:rsidRPr="26F5E14A" w:rsidR="0403487B">
              <w:rPr>
                <w:rFonts w:ascii="Oslo Sans Office" w:hAnsi="Oslo Sans Office" w:eastAsia="Oslo Sans Office" w:cs="Oslo Sans Office"/>
                <w:sz w:val="22"/>
                <w:szCs w:val="22"/>
              </w:rPr>
              <w:t>Bekreftelse på at det vil bli stilt morselskapsgaranti eller annen garanti fra tredjeinstans (bank/finans) (se punkt 5 i Vedlegg 1 Tilbudsbrev).</w:t>
            </w:r>
          </w:p>
        </w:tc>
      </w:tr>
    </w:tbl>
    <w:p w:rsidRPr="00FB5530" w:rsidR="00FB5530" w:rsidP="26F5E14A" w:rsidRDefault="00FB5530" w14:paraId="7879A611" w14:textId="599D17DA">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B629B62" w14:textId="6915A9C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Dersom leverandøren av gyldige grunner, for eksempel nystartet selskap, ikke kan fremlegge den dokumentasjonen oppdragsgiver har anmodet, kan han godtgjøre sin økonomiske og finansielle stilling med ethvert annet dokument som oppdragsgiver kan akseptere.</w:t>
      </w:r>
    </w:p>
    <w:p w:rsidRPr="00FB5530" w:rsidR="00FB5530" w:rsidP="2E6EDD87" w:rsidRDefault="4A3C275A" w14:paraId="26CF083D" w14:textId="54E23545">
      <w:pPr>
        <w:pStyle w:val="Heading2"/>
        <w:keepLines w:val="0"/>
        <w:spacing w:before="240" w:after="120" w:line="240" w:lineRule="auto"/>
        <w:ind w:left="862" w:hanging="862"/>
        <w:rPr>
          <w:rFonts w:ascii="Oslo Sans Office" w:hAnsi="Oslo Sans Office" w:eastAsia="Oslo Sans Office" w:cs="Oslo Sans Office"/>
          <w:color w:val="auto"/>
          <w:sz w:val="22"/>
          <w:szCs w:val="22"/>
        </w:rPr>
      </w:pPr>
      <w:bookmarkStart w:name="_Toc904637123" w:id="521396395"/>
      <w:r w:rsidRPr="26F5E14A" w:rsidR="0CD43BDB">
        <w:rPr>
          <w:rFonts w:ascii="Oslo Sans Office" w:hAnsi="Oslo Sans Office" w:eastAsia="Oslo Sans Office" w:cs="Oslo Sans Office"/>
          <w:color w:val="auto"/>
          <w:sz w:val="22"/>
          <w:szCs w:val="22"/>
        </w:rPr>
        <w:t xml:space="preserve">4.4 </w:t>
      </w:r>
      <w:r w:rsidRPr="26F5E14A" w:rsidR="1E5ED500">
        <w:rPr>
          <w:rFonts w:ascii="Oslo Sans Office" w:hAnsi="Oslo Sans Office" w:eastAsia="Oslo Sans Office" w:cs="Oslo Sans Office"/>
          <w:color w:val="auto"/>
          <w:sz w:val="22"/>
          <w:szCs w:val="22"/>
        </w:rPr>
        <w:t>Leverandørens tekniske og faglige kvalifikasjoner</w:t>
      </w:r>
      <w:bookmarkEnd w:id="521396395"/>
    </w:p>
    <w:tbl>
      <w:tblPr>
        <w:tblW w:w="0" w:type="auto"/>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4561"/>
        <w:gridCol w:w="4709"/>
      </w:tblGrid>
      <w:tr w:rsidR="66E3ABCD" w:rsidTr="26F5E14A" w14:paraId="29DEF32A" w14:textId="77777777">
        <w:trPr>
          <w:trHeight w:val="300"/>
        </w:trPr>
        <w:tc>
          <w:tcPr>
            <w:tcW w:w="4561"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4D66B106" w14:textId="6ABBC069">
            <w:pPr>
              <w:spacing w:after="0"/>
              <w:rPr>
                <w:rFonts w:ascii="Oslo Sans Office" w:hAnsi="Oslo Sans Office" w:eastAsia="Oslo Sans Office" w:cs="Oslo Sans Office"/>
                <w:b w:val="1"/>
                <w:bCs w:val="1"/>
                <w:sz w:val="22"/>
                <w:szCs w:val="22"/>
              </w:rPr>
            </w:pPr>
            <w:r w:rsidRPr="26F5E14A" w:rsidR="23F64C53">
              <w:rPr>
                <w:rFonts w:ascii="Oslo Sans Office" w:hAnsi="Oslo Sans Office" w:eastAsia="Oslo Sans Office" w:cs="Oslo Sans Office"/>
                <w:b w:val="1"/>
                <w:bCs w:val="1"/>
                <w:sz w:val="22"/>
                <w:szCs w:val="22"/>
              </w:rPr>
              <w:t>Krav</w:t>
            </w:r>
          </w:p>
        </w:tc>
        <w:tc>
          <w:tcPr>
            <w:tcW w:w="4709"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tcPr>
          <w:p w:rsidR="66E3ABCD" w:rsidP="26F5E14A" w:rsidRDefault="33A34840" w14:paraId="1A9F0A5A" w14:textId="0519C4CD">
            <w:pPr>
              <w:spacing w:after="0"/>
              <w:rPr>
                <w:rFonts w:ascii="Oslo Sans Office" w:hAnsi="Oslo Sans Office" w:eastAsia="Oslo Sans Office" w:cs="Oslo Sans Office"/>
                <w:b w:val="1"/>
                <w:bCs w:val="1"/>
                <w:sz w:val="22"/>
                <w:szCs w:val="22"/>
              </w:rPr>
            </w:pPr>
            <w:r w:rsidRPr="26F5E14A" w:rsidR="23F64C53">
              <w:rPr>
                <w:rFonts w:ascii="Oslo Sans Office" w:hAnsi="Oslo Sans Office" w:eastAsia="Oslo Sans Office" w:cs="Oslo Sans Office"/>
                <w:b w:val="1"/>
                <w:bCs w:val="1"/>
                <w:sz w:val="22"/>
                <w:szCs w:val="22"/>
              </w:rPr>
              <w:t>Dokumentasjonskrav</w:t>
            </w:r>
          </w:p>
        </w:tc>
      </w:tr>
      <w:tr w:rsidR="66E3ABCD" w:rsidTr="26F5E14A" w14:paraId="7D609CDE" w14:textId="77777777">
        <w:trPr>
          <w:trHeight w:val="300"/>
        </w:trPr>
        <w:tc>
          <w:tcPr>
            <w:tcW w:w="4561"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226E320F" w14:paraId="25135712" w14:textId="52055EEE">
            <w:pPr>
              <w:spacing w:after="0"/>
              <w:rPr>
                <w:rFonts w:ascii="Oslo Sans Office" w:hAnsi="Oslo Sans Office" w:eastAsia="Oslo Sans Office" w:cs="Oslo Sans Office"/>
                <w:sz w:val="22"/>
                <w:szCs w:val="22"/>
              </w:rPr>
            </w:pPr>
            <w:r w:rsidRPr="26F5E14A" w:rsidR="30C6A56C">
              <w:rPr>
                <w:rFonts w:ascii="Oslo Sans Office" w:hAnsi="Oslo Sans Office" w:eastAsia="Oslo Sans Office" w:cs="Oslo Sans Office"/>
                <w:sz w:val="22"/>
                <w:szCs w:val="22"/>
              </w:rPr>
              <w:t>Nøkkelpersonell hos leverandøren</w:t>
            </w:r>
            <w:r w:rsidRPr="26F5E14A" w:rsidR="4902B741">
              <w:rPr>
                <w:rFonts w:ascii="Oslo Sans Office" w:hAnsi="Oslo Sans Office" w:eastAsia="Oslo Sans Office" w:cs="Oslo Sans Office"/>
                <w:sz w:val="22"/>
                <w:szCs w:val="22"/>
              </w:rPr>
              <w:t xml:space="preserve"> (heretter «leverandøren») </w:t>
            </w:r>
            <w:r w:rsidRPr="26F5E14A" w:rsidR="30C6A56C">
              <w:rPr>
                <w:rFonts w:ascii="Oslo Sans Office" w:hAnsi="Oslo Sans Office" w:eastAsia="Oslo Sans Office" w:cs="Oslo Sans Office"/>
                <w:sz w:val="22"/>
                <w:szCs w:val="22"/>
              </w:rPr>
              <w:t>s</w:t>
            </w:r>
            <w:r w:rsidRPr="26F5E14A" w:rsidR="23F64C53">
              <w:rPr>
                <w:rFonts w:ascii="Oslo Sans Office" w:hAnsi="Oslo Sans Office" w:eastAsia="Oslo Sans Office" w:cs="Oslo Sans Office"/>
                <w:sz w:val="22"/>
                <w:szCs w:val="22"/>
              </w:rPr>
              <w:t>kal ha god gjennomføringsevne, her angitt som kompetanse og erfaring:</w:t>
            </w:r>
          </w:p>
          <w:p w:rsidR="66E3ABCD" w:rsidP="26F5E14A" w:rsidRDefault="66E3ABCD" w14:paraId="3CC9A54F" w14:textId="0A8A452C">
            <w:pPr>
              <w:spacing w:after="0"/>
              <w:rPr>
                <w:rFonts w:ascii="Oslo Sans Office" w:hAnsi="Oslo Sans Office" w:eastAsia="Oslo Sans Office" w:cs="Oslo Sans Office"/>
                <w:sz w:val="22"/>
                <w:szCs w:val="22"/>
              </w:rPr>
            </w:pPr>
          </w:p>
          <w:p w:rsidRPr="00156154" w:rsidR="00BD77F6" w:rsidP="26F5E14A" w:rsidRDefault="74C4AE35" w14:paraId="0A821143" w14:textId="4837AA58">
            <w:pPr>
              <w:pStyle w:val="ListParagraph"/>
              <w:numPr>
                <w:ilvl w:val="0"/>
                <w:numId w:val="19"/>
              </w:numPr>
              <w:spacing w:after="0" w:line="240" w:lineRule="auto"/>
              <w:rPr>
                <w:rFonts w:ascii="Oslo Sans Office" w:hAnsi="Oslo Sans Office" w:eastAsia="Oslo Sans Office" w:cs="Oslo Sans Office"/>
                <w:sz w:val="22"/>
                <w:szCs w:val="22"/>
              </w:rPr>
            </w:pPr>
            <w:r w:rsidRPr="26F5E14A" w:rsidR="78C7B463">
              <w:rPr>
                <w:rFonts w:ascii="Oslo Sans Office" w:hAnsi="Oslo Sans Office" w:eastAsia="Oslo Sans Office" w:cs="Oslo Sans Office"/>
                <w:sz w:val="22"/>
                <w:szCs w:val="22"/>
              </w:rPr>
              <w:t>Det kreves at leverandøren har god kompetanse og erfaring fra tilsvarende oppdrag som tjenesteyter. Med tilsvarende oppdrag menes virksomhet innen pleie- og omsorgssektoren.</w:t>
            </w:r>
          </w:p>
          <w:p w:rsidR="00BD77F6" w:rsidP="26F5E14A" w:rsidRDefault="00BD77F6" w14:paraId="12DD1345" w14:textId="77777777">
            <w:pPr>
              <w:spacing w:after="0" w:line="240" w:lineRule="auto"/>
              <w:rPr>
                <w:rFonts w:ascii="Oslo Sans Office" w:hAnsi="Oslo Sans Office" w:eastAsia="Oslo Sans Office" w:cs="Oslo Sans Office"/>
                <w:sz w:val="22"/>
                <w:szCs w:val="22"/>
              </w:rPr>
            </w:pPr>
          </w:p>
          <w:p w:rsidR="005677BC" w:rsidP="26F5E14A" w:rsidRDefault="005677BC" w14:paraId="1A0A8C1D" w14:textId="77777777">
            <w:pPr>
              <w:spacing w:after="0" w:line="240" w:lineRule="auto"/>
              <w:rPr>
                <w:rFonts w:ascii="Oslo Sans Office" w:hAnsi="Oslo Sans Office" w:eastAsia="Oslo Sans Office" w:cs="Oslo Sans Office"/>
                <w:sz w:val="22"/>
                <w:szCs w:val="22"/>
              </w:rPr>
            </w:pPr>
          </w:p>
          <w:p w:rsidR="005677BC" w:rsidP="26F5E14A" w:rsidRDefault="005677BC" w14:paraId="27B60C3F" w14:textId="77777777">
            <w:pPr>
              <w:spacing w:after="0" w:line="240" w:lineRule="auto"/>
              <w:rPr>
                <w:rFonts w:ascii="Oslo Sans Office" w:hAnsi="Oslo Sans Office" w:eastAsia="Oslo Sans Office" w:cs="Oslo Sans Office"/>
                <w:sz w:val="22"/>
                <w:szCs w:val="22"/>
              </w:rPr>
            </w:pPr>
          </w:p>
          <w:p w:rsidR="005677BC" w:rsidP="26F5E14A" w:rsidRDefault="005677BC" w14:paraId="477F5C78" w14:textId="77777777">
            <w:pPr>
              <w:spacing w:after="0" w:line="240" w:lineRule="auto"/>
              <w:rPr>
                <w:rFonts w:ascii="Oslo Sans Office" w:hAnsi="Oslo Sans Office" w:eastAsia="Oslo Sans Office" w:cs="Oslo Sans Office"/>
                <w:sz w:val="22"/>
                <w:szCs w:val="22"/>
              </w:rPr>
            </w:pPr>
          </w:p>
          <w:p w:rsidR="001163E9" w:rsidP="26F5E14A" w:rsidRDefault="001163E9" w14:paraId="1B4C271C" w14:textId="77777777">
            <w:pPr>
              <w:spacing w:after="0" w:line="240" w:lineRule="auto"/>
              <w:rPr>
                <w:rFonts w:ascii="Oslo Sans Office" w:hAnsi="Oslo Sans Office" w:eastAsia="Oslo Sans Office" w:cs="Oslo Sans Office"/>
                <w:sz w:val="22"/>
                <w:szCs w:val="22"/>
              </w:rPr>
            </w:pPr>
          </w:p>
          <w:p w:rsidR="001163E9" w:rsidP="26F5E14A" w:rsidRDefault="001163E9" w14:paraId="35CDA018" w14:textId="77777777">
            <w:pPr>
              <w:spacing w:after="0" w:line="240" w:lineRule="auto"/>
              <w:rPr>
                <w:rFonts w:ascii="Oslo Sans Office" w:hAnsi="Oslo Sans Office" w:eastAsia="Oslo Sans Office" w:cs="Oslo Sans Office"/>
                <w:sz w:val="22"/>
                <w:szCs w:val="22"/>
              </w:rPr>
            </w:pPr>
          </w:p>
          <w:p w:rsidR="001163E9" w:rsidP="26F5E14A" w:rsidRDefault="001163E9" w14:paraId="4DB453F7" w14:textId="77777777">
            <w:pPr>
              <w:spacing w:after="0" w:line="240" w:lineRule="auto"/>
              <w:rPr>
                <w:rFonts w:ascii="Oslo Sans Office" w:hAnsi="Oslo Sans Office" w:eastAsia="Oslo Sans Office" w:cs="Oslo Sans Office"/>
                <w:sz w:val="22"/>
                <w:szCs w:val="22"/>
              </w:rPr>
            </w:pPr>
          </w:p>
          <w:p w:rsidR="001163E9" w:rsidP="26F5E14A" w:rsidRDefault="001163E9" w14:paraId="7742C02B" w14:textId="77777777">
            <w:pPr>
              <w:spacing w:after="0" w:line="240" w:lineRule="auto"/>
              <w:rPr>
                <w:rFonts w:ascii="Oslo Sans Office" w:hAnsi="Oslo Sans Office" w:eastAsia="Oslo Sans Office" w:cs="Oslo Sans Office"/>
                <w:sz w:val="22"/>
                <w:szCs w:val="22"/>
              </w:rPr>
            </w:pPr>
          </w:p>
          <w:p w:rsidR="001163E9" w:rsidP="26F5E14A" w:rsidRDefault="001163E9" w14:paraId="7F08BEF3" w14:textId="77777777">
            <w:pPr>
              <w:spacing w:after="0" w:line="240" w:lineRule="auto"/>
              <w:rPr>
                <w:rFonts w:ascii="Oslo Sans Office" w:hAnsi="Oslo Sans Office" w:eastAsia="Oslo Sans Office" w:cs="Oslo Sans Office"/>
                <w:sz w:val="22"/>
                <w:szCs w:val="22"/>
              </w:rPr>
            </w:pPr>
          </w:p>
          <w:p w:rsidR="001163E9" w:rsidP="26F5E14A" w:rsidRDefault="001163E9" w14:paraId="42D5B454" w14:textId="77777777">
            <w:pPr>
              <w:spacing w:after="0" w:line="240" w:lineRule="auto"/>
              <w:rPr>
                <w:rFonts w:ascii="Oslo Sans Office" w:hAnsi="Oslo Sans Office" w:eastAsia="Oslo Sans Office" w:cs="Oslo Sans Office"/>
                <w:sz w:val="22"/>
                <w:szCs w:val="22"/>
              </w:rPr>
            </w:pPr>
          </w:p>
          <w:p w:rsidR="001163E9" w:rsidP="26F5E14A" w:rsidRDefault="001163E9" w14:paraId="5DBDB487" w14:textId="77777777">
            <w:pPr>
              <w:spacing w:after="0" w:line="240" w:lineRule="auto"/>
              <w:rPr>
                <w:rFonts w:ascii="Oslo Sans Office" w:hAnsi="Oslo Sans Office" w:eastAsia="Oslo Sans Office" w:cs="Oslo Sans Office"/>
                <w:sz w:val="22"/>
                <w:szCs w:val="22"/>
              </w:rPr>
            </w:pPr>
          </w:p>
          <w:p w:rsidR="3DE1C85E" w:rsidP="26F5E14A" w:rsidRDefault="3DE1C85E" w14:paraId="7C4BECC8" w14:textId="26A199BD">
            <w:pPr>
              <w:spacing w:after="0" w:line="240" w:lineRule="auto"/>
              <w:rPr>
                <w:rFonts w:ascii="Oslo Sans Office" w:hAnsi="Oslo Sans Office" w:eastAsia="Oslo Sans Office" w:cs="Oslo Sans Office"/>
                <w:sz w:val="22"/>
                <w:szCs w:val="22"/>
              </w:rPr>
            </w:pPr>
          </w:p>
          <w:p w:rsidR="3DE1C85E" w:rsidP="26F5E14A" w:rsidRDefault="3DE1C85E" w14:paraId="7D7B6D0F" w14:textId="0D9EB67D">
            <w:pPr>
              <w:spacing w:after="0" w:line="240" w:lineRule="auto"/>
              <w:rPr>
                <w:rFonts w:ascii="Oslo Sans Office" w:hAnsi="Oslo Sans Office" w:eastAsia="Oslo Sans Office" w:cs="Oslo Sans Office"/>
                <w:sz w:val="22"/>
                <w:szCs w:val="22"/>
              </w:rPr>
            </w:pPr>
          </w:p>
          <w:p w:rsidR="00FC118E" w:rsidP="4106B503" w:rsidRDefault="00FC118E" w14:paraId="0FEA07DE" w14:textId="7C939421">
            <w:pPr>
              <w:spacing w:after="0" w:line="240" w:lineRule="auto"/>
              <w:rPr>
                <w:rFonts w:ascii="Oslo Sans Office" w:hAnsi="Oslo Sans Office" w:eastAsia="Oslo Sans Office" w:cs="Oslo Sans Office"/>
                <w:sz w:val="22"/>
                <w:szCs w:val="22"/>
              </w:rPr>
            </w:pPr>
          </w:p>
          <w:p w:rsidR="4106B503" w:rsidP="4106B503" w:rsidRDefault="4106B503" w14:paraId="2BD72E95" w14:textId="0D4D9EDD">
            <w:pPr>
              <w:spacing w:after="0" w:line="240" w:lineRule="auto"/>
              <w:rPr>
                <w:rFonts w:ascii="Oslo Sans Office" w:hAnsi="Oslo Sans Office" w:eastAsia="Oslo Sans Office" w:cs="Oslo Sans Office"/>
                <w:sz w:val="22"/>
                <w:szCs w:val="22"/>
              </w:rPr>
            </w:pPr>
          </w:p>
          <w:p w:rsidR="4106B503" w:rsidP="4106B503" w:rsidRDefault="4106B503" w14:paraId="006F8EA0" w14:textId="59BBB889">
            <w:pPr>
              <w:spacing w:after="0" w:line="240" w:lineRule="auto"/>
              <w:rPr>
                <w:rFonts w:ascii="Oslo Sans Office" w:hAnsi="Oslo Sans Office" w:eastAsia="Oslo Sans Office" w:cs="Oslo Sans Office"/>
                <w:sz w:val="22"/>
                <w:szCs w:val="22"/>
              </w:rPr>
            </w:pPr>
          </w:p>
          <w:p w:rsidR="4106B503" w:rsidP="4106B503" w:rsidRDefault="4106B503" w14:paraId="13E3DCE7" w14:textId="143A9866">
            <w:pPr>
              <w:spacing w:after="0" w:line="240" w:lineRule="auto"/>
              <w:rPr>
                <w:rFonts w:ascii="Oslo Sans Office" w:hAnsi="Oslo Sans Office" w:eastAsia="Oslo Sans Office" w:cs="Oslo Sans Office"/>
                <w:sz w:val="22"/>
                <w:szCs w:val="22"/>
              </w:rPr>
            </w:pPr>
          </w:p>
          <w:p w:rsidR="005677BC" w:rsidP="26F5E14A" w:rsidRDefault="005677BC" w14:paraId="70919615" w14:textId="77777777">
            <w:pPr>
              <w:spacing w:after="0" w:line="240" w:lineRule="auto"/>
              <w:rPr>
                <w:rFonts w:ascii="Oslo Sans Office" w:hAnsi="Oslo Sans Office" w:eastAsia="Oslo Sans Office" w:cs="Oslo Sans Office"/>
                <w:sz w:val="22"/>
                <w:szCs w:val="22"/>
              </w:rPr>
            </w:pPr>
          </w:p>
          <w:p w:rsidRPr="00731F28" w:rsidR="66E3ABCD" w:rsidP="26F5E14A" w:rsidRDefault="14C5706A" w14:paraId="30865299" w14:textId="0DC6D321">
            <w:pPr>
              <w:pStyle w:val="ListParagraph"/>
              <w:numPr>
                <w:ilvl w:val="0"/>
                <w:numId w:val="19"/>
              </w:numPr>
              <w:spacing w:after="0" w:line="240" w:lineRule="auto"/>
              <w:rPr>
                <w:rFonts w:ascii="Oslo Sans Office" w:hAnsi="Oslo Sans Office" w:eastAsia="Oslo Sans Office" w:cs="Oslo Sans Office"/>
                <w:sz w:val="22"/>
                <w:szCs w:val="22"/>
              </w:rPr>
            </w:pPr>
            <w:r w:rsidRPr="26F5E14A" w:rsidR="3E2ACE28">
              <w:rPr>
                <w:rFonts w:ascii="Oslo Sans Office" w:hAnsi="Oslo Sans Office" w:eastAsia="Oslo Sans Office" w:cs="Oslo Sans Office"/>
                <w:sz w:val="22"/>
                <w:szCs w:val="22"/>
              </w:rPr>
              <w:t>Det kreves at leverandøren har erfaring fra oppdrag med</w:t>
            </w:r>
            <w:r w:rsidRPr="26F5E14A" w:rsidR="3670DE5C">
              <w:rPr>
                <w:rFonts w:ascii="Oslo Sans Office" w:hAnsi="Oslo Sans Office" w:eastAsia="Oslo Sans Office" w:cs="Oslo Sans Office"/>
                <w:sz w:val="22"/>
                <w:szCs w:val="22"/>
              </w:rPr>
              <w:t xml:space="preserve"> tilsvarende</w:t>
            </w:r>
            <w:r w:rsidRPr="26F5E14A" w:rsidR="3E2ACE28">
              <w:rPr>
                <w:rFonts w:ascii="Oslo Sans Office" w:hAnsi="Oslo Sans Office" w:eastAsia="Oslo Sans Office" w:cs="Oslo Sans Office"/>
                <w:sz w:val="22"/>
                <w:szCs w:val="22"/>
              </w:rPr>
              <w:t xml:space="preserve"> drifts- og vedlikeholdsansvar av </w:t>
            </w:r>
            <w:r w:rsidRPr="26F5E14A" w:rsidR="4222ECD9">
              <w:rPr>
                <w:rFonts w:ascii="Oslo Sans Office" w:hAnsi="Oslo Sans Office" w:eastAsia="Oslo Sans Office" w:cs="Oslo Sans Office"/>
                <w:sz w:val="22"/>
                <w:szCs w:val="22"/>
              </w:rPr>
              <w:t>bygg hvor det leveres heldøgnstjenester</w:t>
            </w:r>
            <w:r w:rsidRPr="26F5E14A" w:rsidR="023B6A1F">
              <w:rPr>
                <w:rFonts w:ascii="Oslo Sans Office" w:hAnsi="Oslo Sans Office" w:eastAsia="Oslo Sans Office" w:cs="Oslo Sans Office"/>
                <w:sz w:val="22"/>
                <w:szCs w:val="22"/>
              </w:rPr>
              <w:t>.</w:t>
            </w:r>
          </w:p>
        </w:tc>
        <w:tc>
          <w:tcPr>
            <w:tcW w:w="4709"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66E3ABCD" w14:paraId="0CCFF684" w14:textId="296C14F3">
            <w:pPr>
              <w:spacing w:after="0"/>
              <w:rPr>
                <w:rFonts w:ascii="Oslo Sans Office" w:hAnsi="Oslo Sans Office" w:eastAsia="Oslo Sans Office" w:cs="Oslo Sans Office"/>
                <w:sz w:val="22"/>
                <w:szCs w:val="22"/>
              </w:rPr>
            </w:pPr>
          </w:p>
          <w:p w:rsidR="66E3ABCD" w:rsidP="26F5E14A" w:rsidRDefault="66E3ABCD" w14:paraId="646287F3" w14:textId="4D5E0A0E">
            <w:pPr>
              <w:spacing w:after="0"/>
              <w:rPr>
                <w:rFonts w:ascii="Oslo Sans Office" w:hAnsi="Oslo Sans Office" w:eastAsia="Oslo Sans Office" w:cs="Oslo Sans Office"/>
                <w:sz w:val="22"/>
                <w:szCs w:val="22"/>
              </w:rPr>
            </w:pPr>
          </w:p>
          <w:p w:rsidR="66E3ABCD" w:rsidP="26F5E14A" w:rsidRDefault="66E3ABCD" w14:paraId="0783D94F" w14:textId="2C7D422F">
            <w:pPr>
              <w:spacing w:after="0"/>
              <w:rPr>
                <w:rFonts w:ascii="Oslo Sans Office" w:hAnsi="Oslo Sans Office" w:eastAsia="Oslo Sans Office" w:cs="Oslo Sans Office"/>
                <w:sz w:val="22"/>
                <w:szCs w:val="22"/>
              </w:rPr>
            </w:pPr>
          </w:p>
          <w:p w:rsidR="66E3ABCD" w:rsidP="26F5E14A" w:rsidRDefault="66E3ABCD" w14:paraId="7015A766" w14:textId="359489BD">
            <w:pPr>
              <w:spacing w:after="0"/>
              <w:rPr>
                <w:rFonts w:ascii="Oslo Sans Office" w:hAnsi="Oslo Sans Office" w:eastAsia="Oslo Sans Office" w:cs="Oslo Sans Office"/>
                <w:sz w:val="22"/>
                <w:szCs w:val="22"/>
              </w:rPr>
            </w:pPr>
          </w:p>
          <w:p w:rsidR="00503BFB" w:rsidP="26F5E14A" w:rsidRDefault="00503BFB" w14:paraId="32F0B889" w14:textId="77777777">
            <w:pPr>
              <w:spacing w:after="0"/>
              <w:rPr>
                <w:rFonts w:ascii="Oslo Sans Office" w:hAnsi="Oslo Sans Office" w:eastAsia="Oslo Sans Office" w:cs="Oslo Sans Office"/>
                <w:sz w:val="22"/>
                <w:szCs w:val="22"/>
              </w:rPr>
            </w:pPr>
          </w:p>
          <w:p w:rsidR="00FC118E" w:rsidP="26F5E14A" w:rsidRDefault="33C2CD53" w14:paraId="474AAA38" w14:textId="6061903B">
            <w:pPr>
              <w:pStyle w:val="ListParagraph"/>
              <w:numPr>
                <w:ilvl w:val="0"/>
                <w:numId w:val="18"/>
              </w:numPr>
              <w:spacing w:after="0" w:line="240" w:lineRule="auto"/>
              <w:rPr>
                <w:rFonts w:ascii="Oslo Sans Office" w:hAnsi="Oslo Sans Office" w:eastAsia="Oslo Sans Office" w:cs="Oslo Sans Office"/>
                <w:sz w:val="22"/>
                <w:szCs w:val="22"/>
              </w:rPr>
            </w:pPr>
            <w:r w:rsidRPr="26F5E14A" w:rsidR="7457E36C">
              <w:rPr>
                <w:rFonts w:ascii="Oslo Sans Office" w:hAnsi="Oslo Sans Office" w:eastAsia="Oslo Sans Office" w:cs="Oslo Sans Office"/>
                <w:sz w:val="22"/>
                <w:szCs w:val="22"/>
              </w:rPr>
              <w:t>Leverandøren skal levere en liste over relevant erfaring de siste tre årene, inkludert en beskrivelse av oppdragets innhold, tidspunkt, mottaker og omfang/verdi eller for nøkkelpersoner i Leverandørens ledelse kreves det oversikt over og referanser knyttet til relevant erfaring fra tilsvarende oppdrag</w:t>
            </w:r>
            <w:r w:rsidRPr="26F5E14A" w:rsidR="1E7C7235">
              <w:rPr>
                <w:rFonts w:ascii="Oslo Sans Office" w:hAnsi="Oslo Sans Office" w:eastAsia="Oslo Sans Office" w:cs="Oslo Sans Office"/>
                <w:sz w:val="22"/>
                <w:szCs w:val="22"/>
              </w:rPr>
              <w:t xml:space="preserve"> de siste tre år</w:t>
            </w:r>
            <w:r w:rsidRPr="26F5E14A" w:rsidR="7457E36C">
              <w:rPr>
                <w:rFonts w:ascii="Oslo Sans Office" w:hAnsi="Oslo Sans Office" w:eastAsia="Oslo Sans Office" w:cs="Oslo Sans Office"/>
                <w:sz w:val="22"/>
                <w:szCs w:val="22"/>
              </w:rPr>
              <w:t>.</w:t>
            </w:r>
            <w:r w:rsidRPr="26F5E14A" w:rsidR="0E3AB78F">
              <w:rPr>
                <w:rFonts w:ascii="Oslo Sans Office" w:hAnsi="Oslo Sans Office" w:eastAsia="Oslo Sans Office" w:cs="Oslo Sans Office"/>
                <w:sz w:val="22"/>
                <w:szCs w:val="22"/>
              </w:rPr>
              <w:t xml:space="preserve"> Oppdrag på vegne av Oppdragsgiver anses som godkjent erfaring og referanse.</w:t>
            </w:r>
            <w:r w:rsidRPr="26F5E14A" w:rsidR="5138B5AF">
              <w:rPr>
                <w:rFonts w:ascii="Oslo Sans Office" w:hAnsi="Oslo Sans Office" w:eastAsia="Oslo Sans Office" w:cs="Oslo Sans Office"/>
                <w:sz w:val="22"/>
                <w:szCs w:val="22"/>
              </w:rPr>
              <w:t xml:space="preserve"> </w:t>
            </w:r>
          </w:p>
          <w:p w:rsidR="00FC118E" w:rsidP="26F5E14A" w:rsidRDefault="00FC118E" w14:paraId="066630AB" w14:textId="77777777">
            <w:pPr>
              <w:pStyle w:val="ListParagraph"/>
              <w:spacing w:after="0" w:line="240" w:lineRule="auto"/>
              <w:ind w:left="360"/>
              <w:rPr>
                <w:rFonts w:ascii="Oslo Sans Office" w:hAnsi="Oslo Sans Office" w:eastAsia="Oslo Sans Office" w:cs="Oslo Sans Office"/>
                <w:sz w:val="22"/>
                <w:szCs w:val="22"/>
              </w:rPr>
            </w:pPr>
          </w:p>
          <w:p w:rsidRPr="00FC118E" w:rsidR="001163E9" w:rsidP="26F5E14A" w:rsidRDefault="4FF70041" w14:paraId="4F59CAA0" w14:textId="48C4453F">
            <w:pPr>
              <w:pStyle w:val="ListParagraph"/>
              <w:spacing w:after="0" w:line="240" w:lineRule="auto"/>
              <w:ind w:left="360"/>
              <w:rPr>
                <w:rFonts w:ascii="Oslo Sans Office" w:hAnsi="Oslo Sans Office" w:eastAsia="Oslo Sans Office" w:cs="Oslo Sans Office"/>
                <w:sz w:val="22"/>
                <w:szCs w:val="22"/>
              </w:rPr>
            </w:pPr>
            <w:r w:rsidRPr="26F5E14A" w:rsidR="1B4A3B13">
              <w:rPr>
                <w:rFonts w:ascii="Oslo Sans Office" w:hAnsi="Oslo Sans Office" w:eastAsia="Oslo Sans Office" w:cs="Oslo Sans Office"/>
                <w:sz w:val="22"/>
                <w:szCs w:val="22"/>
              </w:rPr>
              <w:t>Leverandøren skal fylle ut en kompetansematrise i tilbudsbrevet som dokumenterer kompetanse innen ansvarsområde</w:t>
            </w:r>
            <w:r w:rsidRPr="26F5E14A" w:rsidR="79D9D801">
              <w:rPr>
                <w:rFonts w:ascii="Oslo Sans Office" w:hAnsi="Oslo Sans Office" w:eastAsia="Oslo Sans Office" w:cs="Oslo Sans Office"/>
                <w:sz w:val="22"/>
                <w:szCs w:val="22"/>
              </w:rPr>
              <w:t>t</w:t>
            </w:r>
            <w:r w:rsidRPr="26F5E14A" w:rsidR="1B4A3B13">
              <w:rPr>
                <w:rFonts w:ascii="Oslo Sans Office" w:hAnsi="Oslo Sans Office" w:eastAsia="Oslo Sans Office" w:cs="Oslo Sans Office"/>
                <w:sz w:val="22"/>
                <w:szCs w:val="22"/>
              </w:rPr>
              <w:t>/fagområde</w:t>
            </w:r>
            <w:r w:rsidRPr="26F5E14A" w:rsidR="79D9D801">
              <w:rPr>
                <w:rFonts w:ascii="Oslo Sans Office" w:hAnsi="Oslo Sans Office" w:eastAsia="Oslo Sans Office" w:cs="Oslo Sans Office"/>
                <w:sz w:val="22"/>
                <w:szCs w:val="22"/>
              </w:rPr>
              <w:t>t</w:t>
            </w:r>
            <w:r w:rsidRPr="26F5E14A" w:rsidR="1B4A3B13">
              <w:rPr>
                <w:rFonts w:ascii="Oslo Sans Office" w:hAnsi="Oslo Sans Office" w:eastAsia="Oslo Sans Office" w:cs="Oslo Sans Office"/>
                <w:sz w:val="22"/>
                <w:szCs w:val="22"/>
              </w:rPr>
              <w:t xml:space="preserve"> og levere organisasjonskart. Det skal ikke leveres inn CV</w:t>
            </w:r>
            <w:r w:rsidRPr="26F5E14A" w:rsidR="1B6A8686">
              <w:rPr>
                <w:rFonts w:ascii="Oslo Sans Office" w:hAnsi="Oslo Sans Office" w:eastAsia="Oslo Sans Office" w:cs="Oslo Sans Office"/>
                <w:sz w:val="22"/>
                <w:szCs w:val="22"/>
              </w:rPr>
              <w:t>’</w:t>
            </w:r>
            <w:r w:rsidRPr="26F5E14A" w:rsidR="1B4A3B13">
              <w:rPr>
                <w:rFonts w:ascii="Oslo Sans Office" w:hAnsi="Oslo Sans Office" w:eastAsia="Oslo Sans Office" w:cs="Oslo Sans Office"/>
                <w:sz w:val="22"/>
                <w:szCs w:val="22"/>
              </w:rPr>
              <w:t>er</w:t>
            </w:r>
            <w:r w:rsidRPr="26F5E14A" w:rsidR="462A45CF">
              <w:rPr>
                <w:rFonts w:ascii="Oslo Sans Office" w:hAnsi="Oslo Sans Office" w:eastAsia="Oslo Sans Office" w:cs="Oslo Sans Office"/>
                <w:sz w:val="22"/>
                <w:szCs w:val="22"/>
              </w:rPr>
              <w:t>, men Oppdragsgiver forbeholder seg retten til å etterspørre dette ved behov.</w:t>
            </w:r>
          </w:p>
          <w:p w:rsidR="00EF5697" w:rsidP="26F5E14A" w:rsidRDefault="00EF5697" w14:paraId="37FC7459" w14:textId="77777777">
            <w:pPr>
              <w:spacing w:after="0" w:line="240" w:lineRule="auto"/>
              <w:rPr>
                <w:rFonts w:ascii="Oslo Sans Office" w:hAnsi="Oslo Sans Office" w:eastAsia="Oslo Sans Office" w:cs="Oslo Sans Office"/>
                <w:sz w:val="22"/>
                <w:szCs w:val="22"/>
              </w:rPr>
            </w:pPr>
          </w:p>
          <w:p w:rsidR="00FC118E" w:rsidP="26F5E14A" w:rsidRDefault="4C9A1A2E" w14:paraId="7AEC57A8" w14:textId="202ED0E5">
            <w:pPr>
              <w:pStyle w:val="ListParagraph"/>
              <w:numPr>
                <w:ilvl w:val="0"/>
                <w:numId w:val="18"/>
              </w:numPr>
              <w:spacing w:after="0" w:line="240" w:lineRule="auto"/>
              <w:rPr>
                <w:rFonts w:ascii="Oslo Sans Office" w:hAnsi="Oslo Sans Office" w:eastAsia="Oslo Sans Office" w:cs="Oslo Sans Office"/>
                <w:sz w:val="22"/>
                <w:szCs w:val="22"/>
              </w:rPr>
            </w:pPr>
            <w:r w:rsidRPr="26F5E14A" w:rsidR="65138195">
              <w:rPr>
                <w:rFonts w:ascii="Oslo Sans Office" w:hAnsi="Oslo Sans Office" w:eastAsia="Oslo Sans Office" w:cs="Oslo Sans Office"/>
                <w:sz w:val="22"/>
                <w:szCs w:val="22"/>
              </w:rPr>
              <w:t>Leverandøren skal i tilbudsbrevet utarbeide en oversikt over og beskrivelse av de mest relevante oppdrag de siste tre årene, inkludert deres verdi, tidspunkt og mottaker eller for nøkkelpersoner i Leverandørens ledelse kreves det oversikt over- og referanser knyttet til relevant erfaring fra tilsvarende oppdrag</w:t>
            </w:r>
            <w:r w:rsidRPr="26F5E14A" w:rsidR="3A68AC69">
              <w:rPr>
                <w:rFonts w:ascii="Oslo Sans Office" w:hAnsi="Oslo Sans Office" w:eastAsia="Oslo Sans Office" w:cs="Oslo Sans Office"/>
                <w:sz w:val="22"/>
                <w:szCs w:val="22"/>
              </w:rPr>
              <w:t xml:space="preserve"> de siste tre år</w:t>
            </w:r>
            <w:r w:rsidRPr="26F5E14A" w:rsidR="65138195">
              <w:rPr>
                <w:rFonts w:ascii="Oslo Sans Office" w:hAnsi="Oslo Sans Office" w:eastAsia="Oslo Sans Office" w:cs="Oslo Sans Office"/>
                <w:sz w:val="22"/>
                <w:szCs w:val="22"/>
              </w:rPr>
              <w:t>.</w:t>
            </w:r>
            <w:r w:rsidRPr="26F5E14A" w:rsidR="48D2D104">
              <w:rPr>
                <w:rFonts w:ascii="Oslo Sans Office" w:hAnsi="Oslo Sans Office" w:eastAsia="Oslo Sans Office" w:cs="Oslo Sans Office"/>
                <w:sz w:val="22"/>
                <w:szCs w:val="22"/>
              </w:rPr>
              <w:t xml:space="preserve"> Oppdrag på vegne av Oppdragsgiver anses som godkjent erfaring og referanse. </w:t>
            </w:r>
          </w:p>
          <w:p w:rsidR="00FC118E" w:rsidP="26F5E14A" w:rsidRDefault="00FC118E" w14:paraId="0C0E704E" w14:textId="77777777">
            <w:pPr>
              <w:pStyle w:val="ListParagraph"/>
              <w:spacing w:after="0" w:line="240" w:lineRule="auto"/>
              <w:ind w:left="360"/>
              <w:rPr>
                <w:rFonts w:ascii="Oslo Sans Office" w:hAnsi="Oslo Sans Office" w:eastAsia="Oslo Sans Office" w:cs="Oslo Sans Office"/>
                <w:sz w:val="22"/>
                <w:szCs w:val="22"/>
              </w:rPr>
            </w:pPr>
          </w:p>
          <w:p w:rsidR="66E3ABCD" w:rsidP="26F5E14A" w:rsidRDefault="5ECA88C0" w14:paraId="56A19A9A" w14:textId="63DEC2A0">
            <w:pPr>
              <w:pStyle w:val="ListParagraph"/>
              <w:spacing w:after="0" w:line="240" w:lineRule="auto"/>
              <w:ind w:left="360"/>
              <w:rPr>
                <w:rFonts w:ascii="Oslo Sans Office" w:hAnsi="Oslo Sans Office" w:eastAsia="Oslo Sans Office" w:cs="Oslo Sans Office"/>
                <w:sz w:val="22"/>
                <w:szCs w:val="22"/>
              </w:rPr>
            </w:pPr>
            <w:r w:rsidRPr="26F5E14A" w:rsidR="31C00624">
              <w:rPr>
                <w:rFonts w:ascii="Oslo Sans Office" w:hAnsi="Oslo Sans Office" w:eastAsia="Oslo Sans Office" w:cs="Oslo Sans Office"/>
                <w:sz w:val="22"/>
                <w:szCs w:val="22"/>
              </w:rPr>
              <w:t>Leverandøren skal fylle ut en kompetansematrise i tilbudsbrevet som dokumenterer kompetanse innen</w:t>
            </w:r>
            <w:r w:rsidRPr="26F5E14A" w:rsidR="57A27056">
              <w:rPr>
                <w:rFonts w:ascii="Oslo Sans Office" w:hAnsi="Oslo Sans Office" w:eastAsia="Oslo Sans Office" w:cs="Oslo Sans Office"/>
                <w:sz w:val="22"/>
                <w:szCs w:val="22"/>
              </w:rPr>
              <w:t xml:space="preserve"> </w:t>
            </w:r>
            <w:r w:rsidRPr="26F5E14A" w:rsidR="31C00624">
              <w:rPr>
                <w:rFonts w:ascii="Oslo Sans Office" w:hAnsi="Oslo Sans Office" w:eastAsia="Oslo Sans Office" w:cs="Oslo Sans Office"/>
                <w:sz w:val="22"/>
                <w:szCs w:val="22"/>
              </w:rPr>
              <w:t>ansvarsområde</w:t>
            </w:r>
            <w:r w:rsidRPr="26F5E14A" w:rsidR="57A27056">
              <w:rPr>
                <w:rFonts w:ascii="Oslo Sans Office" w:hAnsi="Oslo Sans Office" w:eastAsia="Oslo Sans Office" w:cs="Oslo Sans Office"/>
                <w:sz w:val="22"/>
                <w:szCs w:val="22"/>
              </w:rPr>
              <w:t>t</w:t>
            </w:r>
            <w:r w:rsidRPr="26F5E14A" w:rsidR="31C00624">
              <w:rPr>
                <w:rFonts w:ascii="Oslo Sans Office" w:hAnsi="Oslo Sans Office" w:eastAsia="Oslo Sans Office" w:cs="Oslo Sans Office"/>
                <w:sz w:val="22"/>
                <w:szCs w:val="22"/>
              </w:rPr>
              <w:t>/fagområde</w:t>
            </w:r>
            <w:r w:rsidRPr="26F5E14A" w:rsidR="57A27056">
              <w:rPr>
                <w:rFonts w:ascii="Oslo Sans Office" w:hAnsi="Oslo Sans Office" w:eastAsia="Oslo Sans Office" w:cs="Oslo Sans Office"/>
                <w:sz w:val="22"/>
                <w:szCs w:val="22"/>
              </w:rPr>
              <w:t>t</w:t>
            </w:r>
            <w:r w:rsidRPr="26F5E14A" w:rsidR="31C00624">
              <w:rPr>
                <w:rFonts w:ascii="Oslo Sans Office" w:hAnsi="Oslo Sans Office" w:eastAsia="Oslo Sans Office" w:cs="Oslo Sans Office"/>
                <w:sz w:val="22"/>
                <w:szCs w:val="22"/>
              </w:rPr>
              <w:t xml:space="preserve"> og levere organisasjonskart. Det skal ikke leveres inn CV</w:t>
            </w:r>
            <w:r w:rsidRPr="26F5E14A" w:rsidR="1B6A8686">
              <w:rPr>
                <w:rFonts w:ascii="Oslo Sans Office" w:hAnsi="Oslo Sans Office" w:eastAsia="Oslo Sans Office" w:cs="Oslo Sans Office"/>
                <w:sz w:val="22"/>
                <w:szCs w:val="22"/>
              </w:rPr>
              <w:t>’</w:t>
            </w:r>
            <w:r w:rsidRPr="26F5E14A" w:rsidR="31C00624">
              <w:rPr>
                <w:rFonts w:ascii="Oslo Sans Office" w:hAnsi="Oslo Sans Office" w:eastAsia="Oslo Sans Office" w:cs="Oslo Sans Office"/>
                <w:sz w:val="22"/>
                <w:szCs w:val="22"/>
              </w:rPr>
              <w:t>er</w:t>
            </w:r>
            <w:r w:rsidRPr="26F5E14A" w:rsidR="350D7DA3">
              <w:rPr>
                <w:rFonts w:ascii="Oslo Sans Office" w:hAnsi="Oslo Sans Office" w:eastAsia="Oslo Sans Office" w:cs="Oslo Sans Office"/>
                <w:sz w:val="22"/>
                <w:szCs w:val="22"/>
              </w:rPr>
              <w:t>, men Oppdragsgiver forbeholder seg retten til å etterspørre dette ved behov.</w:t>
            </w:r>
          </w:p>
          <w:p w:rsidR="66E3ABCD" w:rsidP="26F5E14A" w:rsidRDefault="66E3ABCD" w14:paraId="2C7F295A" w14:textId="54153C86">
            <w:pPr>
              <w:spacing w:after="0" w:line="240" w:lineRule="auto"/>
              <w:ind w:left="360"/>
              <w:rPr>
                <w:rFonts w:ascii="Oslo Sans Office" w:hAnsi="Oslo Sans Office" w:eastAsia="Oslo Sans Office" w:cs="Oslo Sans Office"/>
                <w:sz w:val="22"/>
                <w:szCs w:val="22"/>
              </w:rPr>
            </w:pPr>
          </w:p>
        </w:tc>
      </w:tr>
      <w:tr w:rsidR="66E3ABCD" w:rsidTr="26F5E14A" w14:paraId="4EDA3435" w14:textId="77777777">
        <w:trPr>
          <w:trHeight w:val="1350"/>
        </w:trPr>
        <w:tc>
          <w:tcPr>
            <w:tcW w:w="4561"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39045B99" w14:textId="7572EC45">
            <w:pPr>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 xml:space="preserve">Leverandør skal ha: </w:t>
            </w:r>
          </w:p>
          <w:p w:rsidR="66E3ABCD" w:rsidP="26F5E14A" w:rsidRDefault="14C5706A" w14:paraId="68D5541E" w14:textId="4556311F">
            <w:pPr>
              <w:pStyle w:val="ListParagraph"/>
              <w:keepNext w:val="1"/>
              <w:numPr>
                <w:ilvl w:val="0"/>
                <w:numId w:val="17"/>
              </w:numPr>
              <w:spacing w:after="0" w:line="240" w:lineRule="auto"/>
              <w:rPr>
                <w:rFonts w:ascii="Oslo Sans Office" w:hAnsi="Oslo Sans Office" w:eastAsia="Oslo Sans Office" w:cs="Oslo Sans Office"/>
                <w:sz w:val="22"/>
                <w:szCs w:val="22"/>
              </w:rPr>
            </w:pPr>
            <w:r w:rsidRPr="26F5E14A" w:rsidR="3E2ACE28">
              <w:rPr>
                <w:rFonts w:ascii="Oslo Sans Office" w:hAnsi="Oslo Sans Office" w:eastAsia="Oslo Sans Office" w:cs="Oslo Sans Office"/>
                <w:sz w:val="22"/>
                <w:szCs w:val="22"/>
              </w:rPr>
              <w:t>Et</w:t>
            </w:r>
            <w:r w:rsidRPr="26F5E14A" w:rsidR="75155036">
              <w:rPr>
                <w:rFonts w:ascii="Oslo Sans Office" w:hAnsi="Oslo Sans Office" w:eastAsia="Oslo Sans Office" w:cs="Oslo Sans Office"/>
                <w:sz w:val="22"/>
                <w:szCs w:val="22"/>
              </w:rPr>
              <w:t xml:space="preserve"> elektronisk</w:t>
            </w:r>
            <w:r w:rsidRPr="26F5E14A" w:rsidR="3E2ACE28">
              <w:rPr>
                <w:rFonts w:ascii="Oslo Sans Office" w:hAnsi="Oslo Sans Office" w:eastAsia="Oslo Sans Office" w:cs="Oslo Sans Office"/>
                <w:sz w:val="22"/>
                <w:szCs w:val="22"/>
              </w:rPr>
              <w:t xml:space="preserve"> internkontrollsystem/ kvalitetssikringssystem som tilfredsstiller kravene i alt lovverk, forskrift, instruks med mer som er gjeldende for virksomheten. Systemet skal vise hvordan virksomhetens aktiviteter planlegges, organiseres, utføres og vedlikeholdes.</w:t>
            </w:r>
          </w:p>
          <w:p w:rsidR="00354465" w:rsidP="26F5E14A" w:rsidRDefault="160A09EE" w14:paraId="6F83FE80" w14:textId="35C77A06">
            <w:pPr>
              <w:pStyle w:val="ListParagraph"/>
              <w:keepNext w:val="1"/>
              <w:numPr>
                <w:ilvl w:val="0"/>
                <w:numId w:val="17"/>
              </w:numPr>
              <w:spacing w:after="0" w:line="240" w:lineRule="auto"/>
              <w:rPr>
                <w:rFonts w:ascii="Oslo Sans Office" w:hAnsi="Oslo Sans Office" w:eastAsia="Oslo Sans Office" w:cs="Oslo Sans Office"/>
                <w:sz w:val="22"/>
                <w:szCs w:val="22"/>
              </w:rPr>
            </w:pPr>
            <w:r w:rsidRPr="26F5E14A" w:rsidR="1091C655">
              <w:rPr>
                <w:rFonts w:ascii="Oslo Sans Office" w:hAnsi="Oslo Sans Office" w:eastAsia="Oslo Sans Office" w:cs="Oslo Sans Office"/>
                <w:sz w:val="22"/>
                <w:szCs w:val="22"/>
              </w:rPr>
              <w:t>Et elektronisk avvikssystem som kan levere løpende rapporter av avvik i Excel- format.</w:t>
            </w:r>
          </w:p>
          <w:p w:rsidRPr="00354465" w:rsidR="66E3ABCD" w:rsidP="26F5E14A" w:rsidRDefault="14C5706A" w14:paraId="1DF12A54" w14:textId="0BAD6E5B">
            <w:pPr>
              <w:pStyle w:val="ListParagraph"/>
              <w:keepNext w:val="1"/>
              <w:numPr>
                <w:ilvl w:val="0"/>
                <w:numId w:val="17"/>
              </w:numPr>
              <w:spacing w:after="0" w:line="240" w:lineRule="auto"/>
              <w:rPr>
                <w:rFonts w:ascii="Oslo Sans Office" w:hAnsi="Oslo Sans Office" w:eastAsia="Oslo Sans Office" w:cs="Oslo Sans Office"/>
                <w:sz w:val="22"/>
                <w:szCs w:val="22"/>
              </w:rPr>
            </w:pPr>
            <w:r w:rsidRPr="26F5E14A" w:rsidR="3E2ACE28">
              <w:rPr>
                <w:rFonts w:ascii="Oslo Sans Office" w:hAnsi="Oslo Sans Office" w:eastAsia="Oslo Sans Office" w:cs="Oslo Sans Office"/>
                <w:sz w:val="22"/>
                <w:szCs w:val="22"/>
              </w:rPr>
              <w:t>Et elektronisk arbeidsplansystem hvor det kan gjøres løpende uttrekk av AML-brudd og faktisk gått bemanning og hvor rapportene kan leveres elektronisk i Excel-format.</w:t>
            </w:r>
          </w:p>
        </w:tc>
        <w:tc>
          <w:tcPr>
            <w:tcW w:w="4709"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100FF701" w14:textId="34778A66">
            <w:pPr>
              <w:pStyle w:val="ListParagraph"/>
              <w:numPr>
                <w:ilvl w:val="0"/>
                <w:numId w:val="16"/>
              </w:numPr>
              <w:spacing w:after="0" w:line="240" w:lineRule="auto"/>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Bekreftelse på at dette vil oppfylles, med en kort redegjørelse som svarer ut presisering nedenfor.</w:t>
            </w:r>
          </w:p>
        </w:tc>
      </w:tr>
    </w:tbl>
    <w:p w:rsidRPr="00FB5530" w:rsidR="00FB5530" w:rsidP="3D280174" w:rsidRDefault="0A2FBF36" w14:paraId="34EB11C7" w14:textId="571F4BD0">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874057430" w:id="1039310030"/>
      <w:r w:rsidRPr="26F5E14A" w:rsidR="200D1E8E">
        <w:rPr>
          <w:rFonts w:ascii="Oslo Sans Office" w:hAnsi="Oslo Sans Office" w:eastAsia="Oslo Sans Office" w:cs="Oslo Sans Office"/>
          <w:b w:val="1"/>
          <w:bCs w:val="1"/>
          <w:color w:val="auto"/>
          <w:sz w:val="22"/>
          <w:szCs w:val="22"/>
        </w:rPr>
        <w:t xml:space="preserve">4.5 </w:t>
      </w:r>
      <w:r w:rsidRPr="26F5E14A" w:rsidR="1E5ED500">
        <w:rPr>
          <w:rFonts w:ascii="Oslo Sans Office" w:hAnsi="Oslo Sans Office" w:eastAsia="Oslo Sans Office" w:cs="Oslo Sans Office"/>
          <w:b w:val="1"/>
          <w:bCs w:val="1"/>
          <w:color w:val="auto"/>
          <w:sz w:val="22"/>
          <w:szCs w:val="22"/>
        </w:rPr>
        <w:t>Presisering av kravet til internkontrollsystem/kvalitetssikringssystem</w:t>
      </w:r>
      <w:bookmarkEnd w:id="1039310030"/>
    </w:p>
    <w:p w:rsidRPr="00FB5530" w:rsidR="00FB5530" w:rsidP="26F5E14A" w:rsidRDefault="3EAE6554" w14:paraId="07BEE719" w14:textId="7334AAB1">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Systemet skal vise hvordan virksomhetens aktiviteter planlegges, organiseres, utføres og vedlikeholdes. Leverandørens internkontrollsystem skal sikre at beboerne får ivaretatt sine grunnleggende behov med respekt for den enkeltes selvbestemmelsesrett, egenverd og livsførsel.</w:t>
      </w:r>
    </w:p>
    <w:p w:rsidRPr="00FB5530" w:rsidR="00FB5530" w:rsidP="26F5E14A" w:rsidRDefault="00FB5530" w14:paraId="799D71D0" w14:textId="0240420E">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7049734" w14:textId="29B52EA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Systemet skal gjenspeile hvordan det sikres at beboerne skal oppleve respekt, forutsigbarhet, kontinuitet og trygghet i forhold til tjenestetilbudet.</w:t>
      </w:r>
    </w:p>
    <w:p w:rsidRPr="00FB5530" w:rsidR="00FB5530" w:rsidP="26F5E14A" w:rsidRDefault="00FB5530" w14:paraId="356D3389" w14:textId="7639545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F586984" w14:textId="74CF1822">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Dersom underleverandører benyttes, skal underleverandørenes internkontrollsystem tilsvarende inneholde de prosedyrene som er aktuelle for den tjenesten de yter.</w:t>
      </w:r>
    </w:p>
    <w:p w:rsidRPr="00FB5530" w:rsidR="00FB5530" w:rsidP="26F5E14A" w:rsidRDefault="00FB5530" w14:paraId="155786B7" w14:textId="08E8E56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757A1A2C" w14:textId="1A476506">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har rett til innsyn i alle deler av internkontrollsystemet, og vil avkreve rapporter som viser hvordan systemet fungerer hos Leverandøren.</w:t>
      </w:r>
    </w:p>
    <w:p w:rsidRPr="00FB5530" w:rsidR="00FB5530" w:rsidP="3D280174" w:rsidRDefault="7B530404" w14:paraId="7E805028" w14:textId="67C50EF1">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43036943" w:id="1019282704"/>
      <w:r w:rsidRPr="26F5E14A" w:rsidR="60D34BEB">
        <w:rPr>
          <w:rFonts w:ascii="Oslo Sans Office" w:hAnsi="Oslo Sans Office" w:eastAsia="Oslo Sans Office" w:cs="Oslo Sans Office"/>
          <w:b w:val="1"/>
          <w:bCs w:val="1"/>
          <w:color w:val="auto"/>
          <w:sz w:val="22"/>
          <w:szCs w:val="22"/>
        </w:rPr>
        <w:t xml:space="preserve">4.6 </w:t>
      </w:r>
      <w:r w:rsidRPr="26F5E14A" w:rsidR="1E5ED500">
        <w:rPr>
          <w:rFonts w:ascii="Oslo Sans Office" w:hAnsi="Oslo Sans Office" w:eastAsia="Oslo Sans Office" w:cs="Oslo Sans Office"/>
          <w:b w:val="1"/>
          <w:bCs w:val="1"/>
          <w:color w:val="auto"/>
          <w:sz w:val="22"/>
          <w:szCs w:val="22"/>
        </w:rPr>
        <w:t>Skatteattest</w:t>
      </w:r>
      <w:bookmarkEnd w:id="1019282704"/>
    </w:p>
    <w:p w:rsidRPr="00FB5530" w:rsidR="00FB5530" w:rsidP="26F5E14A" w:rsidRDefault="3EAE6554" w14:paraId="72FE1A40" w14:textId="018AD63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Valgte leverandør skal på forespørsel levere skatteattest for merverdiavgift og skatteattest for skatt. Dette gjelder bare dersom valgte leverandør er norsk.</w:t>
      </w:r>
    </w:p>
    <w:p w:rsidRPr="00FB5530" w:rsidR="00FB5530" w:rsidP="26F5E14A" w:rsidRDefault="00FB5530" w14:paraId="447ADA7E" w14:textId="1C1D5FC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3479F321" w14:textId="43EBAF09">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Skatteattesten skal ikke være eldre enn 6 måneder regnet fra fristen for å levere forespørsel om å delta i konkurransen.</w:t>
      </w:r>
    </w:p>
    <w:p w:rsidRPr="00FB5530" w:rsidR="00FB5530" w:rsidP="26F5E14A" w:rsidRDefault="00FB5530" w14:paraId="458B3F4E" w14:textId="0732B7DB">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7E47BBE" w14:textId="22FEF4D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Manglende oppfyllelse av skatte- og avgiftsforpliktelser kan medføre avvisning. Tildelingen av kontrakt er ikke endelig før det foreligger en vurdering av de innhentede opplysninger som viser at skatte- og avgiftsmessige forpliktelser er oppfylt. </w:t>
      </w:r>
    </w:p>
    <w:p w:rsidRPr="00FB5530" w:rsidR="00FB5530" w:rsidP="3D280174" w:rsidRDefault="0318E2E0" w14:paraId="4F416DA5" w14:textId="5F8047CD">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391929659" w:id="465141634"/>
      <w:r w:rsidRPr="26F5E14A" w:rsidR="3A108F09">
        <w:rPr>
          <w:rFonts w:ascii="Oslo Sans Office" w:hAnsi="Oslo Sans Office" w:eastAsia="Oslo Sans Office" w:cs="Oslo Sans Office"/>
          <w:b w:val="1"/>
          <w:bCs w:val="1"/>
          <w:color w:val="auto"/>
          <w:sz w:val="22"/>
          <w:szCs w:val="22"/>
        </w:rPr>
        <w:t xml:space="preserve">4.7 </w:t>
      </w:r>
      <w:r w:rsidRPr="26F5E14A" w:rsidR="1E5ED500">
        <w:rPr>
          <w:rFonts w:ascii="Oslo Sans Office" w:hAnsi="Oslo Sans Office" w:eastAsia="Oslo Sans Office" w:cs="Oslo Sans Office"/>
          <w:b w:val="1"/>
          <w:bCs w:val="1"/>
          <w:color w:val="auto"/>
          <w:sz w:val="22"/>
          <w:szCs w:val="22"/>
        </w:rPr>
        <w:t>Signert fullmakt for innhenting av utvidet skatteattest</w:t>
      </w:r>
      <w:bookmarkEnd w:id="465141634"/>
    </w:p>
    <w:p w:rsidRPr="00FB5530" w:rsidR="00FB5530" w:rsidP="26F5E14A" w:rsidRDefault="3EAE6554" w14:paraId="64B5EFED" w14:textId="1C1A181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Valgte leverandør må signere</w:t>
      </w:r>
      <w:r w:rsidRPr="26F5E14A" w:rsidR="3E02723D">
        <w:rPr>
          <w:rFonts w:ascii="Oslo Sans Office" w:hAnsi="Oslo Sans Office" w:eastAsia="Oslo Sans Office" w:cs="Oslo Sans Office"/>
          <w:color w:val="000000" w:themeColor="text1" w:themeTint="FF" w:themeShade="FF"/>
          <w:sz w:val="22"/>
          <w:szCs w:val="22"/>
        </w:rPr>
        <w:t xml:space="preserve"> </w:t>
      </w:r>
      <w:r w:rsidRPr="26F5E14A" w:rsidR="1E5ED500">
        <w:rPr>
          <w:rFonts w:ascii="Oslo Sans Office" w:hAnsi="Oslo Sans Office" w:eastAsia="Oslo Sans Office" w:cs="Oslo Sans Office"/>
          <w:color w:val="000000" w:themeColor="text1" w:themeTint="FF" w:themeShade="FF"/>
          <w:sz w:val="22"/>
          <w:szCs w:val="22"/>
        </w:rPr>
        <w:t xml:space="preserve">fullmakt som gir Oslo kommune utvidet rett til et ubegrenset antall ganger å innhente opplysninger om leverandørers/underleverandørers skatte- og avgiftsmessige forhold. Fullmakten oversendes med tildelingsbrevet og skal signeres før </w:t>
      </w:r>
      <w:r w:rsidRPr="26F5E14A" w:rsidR="779F954A">
        <w:rPr>
          <w:rFonts w:ascii="Oslo Sans Office" w:hAnsi="Oslo Sans Office" w:eastAsia="Oslo Sans Office" w:cs="Oslo Sans Office"/>
          <w:color w:val="000000" w:themeColor="text1" w:themeTint="FF" w:themeShade="FF"/>
          <w:sz w:val="22"/>
          <w:szCs w:val="22"/>
        </w:rPr>
        <w:t>kontraktsignering</w:t>
      </w:r>
      <w:r w:rsidRPr="26F5E14A" w:rsidR="1E5ED500">
        <w:rPr>
          <w:rFonts w:ascii="Oslo Sans Office" w:hAnsi="Oslo Sans Office" w:eastAsia="Oslo Sans Office" w:cs="Oslo Sans Office"/>
          <w:color w:val="000000" w:themeColor="text1" w:themeTint="FF" w:themeShade="FF"/>
          <w:sz w:val="22"/>
          <w:szCs w:val="22"/>
        </w:rPr>
        <w:t xml:space="preserve">. </w:t>
      </w:r>
    </w:p>
    <w:p w:rsidR="6FC19FE9" w:rsidP="3DE1C85E" w:rsidRDefault="6FC19FE9" w14:paraId="693FD839" w14:textId="54F0B409">
      <w:pPr>
        <w:spacing w:after="0"/>
        <w:rPr>
          <w:rFonts w:ascii="Oslo Sans Office" w:hAnsi="Oslo Sans Office" w:eastAsia="Oslo Sans Office" w:cs="Oslo Sans Office"/>
        </w:rPr>
      </w:pPr>
    </w:p>
    <w:p w:rsidRPr="00FB5530" w:rsidR="00FB5530" w:rsidP="3DE1C85E" w:rsidRDefault="375CB808" w14:paraId="5BC1C1F5" w14:textId="4E255AD7">
      <w:pPr>
        <w:pStyle w:val="Hovedoverskrifter"/>
      </w:pPr>
      <w:bookmarkStart w:name="_Toc744567888" w:id="677018915"/>
      <w:r w:rsidR="189F4310">
        <w:rPr/>
        <w:t xml:space="preserve">5. </w:t>
      </w:r>
      <w:r w:rsidR="469D16DD">
        <w:rPr/>
        <w:t>TILDELING</w:t>
      </w:r>
      <w:bookmarkEnd w:id="677018915"/>
    </w:p>
    <w:p w:rsidRPr="00FB5530" w:rsidR="00FB5530" w:rsidP="6FC19FE9" w:rsidRDefault="29195133" w14:paraId="5169147E" w14:textId="4441FC85">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666224139" w:id="736447001"/>
      <w:r w:rsidRPr="26F5E14A" w:rsidR="487E122B">
        <w:rPr>
          <w:rFonts w:ascii="Oslo Sans Office" w:hAnsi="Oslo Sans Office" w:eastAsia="Oslo Sans Office" w:cs="Oslo Sans Office"/>
          <w:b w:val="1"/>
          <w:bCs w:val="1"/>
          <w:color w:val="auto"/>
          <w:sz w:val="22"/>
          <w:szCs w:val="22"/>
        </w:rPr>
        <w:t xml:space="preserve">5.1 </w:t>
      </w:r>
      <w:r w:rsidRPr="26F5E14A" w:rsidR="1E5ED500">
        <w:rPr>
          <w:rFonts w:ascii="Oslo Sans Office" w:hAnsi="Oslo Sans Office" w:eastAsia="Oslo Sans Office" w:cs="Oslo Sans Office"/>
          <w:b w:val="1"/>
          <w:bCs w:val="1"/>
          <w:color w:val="auto"/>
          <w:sz w:val="22"/>
          <w:szCs w:val="22"/>
        </w:rPr>
        <w:t>Tildelingskriterier</w:t>
      </w:r>
      <w:bookmarkEnd w:id="736447001"/>
    </w:p>
    <w:p w:rsidRPr="00FB5530" w:rsidR="00FB5530" w:rsidP="26F5E14A" w:rsidRDefault="3EAE6554" w14:paraId="7F0E6C00" w14:textId="5686E681">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Tildelingen skjer på basis av hvilket tilbud som har det beste forholdet mellom pris og kvalitet, basert på de kriterier som fremgår av nedenstående tabell.</w:t>
      </w:r>
    </w:p>
    <w:tbl>
      <w:tblPr>
        <w:tblW w:w="9398" w:type="dxa"/>
        <w:tblBorders>
          <w:top w:val="single" w:color="auto" w:sz="6" w:space="0"/>
          <w:left w:val="single" w:color="auto" w:sz="6" w:space="0"/>
          <w:bottom w:val="single" w:color="auto" w:sz="6" w:space="0"/>
          <w:right w:val="single" w:color="auto" w:sz="6" w:space="0"/>
        </w:tblBorders>
        <w:tblLayout w:type="fixed"/>
        <w:tblLook w:val="01E0" w:firstRow="1" w:lastRow="1" w:firstColumn="1" w:lastColumn="1" w:noHBand="0" w:noVBand="0"/>
      </w:tblPr>
      <w:tblGrid>
        <w:gridCol w:w="1860"/>
        <w:gridCol w:w="990"/>
        <w:gridCol w:w="3480"/>
        <w:gridCol w:w="3068"/>
      </w:tblGrid>
      <w:tr w:rsidR="66E3ABCD" w:rsidTr="26F5E14A" w14:paraId="20463952" w14:textId="77777777">
        <w:trPr>
          <w:trHeight w:val="300"/>
        </w:trPr>
        <w:tc>
          <w:tcPr>
            <w:tcW w:w="186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4AF19771" w14:textId="41EF9BF1">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A: KRITERIUM</w:t>
            </w:r>
          </w:p>
        </w:tc>
        <w:tc>
          <w:tcPr>
            <w:tcW w:w="99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6F51C055" w14:textId="2A0919B5">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B: VEKT</w:t>
            </w:r>
          </w:p>
        </w:tc>
        <w:tc>
          <w:tcPr>
            <w:tcW w:w="3480"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0BA8E4EE" w14:textId="4F81A2E9">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C: SUBKRITERIUM</w:t>
            </w:r>
          </w:p>
        </w:tc>
        <w:tc>
          <w:tcPr>
            <w:tcW w:w="3068" w:type="dxa"/>
            <w:tcBorders>
              <w:top w:val="single" w:color="auto" w:sz="6" w:space="0"/>
              <w:left w:val="single" w:color="auto" w:sz="6" w:space="0"/>
              <w:bottom w:val="single" w:color="auto" w:sz="6" w:space="0"/>
              <w:right w:val="single" w:color="auto" w:sz="6" w:space="0"/>
            </w:tcBorders>
            <w:shd w:val="clear" w:color="auto" w:fill="F8F0DD" w:themeFill="background2"/>
            <w:tcMar>
              <w:left w:w="105" w:type="dxa"/>
              <w:right w:w="105" w:type="dxa"/>
            </w:tcMar>
            <w:vAlign w:val="center"/>
          </w:tcPr>
          <w:p w:rsidR="66E3ABCD" w:rsidP="26F5E14A" w:rsidRDefault="33A34840" w14:paraId="4F4DEE85" w14:textId="33CBB1CE">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b w:val="1"/>
                <w:bCs w:val="1"/>
                <w:sz w:val="22"/>
                <w:szCs w:val="22"/>
              </w:rPr>
              <w:t>D: DOKUMENTASJON</w:t>
            </w:r>
          </w:p>
        </w:tc>
      </w:tr>
      <w:tr w:rsidR="66E3ABCD" w:rsidTr="26F5E14A" w14:paraId="5061EF4D" w14:textId="77777777">
        <w:trPr>
          <w:trHeight w:val="300"/>
        </w:trPr>
        <w:tc>
          <w:tcPr>
            <w:tcW w:w="186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64F120AE" w14:paraId="00628715" w14:textId="07967FC2">
            <w:pPr>
              <w:keepNext w:val="1"/>
              <w:spacing w:after="0"/>
              <w:rPr>
                <w:rFonts w:ascii="Oslo Sans Office" w:hAnsi="Oslo Sans Office" w:eastAsia="Oslo Sans Office" w:cs="Oslo Sans Office"/>
                <w:sz w:val="22"/>
                <w:szCs w:val="22"/>
              </w:rPr>
            </w:pPr>
            <w:r w:rsidRPr="26F5E14A" w:rsidR="5C3E3288">
              <w:rPr>
                <w:rFonts w:ascii="Oslo Sans Office" w:hAnsi="Oslo Sans Office" w:eastAsia="Oslo Sans Office" w:cs="Oslo Sans Office"/>
                <w:sz w:val="22"/>
                <w:szCs w:val="22"/>
              </w:rPr>
              <w:t>1. Kvalitet på tjenesteyting</w:t>
            </w:r>
          </w:p>
          <w:p w:rsidR="66E3ABCD" w:rsidP="26F5E14A" w:rsidRDefault="66E3ABCD" w14:paraId="530B9FE0" w14:textId="3F266060">
            <w:pPr>
              <w:keepNext w:val="1"/>
              <w:spacing w:after="0"/>
              <w:rPr>
                <w:rFonts w:ascii="Oslo Sans Office" w:hAnsi="Oslo Sans Office" w:eastAsia="Oslo Sans Office" w:cs="Oslo Sans Office"/>
                <w:sz w:val="22"/>
                <w:szCs w:val="22"/>
              </w:rPr>
            </w:pPr>
          </w:p>
          <w:p w:rsidR="66E3ABCD" w:rsidP="26F5E14A" w:rsidRDefault="66E3ABCD" w14:paraId="6618F0FC" w14:textId="5E9B69C2">
            <w:pPr>
              <w:keepNext w:val="1"/>
              <w:spacing w:after="0"/>
              <w:rPr>
                <w:rFonts w:ascii="Oslo Sans Office" w:hAnsi="Oslo Sans Office" w:eastAsia="Oslo Sans Office" w:cs="Oslo Sans Office"/>
                <w:sz w:val="22"/>
                <w:szCs w:val="22"/>
              </w:rPr>
            </w:pPr>
          </w:p>
        </w:tc>
        <w:tc>
          <w:tcPr>
            <w:tcW w:w="99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7E5F9022" w14:paraId="2F66CCA8" w14:textId="7796702F">
            <w:pPr>
              <w:keepNext w:val="1"/>
              <w:spacing w:after="0"/>
              <w:rPr>
                <w:rFonts w:ascii="Oslo Sans Office" w:hAnsi="Oslo Sans Office" w:eastAsia="Oslo Sans Office" w:cs="Oslo Sans Office"/>
                <w:b w:val="1"/>
                <w:bCs w:val="1"/>
                <w:sz w:val="22"/>
                <w:szCs w:val="22"/>
              </w:rPr>
            </w:pPr>
            <w:r w:rsidRPr="26F5E14A" w:rsidR="3F5BC33D">
              <w:rPr>
                <w:rFonts w:ascii="Oslo Sans Office" w:hAnsi="Oslo Sans Office" w:eastAsia="Oslo Sans Office" w:cs="Oslo Sans Office"/>
                <w:b w:val="1"/>
                <w:bCs w:val="1"/>
                <w:sz w:val="22"/>
                <w:szCs w:val="22"/>
              </w:rPr>
              <w:t>60</w:t>
            </w:r>
            <w:r w:rsidRPr="26F5E14A" w:rsidR="2C267694">
              <w:rPr>
                <w:rFonts w:ascii="Oslo Sans Office" w:hAnsi="Oslo Sans Office" w:eastAsia="Oslo Sans Office" w:cs="Oslo Sans Office"/>
                <w:b w:val="1"/>
                <w:bCs w:val="1"/>
                <w:sz w:val="22"/>
                <w:szCs w:val="22"/>
              </w:rPr>
              <w:t xml:space="preserve"> %</w:t>
            </w:r>
          </w:p>
          <w:p w:rsidR="66E3ABCD" w:rsidP="26F5E14A" w:rsidRDefault="66E3ABCD" w14:paraId="4D35B642" w14:textId="2C3F387A">
            <w:pPr>
              <w:keepNext w:val="1"/>
              <w:spacing w:after="0"/>
              <w:rPr>
                <w:rFonts w:ascii="Oslo Sans Office" w:hAnsi="Oslo Sans Office" w:eastAsia="Oslo Sans Office" w:cs="Oslo Sans Office"/>
                <w:sz w:val="22"/>
                <w:szCs w:val="22"/>
              </w:rPr>
            </w:pPr>
          </w:p>
          <w:p w:rsidR="66E3ABCD" w:rsidP="26F5E14A" w:rsidRDefault="2DA03C3E" w14:paraId="48F6EFCD" w14:textId="5D72C40D">
            <w:pPr>
              <w:keepNext w:val="1"/>
              <w:spacing w:after="0"/>
              <w:rPr>
                <w:rFonts w:ascii="Oslo Sans Office" w:hAnsi="Oslo Sans Office" w:eastAsia="Oslo Sans Office" w:cs="Oslo Sans Office"/>
                <w:sz w:val="22"/>
                <w:szCs w:val="22"/>
              </w:rPr>
            </w:pPr>
            <w:r w:rsidRPr="26F5E14A" w:rsidR="796D3293">
              <w:rPr>
                <w:rFonts w:ascii="Oslo Sans Office" w:hAnsi="Oslo Sans Office" w:eastAsia="Oslo Sans Office" w:cs="Oslo Sans Office"/>
                <w:sz w:val="22"/>
                <w:szCs w:val="22"/>
              </w:rPr>
              <w:t>95</w:t>
            </w:r>
            <w:r w:rsidRPr="26F5E14A" w:rsidR="796D3293">
              <w:rPr>
                <w:rFonts w:ascii="Oslo Sans Office" w:hAnsi="Oslo Sans Office" w:eastAsia="Oslo Sans Office" w:cs="Oslo Sans Office"/>
                <w:sz w:val="22"/>
                <w:szCs w:val="22"/>
              </w:rPr>
              <w:t xml:space="preserve"> </w:t>
            </w:r>
            <w:r w:rsidRPr="26F5E14A" w:rsidR="796D3293">
              <w:rPr>
                <w:rFonts w:ascii="Oslo Sans Office" w:hAnsi="Oslo Sans Office" w:eastAsia="Oslo Sans Office" w:cs="Oslo Sans Office"/>
                <w:sz w:val="22"/>
                <w:szCs w:val="22"/>
              </w:rPr>
              <w:t>%</w:t>
            </w:r>
          </w:p>
          <w:p w:rsidR="66E3ABCD" w:rsidP="26F5E14A" w:rsidRDefault="66E3ABCD" w14:paraId="58F22C5C" w14:textId="6CE0559F">
            <w:pPr>
              <w:keepNext w:val="1"/>
              <w:spacing w:after="0"/>
              <w:rPr>
                <w:rFonts w:ascii="Oslo Sans Office" w:hAnsi="Oslo Sans Office" w:eastAsia="Oslo Sans Office" w:cs="Oslo Sans Office"/>
                <w:sz w:val="22"/>
                <w:szCs w:val="22"/>
              </w:rPr>
            </w:pPr>
          </w:p>
          <w:p w:rsidR="66E3ABCD" w:rsidP="26F5E14A" w:rsidRDefault="66E3ABCD" w14:paraId="433DA758" w14:textId="3F81CFF8">
            <w:pPr>
              <w:keepNext w:val="1"/>
              <w:spacing w:after="0"/>
              <w:rPr>
                <w:rFonts w:ascii="Oslo Sans Office" w:hAnsi="Oslo Sans Office" w:eastAsia="Oslo Sans Office" w:cs="Oslo Sans Office"/>
                <w:sz w:val="22"/>
                <w:szCs w:val="22"/>
              </w:rPr>
            </w:pPr>
          </w:p>
          <w:p w:rsidR="66E3ABCD" w:rsidP="26F5E14A" w:rsidRDefault="66E3ABCD" w14:paraId="347395AC" w14:textId="34E48F57">
            <w:pPr>
              <w:keepNext w:val="1"/>
              <w:spacing w:after="0"/>
              <w:rPr>
                <w:rFonts w:ascii="Oslo Sans Office" w:hAnsi="Oslo Sans Office" w:eastAsia="Oslo Sans Office" w:cs="Oslo Sans Office"/>
                <w:sz w:val="22"/>
                <w:szCs w:val="22"/>
              </w:rPr>
            </w:pPr>
          </w:p>
          <w:p w:rsidR="66E3ABCD" w:rsidP="26F5E14A" w:rsidRDefault="66E3ABCD" w14:paraId="2376F690" w14:textId="44D0E367">
            <w:pPr>
              <w:keepNext w:val="1"/>
              <w:spacing w:after="0"/>
              <w:rPr>
                <w:rFonts w:ascii="Oslo Sans Office" w:hAnsi="Oslo Sans Office" w:eastAsia="Oslo Sans Office" w:cs="Oslo Sans Office"/>
                <w:sz w:val="22"/>
                <w:szCs w:val="22"/>
              </w:rPr>
            </w:pPr>
          </w:p>
          <w:p w:rsidR="66E3ABCD" w:rsidP="26F5E14A" w:rsidRDefault="66E3ABCD" w14:paraId="094AD2AB" w14:textId="18F51513">
            <w:pPr>
              <w:keepNext w:val="1"/>
              <w:spacing w:after="0"/>
              <w:rPr>
                <w:rFonts w:ascii="Oslo Sans Office" w:hAnsi="Oslo Sans Office" w:eastAsia="Oslo Sans Office" w:cs="Oslo Sans Office"/>
                <w:sz w:val="22"/>
                <w:szCs w:val="22"/>
              </w:rPr>
            </w:pPr>
          </w:p>
          <w:p w:rsidR="66E3ABCD" w:rsidP="26F5E14A" w:rsidRDefault="66E3ABCD" w14:paraId="1293BCC4" w14:textId="17D2A6BA">
            <w:pPr>
              <w:keepNext w:val="1"/>
              <w:spacing w:after="0"/>
              <w:rPr>
                <w:rFonts w:ascii="Oslo Sans Office" w:hAnsi="Oslo Sans Office" w:eastAsia="Oslo Sans Office" w:cs="Oslo Sans Office"/>
                <w:sz w:val="22"/>
                <w:szCs w:val="22"/>
              </w:rPr>
            </w:pPr>
          </w:p>
          <w:p w:rsidR="66E3ABCD" w:rsidP="26F5E14A" w:rsidRDefault="66E3ABCD" w14:paraId="54BD9EF8" w14:textId="4054200D">
            <w:pPr>
              <w:keepNext w:val="1"/>
              <w:spacing w:after="0"/>
              <w:rPr>
                <w:rFonts w:ascii="Oslo Sans Office" w:hAnsi="Oslo Sans Office" w:eastAsia="Oslo Sans Office" w:cs="Oslo Sans Office"/>
                <w:sz w:val="22"/>
                <w:szCs w:val="22"/>
              </w:rPr>
            </w:pPr>
          </w:p>
          <w:p w:rsidR="66E3ABCD" w:rsidP="26F5E14A" w:rsidRDefault="66E3ABCD" w14:paraId="63D4D9D6" w14:textId="3E1B84E2">
            <w:pPr>
              <w:keepNext w:val="1"/>
              <w:spacing w:after="0"/>
              <w:rPr>
                <w:rFonts w:ascii="Oslo Sans Office" w:hAnsi="Oslo Sans Office" w:eastAsia="Oslo Sans Office" w:cs="Oslo Sans Office"/>
                <w:sz w:val="22"/>
                <w:szCs w:val="22"/>
              </w:rPr>
            </w:pPr>
          </w:p>
          <w:p w:rsidR="66E3ABCD" w:rsidP="26F5E14A" w:rsidRDefault="2DA03C3E" w14:paraId="5661402F" w14:textId="5147F6CB">
            <w:pPr>
              <w:keepNext w:val="1"/>
              <w:spacing w:after="0"/>
              <w:rPr>
                <w:rFonts w:ascii="Oslo Sans Office" w:hAnsi="Oslo Sans Office" w:eastAsia="Oslo Sans Office" w:cs="Oslo Sans Office"/>
                <w:sz w:val="22"/>
                <w:szCs w:val="22"/>
              </w:rPr>
            </w:pPr>
            <w:r w:rsidRPr="26F5E14A" w:rsidR="796D3293">
              <w:rPr>
                <w:rFonts w:ascii="Oslo Sans Office" w:hAnsi="Oslo Sans Office" w:eastAsia="Oslo Sans Office" w:cs="Oslo Sans Office"/>
                <w:sz w:val="22"/>
                <w:szCs w:val="22"/>
              </w:rPr>
              <w:t>5</w:t>
            </w:r>
            <w:r w:rsidRPr="26F5E14A" w:rsidR="796D3293">
              <w:rPr>
                <w:rFonts w:ascii="Oslo Sans Office" w:hAnsi="Oslo Sans Office" w:eastAsia="Oslo Sans Office" w:cs="Oslo Sans Office"/>
                <w:sz w:val="22"/>
                <w:szCs w:val="22"/>
              </w:rPr>
              <w:t xml:space="preserve"> </w:t>
            </w:r>
            <w:r w:rsidRPr="26F5E14A" w:rsidR="796D3293">
              <w:rPr>
                <w:rFonts w:ascii="Oslo Sans Office" w:hAnsi="Oslo Sans Office" w:eastAsia="Oslo Sans Office" w:cs="Oslo Sans Office"/>
                <w:sz w:val="22"/>
                <w:szCs w:val="22"/>
              </w:rPr>
              <w:t>%</w:t>
            </w:r>
          </w:p>
        </w:tc>
        <w:tc>
          <w:tcPr>
            <w:tcW w:w="348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66E3ABCD" w14:paraId="5CE3EA56" w14:textId="756C47C7">
            <w:pPr>
              <w:keepNext w:val="1"/>
              <w:spacing w:after="0"/>
              <w:rPr>
                <w:rFonts w:ascii="Oslo Sans Office" w:hAnsi="Oslo Sans Office" w:eastAsia="Oslo Sans Office" w:cs="Oslo Sans Office"/>
                <w:b w:val="1"/>
                <w:bCs w:val="1"/>
                <w:sz w:val="22"/>
                <w:szCs w:val="22"/>
              </w:rPr>
            </w:pPr>
          </w:p>
          <w:p w:rsidR="66E3ABCD" w:rsidP="26F5E14A" w:rsidRDefault="66E3ABCD" w14:paraId="3F1F8084" w14:textId="35DBE3FA">
            <w:pPr>
              <w:keepNext w:val="1"/>
              <w:spacing w:after="0"/>
              <w:rPr>
                <w:rFonts w:ascii="Oslo Sans Office" w:hAnsi="Oslo Sans Office" w:eastAsia="Oslo Sans Office" w:cs="Oslo Sans Office"/>
                <w:b w:val="1"/>
                <w:bCs w:val="1"/>
                <w:sz w:val="22"/>
                <w:szCs w:val="22"/>
              </w:rPr>
            </w:pPr>
          </w:p>
          <w:p w:rsidR="66E3ABCD" w:rsidP="26F5E14A" w:rsidRDefault="394EFDED" w14:paraId="08ADE821" w14:textId="08FE5D28">
            <w:pPr>
              <w:keepNext w:val="1"/>
              <w:spacing w:after="0"/>
              <w:rPr>
                <w:rFonts w:ascii="Oslo Sans Office" w:hAnsi="Oslo Sans Office" w:eastAsia="Oslo Sans Office" w:cs="Oslo Sans Office"/>
                <w:b w:val="1"/>
                <w:bCs w:val="1"/>
                <w:sz w:val="22"/>
                <w:szCs w:val="22"/>
              </w:rPr>
            </w:pPr>
            <w:r w:rsidRPr="26F5E14A" w:rsidR="48980ECD">
              <w:rPr>
                <w:rFonts w:ascii="Oslo Sans Office" w:hAnsi="Oslo Sans Office" w:eastAsia="Oslo Sans Office" w:cs="Oslo Sans Office"/>
                <w:b w:val="1"/>
                <w:bCs w:val="1"/>
                <w:sz w:val="22"/>
                <w:szCs w:val="22"/>
              </w:rPr>
              <w:t>Drift av langtidsplasser:</w:t>
            </w:r>
          </w:p>
          <w:p w:rsidR="66E3ABCD" w:rsidP="26F5E14A" w:rsidRDefault="1168644A" w14:paraId="54542E14" w14:textId="2B314BED">
            <w:pPr>
              <w:pStyle w:val="ListParagraph"/>
              <w:keepNext w:val="1"/>
              <w:numPr>
                <w:ilvl w:val="0"/>
                <w:numId w:val="1"/>
              </w:numPr>
              <w:spacing w:after="0"/>
              <w:rPr>
                <w:rFonts w:ascii="Oslo Sans Office" w:hAnsi="Oslo Sans Office" w:eastAsia="Oslo Sans Office" w:cs="Oslo Sans Office"/>
                <w:sz w:val="22"/>
                <w:szCs w:val="22"/>
              </w:rPr>
            </w:pPr>
            <w:r w:rsidRPr="26F5E14A" w:rsidR="4C1DC287">
              <w:rPr>
                <w:rFonts w:ascii="Oslo Sans Office" w:hAnsi="Oslo Sans Office" w:eastAsia="Oslo Sans Office" w:cs="Oslo Sans Office"/>
                <w:sz w:val="22"/>
                <w:szCs w:val="22"/>
              </w:rPr>
              <w:t xml:space="preserve">Beboere og pårørende </w:t>
            </w:r>
          </w:p>
          <w:p w:rsidR="66E3ABCD" w:rsidP="26F5E14A" w:rsidRDefault="1168644A" w14:paraId="295C4815" w14:textId="4D00B31D">
            <w:pPr>
              <w:pStyle w:val="ListParagraph"/>
              <w:keepNext w:val="1"/>
              <w:numPr>
                <w:ilvl w:val="0"/>
                <w:numId w:val="1"/>
              </w:numPr>
              <w:spacing w:after="0"/>
              <w:rPr>
                <w:rFonts w:ascii="Oslo Sans Office" w:hAnsi="Oslo Sans Office" w:eastAsia="Oslo Sans Office" w:cs="Oslo Sans Office"/>
                <w:sz w:val="22"/>
                <w:szCs w:val="22"/>
              </w:rPr>
            </w:pPr>
            <w:r w:rsidRPr="26F5E14A" w:rsidR="4C1DC287">
              <w:rPr>
                <w:rFonts w:ascii="Oslo Sans Office" w:hAnsi="Oslo Sans Office" w:eastAsia="Oslo Sans Office" w:cs="Oslo Sans Office"/>
                <w:sz w:val="22"/>
                <w:szCs w:val="22"/>
              </w:rPr>
              <w:t>Organisering av tjenesten ved hjelp av medarbeidere, digitalisering og automatisering</w:t>
            </w:r>
          </w:p>
          <w:p w:rsidRPr="008142BC" w:rsidR="008142BC" w:rsidP="26F5E14A" w:rsidRDefault="008142BC" w14:paraId="27561F42" w14:textId="77777777">
            <w:pPr>
              <w:keepNext w:val="1"/>
              <w:spacing w:after="0"/>
              <w:rPr>
                <w:rFonts w:ascii="Oslo Sans Office" w:hAnsi="Oslo Sans Office" w:eastAsia="Oslo Sans Office" w:cs="Oslo Sans Office"/>
                <w:sz w:val="22"/>
                <w:szCs w:val="22"/>
              </w:rPr>
            </w:pPr>
          </w:p>
          <w:p w:rsidR="66E3ABCD" w:rsidP="26F5E14A" w:rsidRDefault="4C50290C" w14:paraId="0D281E21" w14:textId="5818CF7F">
            <w:pPr>
              <w:keepNext w:val="1"/>
              <w:spacing w:after="0"/>
              <w:rPr>
                <w:rFonts w:ascii="Oslo Sans Office" w:hAnsi="Oslo Sans Office" w:eastAsia="Oslo Sans Office" w:cs="Oslo Sans Office"/>
                <w:b w:val="1"/>
                <w:bCs w:val="1"/>
                <w:sz w:val="22"/>
                <w:szCs w:val="22"/>
              </w:rPr>
            </w:pPr>
            <w:r w:rsidRPr="26F5E14A" w:rsidR="68D25379">
              <w:rPr>
                <w:rFonts w:ascii="Oslo Sans Office" w:hAnsi="Oslo Sans Office" w:eastAsia="Oslo Sans Office" w:cs="Oslo Sans Office"/>
                <w:b w:val="1"/>
                <w:bCs w:val="1"/>
                <w:sz w:val="22"/>
                <w:szCs w:val="22"/>
              </w:rPr>
              <w:t>Drift av dagsenterplasser:</w:t>
            </w:r>
          </w:p>
          <w:p w:rsidR="66E3ABCD" w:rsidP="26F5E14A" w:rsidRDefault="34E04A60" w14:paraId="379F2B05" w14:textId="62D6A0D8">
            <w:pPr>
              <w:pStyle w:val="ListParagraph"/>
              <w:keepNext w:val="1"/>
              <w:numPr>
                <w:ilvl w:val="0"/>
                <w:numId w:val="1"/>
              </w:numPr>
              <w:spacing w:after="0"/>
              <w:rPr>
                <w:rFonts w:ascii="Oslo Sans Office" w:hAnsi="Oslo Sans Office" w:eastAsia="Oslo Sans Office" w:cs="Oslo Sans Office"/>
                <w:sz w:val="22"/>
                <w:szCs w:val="22"/>
              </w:rPr>
            </w:pPr>
            <w:r w:rsidRPr="26F5E14A" w:rsidR="6D9BAE70">
              <w:rPr>
                <w:rFonts w:ascii="Oslo Sans Office" w:hAnsi="Oslo Sans Office" w:eastAsia="Oslo Sans Office" w:cs="Oslo Sans Office"/>
                <w:sz w:val="22"/>
                <w:szCs w:val="22"/>
              </w:rPr>
              <w:t xml:space="preserve">Brukere ved dagsenteret </w:t>
            </w:r>
          </w:p>
          <w:p w:rsidRPr="00F522E1" w:rsidR="66E3ABCD" w:rsidP="26F5E14A" w:rsidRDefault="34E04A60" w14:paraId="70C070C4" w14:textId="4360116A">
            <w:pPr>
              <w:pStyle w:val="ListParagraph"/>
              <w:keepNext w:val="1"/>
              <w:numPr>
                <w:ilvl w:val="0"/>
                <w:numId w:val="1"/>
              </w:numPr>
              <w:spacing w:after="0"/>
              <w:rPr>
                <w:rFonts w:ascii="Oslo Sans Office" w:hAnsi="Oslo Sans Office" w:eastAsia="Oslo Sans Office" w:cs="Oslo Sans Office"/>
                <w:sz w:val="22"/>
                <w:szCs w:val="22"/>
              </w:rPr>
            </w:pPr>
            <w:r w:rsidRPr="26F5E14A" w:rsidR="6D9BAE70">
              <w:rPr>
                <w:rFonts w:ascii="Oslo Sans Office" w:hAnsi="Oslo Sans Office" w:eastAsia="Oslo Sans Office" w:cs="Oslo Sans Office"/>
                <w:sz w:val="22"/>
                <w:szCs w:val="22"/>
              </w:rPr>
              <w:t>Medarbeidere ved dagsenteret</w:t>
            </w:r>
          </w:p>
        </w:tc>
        <w:tc>
          <w:tcPr>
            <w:tcW w:w="3068" w:type="dxa"/>
            <w:tcBorders>
              <w:top w:val="single" w:color="auto" w:sz="6" w:space="0"/>
              <w:left w:val="single" w:color="auto" w:sz="6" w:space="0"/>
              <w:bottom w:val="single" w:color="auto" w:sz="6" w:space="0"/>
              <w:right w:val="single" w:color="auto" w:sz="6" w:space="0"/>
            </w:tcBorders>
            <w:tcMar>
              <w:left w:w="105" w:type="dxa"/>
              <w:right w:w="105" w:type="dxa"/>
            </w:tcMar>
          </w:tcPr>
          <w:p w:rsidR="4106B503" w:rsidP="4106B503" w:rsidRDefault="4106B503" w14:paraId="059FE6C2" w14:textId="542061A5">
            <w:pPr>
              <w:pStyle w:val="Normal"/>
              <w:keepNext w:val="1"/>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p>
          <w:p w:rsidR="4106B503" w:rsidP="4106B503" w:rsidRDefault="4106B503" w14:paraId="2AF9EBA4" w14:textId="73AF883A">
            <w:pPr>
              <w:pStyle w:val="Normal"/>
              <w:keepNext w:val="1"/>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p>
          <w:p w:rsidR="66E3ABCD" w:rsidP="4106B503" w:rsidRDefault="1157B355" w14:paraId="11F6F619" w14:textId="4C4306F7">
            <w:pPr>
              <w:pStyle w:val="Normal"/>
              <w:keepNext w:val="1"/>
              <w:suppressLineNumbers w:val="0"/>
              <w:bidi w:val="0"/>
              <w:spacing w:before="0" w:beforeAutospacing="off" w:after="0" w:afterAutospacing="off" w:line="264" w:lineRule="auto"/>
              <w:ind w:left="0" w:right="0"/>
              <w:jc w:val="left"/>
              <w:rPr>
                <w:rFonts w:ascii="Oslo Sans Office" w:hAnsi="Oslo Sans Office" w:eastAsia="Oslo Sans Office" w:cs="Oslo Sans Office"/>
                <w:color w:val="000000" w:themeColor="text1" w:themeTint="FF" w:themeShade="FF"/>
                <w:sz w:val="22"/>
                <w:szCs w:val="22"/>
              </w:rPr>
            </w:pPr>
            <w:r w:rsidRPr="26F5E14A" w:rsidR="2685117D">
              <w:rPr>
                <w:rFonts w:ascii="Oslo Sans Office" w:hAnsi="Oslo Sans Office" w:eastAsia="Oslo Sans Office" w:cs="Oslo Sans Office"/>
                <w:color w:val="000000" w:themeColor="text1" w:themeTint="FF" w:themeShade="FF"/>
                <w:sz w:val="22"/>
                <w:szCs w:val="22"/>
              </w:rPr>
              <w:t xml:space="preserve">Leverandøren skal fylle ut </w:t>
            </w:r>
            <w:r w:rsidRPr="26F5E14A" w:rsidR="07E6E2E8">
              <w:rPr>
                <w:rFonts w:ascii="Oslo Sans Office" w:hAnsi="Oslo Sans Office" w:eastAsia="Oslo Sans Office" w:cs="Oslo Sans Office"/>
                <w:color w:val="000000" w:themeColor="text1" w:themeTint="FF" w:themeShade="FF"/>
                <w:sz w:val="22"/>
                <w:szCs w:val="22"/>
              </w:rPr>
              <w:t>k</w:t>
            </w:r>
            <w:r w:rsidRPr="26F5E14A" w:rsidR="2685117D">
              <w:rPr>
                <w:rFonts w:ascii="Oslo Sans Office" w:hAnsi="Oslo Sans Office" w:eastAsia="Oslo Sans Office" w:cs="Oslo Sans Office"/>
                <w:color w:val="000000" w:themeColor="text1" w:themeTint="FF" w:themeShade="FF"/>
                <w:sz w:val="22"/>
                <w:szCs w:val="22"/>
              </w:rPr>
              <w:t>ravspe</w:t>
            </w:r>
            <w:r w:rsidRPr="26F5E14A" w:rsidR="2685117D">
              <w:rPr>
                <w:rFonts w:ascii="Oslo Sans Office" w:hAnsi="Oslo Sans Office" w:eastAsia="Oslo Sans Office" w:cs="Oslo Sans Office"/>
                <w:color w:val="000000" w:themeColor="text1" w:themeTint="FF" w:themeShade="FF"/>
                <w:sz w:val="22"/>
                <w:szCs w:val="22"/>
              </w:rPr>
              <w:t>sifikasjon for drift av</w:t>
            </w:r>
            <w:r w:rsidRPr="26F5E14A" w:rsidR="0A7BC5FB">
              <w:rPr>
                <w:rFonts w:ascii="Oslo Sans Office" w:hAnsi="Oslo Sans Office" w:eastAsia="Oslo Sans Office" w:cs="Oslo Sans Office"/>
                <w:color w:val="000000" w:themeColor="text1" w:themeTint="FF" w:themeShade="FF"/>
                <w:sz w:val="22"/>
                <w:szCs w:val="22"/>
              </w:rPr>
              <w:t xml:space="preserve"> langtidsplasser</w:t>
            </w:r>
            <w:r w:rsidRPr="26F5E14A" w:rsidR="067D487A">
              <w:rPr>
                <w:rFonts w:ascii="Oslo Sans Office" w:hAnsi="Oslo Sans Office" w:eastAsia="Oslo Sans Office" w:cs="Oslo Sans Office"/>
                <w:color w:val="000000" w:themeColor="text1" w:themeTint="FF" w:themeShade="FF"/>
                <w:sz w:val="22"/>
                <w:szCs w:val="22"/>
              </w:rPr>
              <w:t xml:space="preserve"> og </w:t>
            </w:r>
            <w:r w:rsidRPr="26F5E14A" w:rsidR="067D487A">
              <w:rPr>
                <w:rFonts w:ascii="Oslo Sans Office" w:hAnsi="Oslo Sans Office" w:eastAsia="Oslo Sans Office" w:cs="Oslo Sans Office"/>
                <w:color w:val="000000" w:themeColor="text1" w:themeTint="FF" w:themeShade="FF"/>
                <w:sz w:val="22"/>
                <w:szCs w:val="22"/>
              </w:rPr>
              <w:t>dagsenter</w:t>
            </w:r>
            <w:r w:rsidRPr="26F5E14A" w:rsidR="0FEBC9E2">
              <w:rPr>
                <w:rFonts w:ascii="Oslo Sans Office" w:hAnsi="Oslo Sans Office" w:eastAsia="Oslo Sans Office" w:cs="Oslo Sans Office"/>
                <w:color w:val="000000" w:themeColor="text1" w:themeTint="FF" w:themeShade="FF"/>
                <w:sz w:val="22"/>
                <w:szCs w:val="22"/>
              </w:rPr>
              <w:t xml:space="preserve"> </w:t>
            </w:r>
            <w:r w:rsidRPr="26F5E14A" w:rsidR="0A7BC5FB">
              <w:rPr>
                <w:rFonts w:ascii="Oslo Sans Office" w:hAnsi="Oslo Sans Office" w:eastAsia="Oslo Sans Office" w:cs="Oslo Sans Office"/>
                <w:color w:val="000000" w:themeColor="text1" w:themeTint="FF" w:themeShade="FF"/>
                <w:sz w:val="22"/>
                <w:szCs w:val="22"/>
              </w:rPr>
              <w:t>ved</w:t>
            </w:r>
            <w:r w:rsidRPr="26F5E14A" w:rsidR="2685117D">
              <w:rPr>
                <w:rFonts w:ascii="Oslo Sans Office" w:hAnsi="Oslo Sans Office" w:eastAsia="Oslo Sans Office" w:cs="Oslo Sans Office"/>
                <w:color w:val="000000" w:themeColor="text1" w:themeTint="FF" w:themeShade="FF"/>
                <w:sz w:val="22"/>
                <w:szCs w:val="22"/>
              </w:rPr>
              <w:t xml:space="preserve"> </w:t>
            </w:r>
            <w:r w:rsidRPr="26F5E14A" w:rsidR="26968A4C">
              <w:rPr>
                <w:rFonts w:ascii="Oslo Sans Office" w:hAnsi="Oslo Sans Office" w:eastAsia="Oslo Sans Office" w:cs="Oslo Sans Office"/>
                <w:color w:val="000000" w:themeColor="text1" w:themeTint="FF" w:themeShade="FF"/>
                <w:sz w:val="22"/>
                <w:szCs w:val="22"/>
              </w:rPr>
              <w:t>Ellingsrudhjemmet</w:t>
            </w:r>
            <w:r w:rsidRPr="26F5E14A" w:rsidR="2685117D">
              <w:rPr>
                <w:rFonts w:ascii="Oslo Sans Office" w:hAnsi="Oslo Sans Office" w:eastAsia="Oslo Sans Office" w:cs="Oslo Sans Office"/>
                <w:color w:val="000000" w:themeColor="text1" w:themeTint="FF" w:themeShade="FF"/>
                <w:sz w:val="22"/>
                <w:szCs w:val="22"/>
              </w:rPr>
              <w:t xml:space="preserve">, jf. </w:t>
            </w:r>
            <w:r w:rsidRPr="26F5E14A" w:rsidR="68498594">
              <w:rPr>
                <w:rFonts w:ascii="Oslo Sans Office" w:hAnsi="Oslo Sans Office" w:eastAsia="Oslo Sans Office" w:cs="Oslo Sans Office"/>
                <w:color w:val="000000" w:themeColor="text1" w:themeTint="FF" w:themeShade="FF"/>
                <w:sz w:val="22"/>
                <w:szCs w:val="22"/>
              </w:rPr>
              <w:t xml:space="preserve">vedlegg </w:t>
            </w:r>
            <w:r w:rsidRPr="26F5E14A" w:rsidR="5A5B71CE">
              <w:rPr>
                <w:rFonts w:ascii="Oslo Sans Office" w:hAnsi="Oslo Sans Office" w:eastAsia="Oslo Sans Office" w:cs="Oslo Sans Office"/>
                <w:color w:val="000000" w:themeColor="text1" w:themeTint="FF" w:themeShade="FF"/>
                <w:sz w:val="22"/>
                <w:szCs w:val="22"/>
              </w:rPr>
              <w:t>I</w:t>
            </w:r>
            <w:r w:rsidRPr="26F5E14A" w:rsidR="19CBF03D">
              <w:rPr>
                <w:rFonts w:ascii="Oslo Sans Office" w:hAnsi="Oslo Sans Office" w:eastAsia="Oslo Sans Office" w:cs="Oslo Sans Office"/>
                <w:color w:val="000000" w:themeColor="text1" w:themeTint="FF" w:themeShade="FF"/>
                <w:sz w:val="22"/>
                <w:szCs w:val="22"/>
              </w:rPr>
              <w:t xml:space="preserve"> – </w:t>
            </w:r>
            <w:r w:rsidRPr="26F5E14A" w:rsidR="5A5B71CE">
              <w:rPr>
                <w:rFonts w:ascii="Oslo Sans Office" w:hAnsi="Oslo Sans Office" w:eastAsia="Oslo Sans Office" w:cs="Oslo Sans Office"/>
                <w:color w:val="000000" w:themeColor="text1" w:themeTint="FF" w:themeShade="FF"/>
                <w:sz w:val="22"/>
                <w:szCs w:val="22"/>
              </w:rPr>
              <w:t>1</w:t>
            </w:r>
            <w:r w:rsidRPr="26F5E14A" w:rsidR="19CBF03D">
              <w:rPr>
                <w:rFonts w:ascii="Oslo Sans Office" w:hAnsi="Oslo Sans Office" w:eastAsia="Oslo Sans Office" w:cs="Oslo Sans Office"/>
                <w:color w:val="000000" w:themeColor="text1" w:themeTint="FF" w:themeShade="FF"/>
                <w:sz w:val="22"/>
                <w:szCs w:val="22"/>
              </w:rPr>
              <w:t>.1</w:t>
            </w:r>
            <w:r w:rsidRPr="26F5E14A" w:rsidR="5B620786">
              <w:rPr>
                <w:rFonts w:ascii="Oslo Sans Office" w:hAnsi="Oslo Sans Office" w:eastAsia="Oslo Sans Office" w:cs="Oslo Sans Office"/>
                <w:color w:val="000000" w:themeColor="text1" w:themeTint="FF" w:themeShade="FF"/>
                <w:sz w:val="22"/>
                <w:szCs w:val="22"/>
              </w:rPr>
              <w:t xml:space="preserve"> </w:t>
            </w:r>
            <w:r w:rsidRPr="26F5E14A" w:rsidR="78B8581B">
              <w:rPr>
                <w:rFonts w:ascii="Oslo Sans Office" w:hAnsi="Oslo Sans Office" w:eastAsia="Oslo Sans Office" w:cs="Oslo Sans Office"/>
                <w:color w:val="000000" w:themeColor="text1" w:themeTint="FF" w:themeShade="FF"/>
                <w:sz w:val="22"/>
                <w:szCs w:val="22"/>
              </w:rPr>
              <w:t>og vedlegg I – 1</w:t>
            </w:r>
            <w:r w:rsidRPr="26F5E14A" w:rsidR="605B2A6D">
              <w:rPr>
                <w:rFonts w:ascii="Oslo Sans Office" w:hAnsi="Oslo Sans Office" w:eastAsia="Oslo Sans Office" w:cs="Oslo Sans Office"/>
                <w:color w:val="000000" w:themeColor="text1" w:themeTint="FF" w:themeShade="FF"/>
                <w:sz w:val="22"/>
                <w:szCs w:val="22"/>
              </w:rPr>
              <w:t>.2</w:t>
            </w:r>
            <w:r w:rsidRPr="26F5E14A" w:rsidR="78B8581B">
              <w:rPr>
                <w:rFonts w:ascii="Oslo Sans Office" w:hAnsi="Oslo Sans Office" w:eastAsia="Oslo Sans Office" w:cs="Oslo Sans Office"/>
                <w:color w:val="000000" w:themeColor="text1" w:themeTint="FF" w:themeShade="FF"/>
                <w:sz w:val="22"/>
                <w:szCs w:val="22"/>
              </w:rPr>
              <w:t xml:space="preserve"> </w:t>
            </w:r>
            <w:r w:rsidRPr="26F5E14A" w:rsidR="2685117D">
              <w:rPr>
                <w:rFonts w:ascii="Oslo Sans Office" w:hAnsi="Oslo Sans Office" w:eastAsia="Oslo Sans Office" w:cs="Oslo Sans Office"/>
                <w:color w:val="000000" w:themeColor="text1" w:themeTint="FF" w:themeShade="FF"/>
                <w:sz w:val="22"/>
                <w:szCs w:val="22"/>
              </w:rPr>
              <w:t xml:space="preserve">med ytterligere vedlegg og/eller </w:t>
            </w:r>
            <w:r w:rsidRPr="26F5E14A" w:rsidR="4895D7BF">
              <w:rPr>
                <w:rFonts w:ascii="Oslo Sans Office" w:hAnsi="Oslo Sans Office" w:eastAsia="Oslo Sans Office" w:cs="Oslo Sans Office"/>
                <w:color w:val="000000" w:themeColor="text1" w:themeTint="FF" w:themeShade="FF"/>
                <w:sz w:val="22"/>
                <w:szCs w:val="22"/>
              </w:rPr>
              <w:t>k</w:t>
            </w:r>
            <w:r w:rsidRPr="26F5E14A" w:rsidR="1D821225">
              <w:rPr>
                <w:rFonts w:ascii="Oslo Sans Office" w:hAnsi="Oslo Sans Office" w:eastAsia="Oslo Sans Office" w:cs="Oslo Sans Office"/>
                <w:color w:val="000000" w:themeColor="text1" w:themeTint="FF" w:themeShade="FF"/>
                <w:sz w:val="22"/>
                <w:szCs w:val="22"/>
              </w:rPr>
              <w:t>ravspesifikasjon for drift av langtidsplasser og dagsenter ved</w:t>
            </w:r>
            <w:r w:rsidRPr="26F5E14A" w:rsidR="2D9B7A2B">
              <w:rPr>
                <w:rFonts w:ascii="Oslo Sans Office" w:hAnsi="Oslo Sans Office" w:eastAsia="Oslo Sans Office" w:cs="Oslo Sans Office"/>
                <w:color w:val="000000" w:themeColor="text1" w:themeTint="FF" w:themeShade="FF"/>
                <w:sz w:val="22"/>
                <w:szCs w:val="22"/>
              </w:rPr>
              <w:t xml:space="preserve"> </w:t>
            </w:r>
            <w:r w:rsidRPr="26F5E14A" w:rsidR="2D9B7A2B">
              <w:rPr>
                <w:rFonts w:ascii="Oslo Sans Office" w:hAnsi="Oslo Sans Office" w:eastAsia="Oslo Sans Office" w:cs="Oslo Sans Office"/>
                <w:color w:val="000000" w:themeColor="text1" w:themeTint="FF" w:themeShade="FF"/>
                <w:sz w:val="22"/>
                <w:szCs w:val="22"/>
              </w:rPr>
              <w:t>Langerudhjemmet</w:t>
            </w:r>
            <w:r w:rsidRPr="26F5E14A" w:rsidR="1D821225">
              <w:rPr>
                <w:rFonts w:ascii="Oslo Sans Office" w:hAnsi="Oslo Sans Office" w:eastAsia="Oslo Sans Office" w:cs="Oslo Sans Office"/>
                <w:color w:val="000000" w:themeColor="text1" w:themeTint="FF" w:themeShade="FF"/>
                <w:sz w:val="22"/>
                <w:szCs w:val="22"/>
              </w:rPr>
              <w:t xml:space="preserve">, jf. </w:t>
            </w:r>
            <w:r w:rsidRPr="26F5E14A" w:rsidR="1D821225">
              <w:rPr>
                <w:rFonts w:ascii="Oslo Sans Office" w:hAnsi="Oslo Sans Office" w:eastAsia="Oslo Sans Office" w:cs="Oslo Sans Office"/>
                <w:color w:val="000000" w:themeColor="text1" w:themeTint="FF" w:themeShade="FF"/>
                <w:sz w:val="22"/>
                <w:szCs w:val="22"/>
              </w:rPr>
              <w:t xml:space="preserve">vedlegg II - 1 </w:t>
            </w:r>
            <w:r w:rsidRPr="26F5E14A" w:rsidR="1D821225">
              <w:rPr>
                <w:rFonts w:ascii="Oslo Sans Office" w:hAnsi="Oslo Sans Office" w:eastAsia="Oslo Sans Office" w:cs="Oslo Sans Office"/>
                <w:color w:val="000000" w:themeColor="text1" w:themeTint="FF" w:themeShade="FF"/>
                <w:sz w:val="22"/>
                <w:szCs w:val="22"/>
              </w:rPr>
              <w:t>og vedlegg II – 1</w:t>
            </w:r>
            <w:r w:rsidRPr="26F5E14A" w:rsidR="346B9DDA">
              <w:rPr>
                <w:rFonts w:ascii="Oslo Sans Office" w:hAnsi="Oslo Sans Office" w:eastAsia="Oslo Sans Office" w:cs="Oslo Sans Office"/>
                <w:color w:val="000000" w:themeColor="text1" w:themeTint="FF" w:themeShade="FF"/>
                <w:sz w:val="22"/>
                <w:szCs w:val="22"/>
              </w:rPr>
              <w:t xml:space="preserve"> med ytterligere vedtak</w:t>
            </w:r>
          </w:p>
        </w:tc>
      </w:tr>
      <w:tr w:rsidR="66E3ABCD" w:rsidTr="26F5E14A" w14:paraId="0EB655FE" w14:textId="77777777">
        <w:trPr>
          <w:trHeight w:val="300"/>
        </w:trPr>
        <w:tc>
          <w:tcPr>
            <w:tcW w:w="186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1DDEEB6D" w14:textId="68B0995B">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2. Pris</w:t>
            </w:r>
          </w:p>
        </w:tc>
        <w:tc>
          <w:tcPr>
            <w:tcW w:w="99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100009D4" w14:paraId="3045BB37" w14:textId="37010AD1">
            <w:pPr>
              <w:keepNext w:val="1"/>
              <w:spacing w:after="0"/>
              <w:rPr>
                <w:rFonts w:ascii="Oslo Sans Office" w:hAnsi="Oslo Sans Office" w:eastAsia="Oslo Sans Office" w:cs="Oslo Sans Office"/>
                <w:b w:val="1"/>
                <w:bCs w:val="1"/>
                <w:sz w:val="22"/>
                <w:szCs w:val="22"/>
              </w:rPr>
            </w:pPr>
            <w:r w:rsidRPr="26F5E14A" w:rsidR="1BA1E20B">
              <w:rPr>
                <w:rFonts w:ascii="Oslo Sans Office" w:hAnsi="Oslo Sans Office" w:eastAsia="Oslo Sans Office" w:cs="Oslo Sans Office"/>
                <w:b w:val="1"/>
                <w:bCs w:val="1"/>
                <w:sz w:val="22"/>
                <w:szCs w:val="22"/>
              </w:rPr>
              <w:t>4</w:t>
            </w:r>
            <w:r w:rsidRPr="26F5E14A" w:rsidR="2C267694">
              <w:rPr>
                <w:rFonts w:ascii="Oslo Sans Office" w:hAnsi="Oslo Sans Office" w:eastAsia="Oslo Sans Office" w:cs="Oslo Sans Office"/>
                <w:b w:val="1"/>
                <w:bCs w:val="1"/>
                <w:sz w:val="22"/>
                <w:szCs w:val="22"/>
              </w:rPr>
              <w:t>0 %</w:t>
            </w:r>
          </w:p>
        </w:tc>
        <w:tc>
          <w:tcPr>
            <w:tcW w:w="3480"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26F5E14A" w:rsidRDefault="33A34840" w14:paraId="1E3C94C5" w14:textId="5075F408">
            <w:pPr>
              <w:keepNext w:val="1"/>
              <w:spacing w:after="0"/>
              <w:rPr>
                <w:rFonts w:ascii="Oslo Sans Office" w:hAnsi="Oslo Sans Office" w:eastAsia="Oslo Sans Office" w:cs="Oslo Sans Office"/>
                <w:sz w:val="22"/>
                <w:szCs w:val="22"/>
              </w:rPr>
            </w:pPr>
            <w:r w:rsidRPr="26F5E14A" w:rsidR="23F64C53">
              <w:rPr>
                <w:rFonts w:ascii="Oslo Sans Office" w:hAnsi="Oslo Sans Office" w:eastAsia="Oslo Sans Office" w:cs="Oslo Sans Office"/>
                <w:sz w:val="22"/>
                <w:szCs w:val="22"/>
              </w:rPr>
              <w:t>Total pris for tjenesteyting per år</w:t>
            </w:r>
          </w:p>
        </w:tc>
        <w:tc>
          <w:tcPr>
            <w:tcW w:w="3068" w:type="dxa"/>
            <w:tcBorders>
              <w:top w:val="single" w:color="auto" w:sz="6" w:space="0"/>
              <w:left w:val="single" w:color="auto" w:sz="6" w:space="0"/>
              <w:bottom w:val="single" w:color="auto" w:sz="6" w:space="0"/>
              <w:right w:val="single" w:color="auto" w:sz="6" w:space="0"/>
            </w:tcBorders>
            <w:tcMar>
              <w:left w:w="105" w:type="dxa"/>
              <w:right w:w="105" w:type="dxa"/>
            </w:tcMar>
          </w:tcPr>
          <w:p w:rsidR="66E3ABCD" w:rsidP="61428F50" w:rsidRDefault="7F7330FA" w14:paraId="635ADD07" w14:textId="6B99AD71">
            <w:pPr>
              <w:keepNext w:val="1"/>
              <w:spacing w:after="0"/>
              <w:rPr>
                <w:rFonts w:ascii="Oslo Sans Office" w:hAnsi="Oslo Sans Office" w:eastAsia="Oslo Sans Office" w:cs="Oslo Sans Office"/>
                <w:color w:val="000000" w:themeColor="text1"/>
                <w:sz w:val="22"/>
                <w:szCs w:val="22"/>
                <w:highlight w:val="yellow"/>
              </w:rPr>
            </w:pPr>
            <w:r w:rsidRPr="26F5E14A" w:rsidR="4CBF7133">
              <w:rPr>
                <w:rFonts w:ascii="Oslo Sans Office" w:hAnsi="Oslo Sans Office" w:eastAsia="Oslo Sans Office" w:cs="Oslo Sans Office"/>
                <w:color w:val="000000" w:themeColor="text1" w:themeTint="FF" w:themeShade="FF"/>
                <w:sz w:val="22"/>
                <w:szCs w:val="22"/>
              </w:rPr>
              <w:t xml:space="preserve">Prisskjema, se </w:t>
            </w:r>
            <w:r w:rsidRPr="26F5E14A" w:rsidR="4CBF7133">
              <w:rPr>
                <w:rFonts w:ascii="Oslo Sans Office" w:hAnsi="Oslo Sans Office" w:eastAsia="Oslo Sans Office" w:cs="Oslo Sans Office"/>
                <w:color w:val="000000" w:themeColor="text1" w:themeTint="FF" w:themeShade="FF"/>
                <w:sz w:val="22"/>
                <w:szCs w:val="22"/>
              </w:rPr>
              <w:t xml:space="preserve">vedlegg </w:t>
            </w:r>
            <w:r w:rsidRPr="26F5E14A" w:rsidR="11EAC8CB">
              <w:rPr>
                <w:rFonts w:ascii="Oslo Sans Office" w:hAnsi="Oslo Sans Office" w:eastAsia="Oslo Sans Office" w:cs="Oslo Sans Office"/>
                <w:color w:val="000000" w:themeColor="text1" w:themeTint="FF" w:themeShade="FF"/>
                <w:sz w:val="22"/>
                <w:szCs w:val="22"/>
              </w:rPr>
              <w:t>I –</w:t>
            </w:r>
            <w:r w:rsidRPr="26F5E14A" w:rsidR="1C8E1947">
              <w:rPr>
                <w:rFonts w:ascii="Oslo Sans Office" w:hAnsi="Oslo Sans Office" w:eastAsia="Oslo Sans Office" w:cs="Oslo Sans Office"/>
                <w:color w:val="000000" w:themeColor="text1" w:themeTint="FF" w:themeShade="FF"/>
                <w:sz w:val="22"/>
                <w:szCs w:val="22"/>
              </w:rPr>
              <w:t xml:space="preserve"> 2</w:t>
            </w:r>
            <w:r w:rsidRPr="26F5E14A" w:rsidR="11EAC8CB">
              <w:rPr>
                <w:rFonts w:ascii="Oslo Sans Office" w:hAnsi="Oslo Sans Office" w:eastAsia="Oslo Sans Office" w:cs="Oslo Sans Office"/>
                <w:color w:val="000000" w:themeColor="text1" w:themeTint="FF" w:themeShade="FF"/>
                <w:sz w:val="22"/>
                <w:szCs w:val="22"/>
              </w:rPr>
              <w:t xml:space="preserve"> Samlet prisskjema</w:t>
            </w:r>
            <w:r w:rsidRPr="26F5E14A" w:rsidR="4CBF7133">
              <w:rPr>
                <w:rFonts w:ascii="Oslo Sans Office" w:hAnsi="Oslo Sans Office" w:eastAsia="Oslo Sans Office" w:cs="Oslo Sans Office"/>
                <w:color w:val="000000" w:themeColor="text1" w:themeTint="FF" w:themeShade="FF"/>
                <w:sz w:val="22"/>
                <w:szCs w:val="22"/>
              </w:rPr>
              <w:t xml:space="preserve"> og/eller vedlegg </w:t>
            </w:r>
            <w:r w:rsidRPr="26F5E14A" w:rsidR="11EAC8CB">
              <w:rPr>
                <w:rFonts w:ascii="Oslo Sans Office" w:hAnsi="Oslo Sans Office" w:eastAsia="Oslo Sans Office" w:cs="Oslo Sans Office"/>
                <w:color w:val="000000" w:themeColor="text1" w:themeTint="FF" w:themeShade="FF"/>
                <w:sz w:val="22"/>
                <w:szCs w:val="22"/>
              </w:rPr>
              <w:t>II</w:t>
            </w:r>
            <w:r w:rsidRPr="26F5E14A" w:rsidR="4260B920">
              <w:rPr>
                <w:rFonts w:ascii="Oslo Sans Office" w:hAnsi="Oslo Sans Office" w:eastAsia="Oslo Sans Office" w:cs="Oslo Sans Office"/>
                <w:color w:val="000000" w:themeColor="text1" w:themeTint="FF" w:themeShade="FF"/>
                <w:sz w:val="22"/>
                <w:szCs w:val="22"/>
              </w:rPr>
              <w:t xml:space="preserve"> – 2 Samlet prisskjema. </w:t>
            </w:r>
          </w:p>
          <w:p w:rsidR="66E3ABCD" w:rsidP="26F5E14A" w:rsidRDefault="66E3ABCD" w14:paraId="25C07B9E" w14:textId="1DDB4A4F">
            <w:pPr>
              <w:keepNext w:val="1"/>
              <w:spacing w:after="0"/>
              <w:rPr>
                <w:rFonts w:ascii="Oslo Sans Office" w:hAnsi="Oslo Sans Office" w:eastAsia="Oslo Sans Office" w:cs="Oslo Sans Office"/>
                <w:sz w:val="22"/>
                <w:szCs w:val="22"/>
              </w:rPr>
            </w:pPr>
          </w:p>
          <w:p w:rsidR="66E3ABCD" w:rsidP="26F5E14A" w:rsidRDefault="66E3ABCD" w14:paraId="6053C179" w14:textId="15F2E21E">
            <w:pPr>
              <w:keepNext w:val="1"/>
              <w:spacing w:after="0"/>
              <w:rPr>
                <w:rFonts w:ascii="Oslo Sans Office" w:hAnsi="Oslo Sans Office" w:eastAsia="Oslo Sans Office" w:cs="Oslo Sans Office"/>
                <w:sz w:val="22"/>
                <w:szCs w:val="22"/>
              </w:rPr>
            </w:pPr>
          </w:p>
        </w:tc>
      </w:tr>
    </w:tbl>
    <w:p w:rsidRPr="00FB5530" w:rsidR="00FB5530" w:rsidP="26F5E14A" w:rsidRDefault="00FB5530" w14:paraId="30BA3262" w14:textId="083AE2A2">
      <w:pPr>
        <w:spacing w:after="0"/>
        <w:rPr>
          <w:rFonts w:ascii="Oslo Sans Office" w:hAnsi="Oslo Sans Office" w:eastAsia="Oslo Sans Office" w:cs="Oslo Sans Office"/>
          <w:color w:val="000000" w:themeColor="text1"/>
          <w:sz w:val="22"/>
          <w:szCs w:val="22"/>
        </w:rPr>
      </w:pPr>
    </w:p>
    <w:p w:rsidRPr="00FB5530" w:rsidR="00FB5530" w:rsidP="6FC19FE9" w:rsidRDefault="7F466E5C" w14:paraId="3A4A4738" w14:textId="78ADA29C">
      <w:pPr>
        <w:pStyle w:val="Heading1"/>
        <w:keepLines w:val="0"/>
        <w:spacing w:before="240" w:line="240" w:lineRule="auto"/>
        <w:ind w:left="862" w:hanging="862"/>
        <w:rPr>
          <w:rFonts w:ascii="Oslo Sans Office" w:hAnsi="Oslo Sans Office" w:eastAsia="Oslo Sans Office" w:cs="Oslo Sans Office"/>
          <w:b w:val="1"/>
          <w:bCs w:val="1"/>
          <w:color w:val="auto"/>
          <w:sz w:val="22"/>
          <w:szCs w:val="22"/>
        </w:rPr>
      </w:pPr>
      <w:bookmarkStart w:name="_Toc414852633" w:id="1627730583"/>
      <w:r w:rsidRPr="26F5E14A" w:rsidR="1F120682">
        <w:rPr>
          <w:rFonts w:ascii="Oslo Sans Office" w:hAnsi="Oslo Sans Office" w:eastAsia="Oslo Sans Office" w:cs="Oslo Sans Office"/>
          <w:b w:val="1"/>
          <w:bCs w:val="1"/>
          <w:color w:val="auto"/>
          <w:sz w:val="22"/>
          <w:szCs w:val="22"/>
        </w:rPr>
        <w:t xml:space="preserve">5.2 </w:t>
      </w:r>
      <w:r w:rsidRPr="26F5E14A" w:rsidR="1E5ED500">
        <w:rPr>
          <w:rFonts w:ascii="Oslo Sans Office" w:hAnsi="Oslo Sans Office" w:eastAsia="Oslo Sans Office" w:cs="Oslo Sans Office"/>
          <w:b w:val="1"/>
          <w:bCs w:val="1"/>
          <w:color w:val="auto"/>
          <w:sz w:val="22"/>
          <w:szCs w:val="22"/>
        </w:rPr>
        <w:t>Evalueringsmodell</w:t>
      </w:r>
      <w:bookmarkEnd w:id="1627730583"/>
    </w:p>
    <w:p w:rsidRPr="00FB5530" w:rsidR="00FB5530" w:rsidP="3D280174" w:rsidRDefault="221AA812" w14:paraId="1A73B55C" w14:textId="0FC054EC">
      <w:pPr>
        <w:pStyle w:val="Heading3"/>
        <w:spacing w:before="200"/>
        <w:rPr>
          <w:rFonts w:ascii="Oslo Sans Office" w:hAnsi="Oslo Sans Office" w:eastAsia="Oslo Sans Office" w:cs="Oslo Sans Office"/>
          <w:b w:val="1"/>
          <w:bCs w:val="1"/>
          <w:color w:val="000000" w:themeColor="text1"/>
          <w:sz w:val="22"/>
          <w:szCs w:val="22"/>
        </w:rPr>
      </w:pPr>
      <w:bookmarkStart w:name="_Toc622183351" w:id="302061788"/>
      <w:r w:rsidRPr="26F5E14A" w:rsidR="3A38C69B">
        <w:rPr>
          <w:rFonts w:ascii="Oslo Sans Office" w:hAnsi="Oslo Sans Office" w:eastAsia="Oslo Sans Office" w:cs="Oslo Sans Office"/>
          <w:b w:val="1"/>
          <w:bCs w:val="1"/>
          <w:color w:val="000000" w:themeColor="text1" w:themeTint="FF" w:themeShade="FF"/>
          <w:sz w:val="22"/>
          <w:szCs w:val="22"/>
        </w:rPr>
        <w:t xml:space="preserve">5.2.1 </w:t>
      </w:r>
      <w:r w:rsidRPr="26F5E14A" w:rsidR="1E5ED500">
        <w:rPr>
          <w:rFonts w:ascii="Oslo Sans Office" w:hAnsi="Oslo Sans Office" w:eastAsia="Oslo Sans Office" w:cs="Oslo Sans Office"/>
          <w:b w:val="1"/>
          <w:bCs w:val="1"/>
          <w:color w:val="000000" w:themeColor="text1" w:themeTint="FF" w:themeShade="FF"/>
          <w:sz w:val="22"/>
          <w:szCs w:val="22"/>
        </w:rPr>
        <w:t>Pris</w:t>
      </w:r>
      <w:bookmarkEnd w:id="302061788"/>
    </w:p>
    <w:p w:rsidRPr="00C76D12" w:rsidR="00C76D12" w:rsidP="26F5E14A" w:rsidRDefault="00C76D12" w14:paraId="584CB2D6" w14:textId="77777777">
      <w:pPr>
        <w:rPr>
          <w:rFonts w:ascii="Oslo Sans Office" w:hAnsi="Oslo Sans Office" w:eastAsia="Oslo Sans Office" w:cs="Oslo Sans Office"/>
          <w:sz w:val="22"/>
          <w:szCs w:val="22"/>
        </w:rPr>
      </w:pPr>
      <w:r w:rsidRPr="26F5E14A" w:rsidR="3C1DC44A">
        <w:rPr>
          <w:rFonts w:ascii="Oslo Sans Office" w:hAnsi="Oslo Sans Office" w:eastAsia="Oslo Sans Office" w:cs="Oslo Sans Office"/>
          <w:sz w:val="22"/>
          <w:szCs w:val="22"/>
        </w:rPr>
        <w:t>Ved evaluering av pris vil Oppdragsgiver benytte en lineær evalueringsmodell hvor laveste tilbud gis 10 poeng. Ved en prisforskjell på mer enn 1,8 mellom høyeste og laveste pris, vil oppdragsgiver benytte en hybrid mellom lineær evalueringsmodell og forholdsmessig evalueringsmodell. Dette illustreres under:</w:t>
      </w:r>
    </w:p>
    <w:p w:rsidRPr="00997C5D" w:rsidR="00C76D12" w:rsidP="26F5E14A" w:rsidRDefault="00C76D12" w14:paraId="6706A627" w14:textId="77777777">
      <w:pPr>
        <w:rPr>
          <w:rFonts w:ascii="Oslo Sans Office" w:hAnsi="Oslo Sans Office" w:eastAsia="Oslo Sans Office" w:cs="Oslo Sans Office"/>
          <w:sz w:val="22"/>
          <w:szCs w:val="22"/>
        </w:rPr>
      </w:pPr>
      <w:r w:rsidRPr="26F5E14A" w:rsidR="3C1DC44A">
        <w:rPr>
          <w:rFonts w:ascii="Oslo Sans Office" w:hAnsi="Oslo Sans Office" w:eastAsia="Oslo Sans Office" w:cs="Oslo Sans Office"/>
          <w:sz w:val="22"/>
          <w:szCs w:val="22"/>
        </w:rPr>
        <w:t xml:space="preserve">Score </w:t>
      </w:r>
      <m:oMath>
        <m:r>
          <m:rPr>
            <m:sty m:val="p"/>
          </m:rPr>
          <w:rPr>
            <w:rFonts w:ascii="Cambria Math" w:hAnsi="Cambria Math"/>
            <w:sz w:val="22"/>
          </w:rPr>
          <m:t xml:space="preserve">=10-10 </m:t>
        </m:r>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Pris tilbud som evalueres-laveste pris</m:t>
                </m:r>
              </m:num>
              <m:den>
                <m:r>
                  <m:rPr>
                    <m:sty m:val="p"/>
                  </m:rPr>
                  <w:rPr>
                    <w:rFonts w:ascii="Cambria Math" w:hAnsi="Cambria Math"/>
                    <w:sz w:val="22"/>
                  </w:rPr>
                  <m:t>lavest pris</m:t>
                </m:r>
              </m:den>
            </m:f>
          </m:e>
        </m:d>
      </m:oMath>
    </w:p>
    <w:p w:rsidRPr="00C76D12" w:rsidR="00C76D12" w:rsidP="26F5E14A" w:rsidRDefault="00C76D12" w14:paraId="60A22086" w14:textId="77777777">
      <w:pPr>
        <w:rPr>
          <w:rFonts w:ascii="Oslo Sans Office" w:hAnsi="Oslo Sans Office" w:eastAsia="Oslo Sans Office" w:cs="Oslo Sans Office"/>
          <w:sz w:val="22"/>
          <w:szCs w:val="22"/>
        </w:rPr>
      </w:pPr>
      <w:r w:rsidRPr="26F5E14A" w:rsidR="3C1DC44A">
        <w:rPr>
          <w:rFonts w:ascii="Oslo Sans Office" w:hAnsi="Oslo Sans Office" w:eastAsia="Oslo Sans Office" w:cs="Oslo Sans Office"/>
          <w:sz w:val="22"/>
          <w:szCs w:val="22"/>
        </w:rPr>
        <w:t>Ved en prisforskjell på mer enn 1,8, vil oppdragsgiver benytte følgende knekkpunkt for hybridmodellen:</w:t>
      </w:r>
    </w:p>
    <w:p w:rsidRPr="00C76D12" w:rsidR="00C76D12" w:rsidP="26F5E14A" w:rsidRDefault="00C76D12" w14:paraId="4B562A7A" w14:textId="77777777">
      <w:pPr>
        <w:rPr>
          <w:rFonts w:ascii="Oslo Sans Office" w:hAnsi="Oslo Sans Office" w:eastAsia="Oslo Sans Office" w:cs="Oslo Sans Office"/>
          <w:sz w:val="22"/>
          <w:szCs w:val="22"/>
        </w:rPr>
      </w:pPr>
      <m:oMath xmlns:m="http://schemas.openxmlformats.org/officeDocument/2006/math">
        <m:r xmlns:m="http://schemas.openxmlformats.org/officeDocument/2006/math">
          <m:rPr xmlns:m="http://schemas.openxmlformats.org/officeDocument/2006/math">
            <m:sty m:val="p"/>
          </m:rPr>
          <w:rPr xmlns:w="http://schemas.openxmlformats.org/wordprocessingml/2006/main">
            <w:rFonts w:ascii="Cambria Math" w:hAnsi="Cambria Math"/>
            <w:sz w:val="22"/>
          </w:rPr>
          <m:t xmlns:m="http://schemas.openxmlformats.org/officeDocument/2006/math" xml:space="preserve">Score = </m:t>
        </m:r>
        <m:d xmlns:m="http://schemas.openxmlformats.org/officeDocument/2006/math">
          <m:dPr>
            <m:ctrlPr>
              <w:rPr xmlns:w="http://schemas.openxmlformats.org/wordprocessingml/2006/main">
                <w:rFonts w:ascii="Cambria Math" w:hAnsi="Cambria Math"/>
                <w:sz w:val="22"/>
              </w:rPr>
            </m:ctrlPr>
          </m:dPr>
          <m:e>
            <m:f>
              <m:fPr>
                <m:ctrlPr>
                  <w:rPr xmlns:w="http://schemas.openxmlformats.org/wordprocessingml/2006/main">
                    <w:rFonts w:ascii="Cambria Math" w:hAnsi="Cambria Math"/>
                    <w:sz w:val="22"/>
                  </w:rPr>
                </m:ctrlPr>
              </m:fPr>
              <m:num>
                <m:r>
                  <m:rPr>
                    <m:sty m:val="p"/>
                  </m:rPr>
                  <w:rPr xmlns:w="http://schemas.openxmlformats.org/wordprocessingml/2006/main">
                    <w:rFonts w:ascii="Cambria Math" w:hAnsi="Cambria Math"/>
                    <w:sz w:val="22"/>
                  </w:rPr>
                  <m:t>Laveste pris*3,6</m:t>
                </m:r>
              </m:num>
              <m:den>
                <m:r>
                  <m:rPr>
                    <m:sty m:val="p"/>
                  </m:rPr>
                  <w:rPr xmlns:w="http://schemas.openxmlformats.org/wordprocessingml/2006/main">
                    <w:rFonts w:ascii="Cambria Math" w:hAnsi="Cambria Math"/>
                    <w:sz w:val="22"/>
                  </w:rPr>
                  <m:t>Pris tilbud som evalueres</m:t>
                </m:r>
              </m:den>
            </m:f>
          </m:e>
        </m:d>
      </m:oMath>
      <w:r w:rsidRPr="26F5E14A" w:rsidR="3C1DC44A">
        <w:rPr>
          <w:rFonts w:ascii="Oslo Sans Office" w:hAnsi="Oslo Sans Office" w:eastAsia="Oslo Sans Office" w:cs="Oslo Sans Office"/>
          <w:sz w:val="22"/>
          <w:szCs w:val="22"/>
        </w:rPr>
        <w:t xml:space="preserve"> </w:t>
      </w:r>
    </w:p>
    <w:p w:rsidRPr="00FB5530" w:rsidR="00FB5530" w:rsidP="26F5E14A" w:rsidRDefault="3EAE6554" w14:paraId="47258AF7" w14:textId="6B61B251">
      <w:pPr>
        <w:spacing w:after="0"/>
        <w:rPr>
          <w:rFonts w:ascii="Oslo Sans Office" w:hAnsi="Oslo Sans Office" w:eastAsia="Oslo Sans Office" w:cs="Oslo Sans Office"/>
          <w:b w:val="1"/>
          <w:bCs w:val="1"/>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 </w:t>
      </w:r>
      <w:r w:rsidRPr="26F5E14A" w:rsidR="735A1385">
        <w:rPr>
          <w:rFonts w:ascii="Oslo Sans Office" w:hAnsi="Oslo Sans Office" w:eastAsia="Oslo Sans Office" w:cs="Oslo Sans Office"/>
          <w:b w:val="1"/>
          <w:bCs w:val="1"/>
          <w:color w:val="000000" w:themeColor="text1" w:themeTint="FF" w:themeShade="FF"/>
          <w:sz w:val="22"/>
          <w:szCs w:val="22"/>
        </w:rPr>
        <w:t xml:space="preserve">5.2.2 </w:t>
      </w:r>
      <w:r w:rsidRPr="26F5E14A" w:rsidR="1E5ED500">
        <w:rPr>
          <w:rFonts w:ascii="Oslo Sans Office" w:hAnsi="Oslo Sans Office" w:eastAsia="Oslo Sans Office" w:cs="Oslo Sans Office"/>
          <w:b w:val="1"/>
          <w:bCs w:val="1"/>
          <w:color w:val="000000" w:themeColor="text1" w:themeTint="FF" w:themeShade="FF"/>
          <w:sz w:val="22"/>
          <w:szCs w:val="22"/>
        </w:rPr>
        <w:t>Kvalitet</w:t>
      </w:r>
    </w:p>
    <w:p w:rsidRPr="00FB5530" w:rsidR="00FB5530" w:rsidP="26F5E14A" w:rsidRDefault="3EAE6554" w14:paraId="184D36C4" w14:textId="44077F82">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Ved evaluering av kvalitet vil det beste tilbudet innenfor hvert av subkriterienes underkriterier gis poengscore 10. De øvrige tilbudene gis poeng som gjenspeiler relevante forskjeller.</w:t>
      </w:r>
    </w:p>
    <w:p w:rsidR="6FC19FE9" w:rsidP="26F5E14A" w:rsidRDefault="6FC19FE9" w14:paraId="70EA0933" w14:textId="0F60072A">
      <w:pPr>
        <w:spacing w:after="0"/>
        <w:rPr>
          <w:rFonts w:ascii="Oslo Sans Office" w:hAnsi="Oslo Sans Office" w:eastAsia="Oslo Sans Office" w:cs="Oslo Sans Office"/>
          <w:color w:val="000000" w:themeColor="text1"/>
          <w:sz w:val="22"/>
          <w:szCs w:val="22"/>
        </w:rPr>
      </w:pPr>
    </w:p>
    <w:p w:rsidRPr="00FB5530" w:rsidR="00FB5530" w:rsidP="3DE1C85E" w:rsidRDefault="6B186A9A" w14:paraId="2961E182" w14:textId="26E99853">
      <w:pPr>
        <w:pStyle w:val="Hovedoverskrifter"/>
      </w:pPr>
      <w:bookmarkStart w:name="_Toc1042235046" w:id="1260240834"/>
      <w:r w:rsidR="73820B9F">
        <w:rPr/>
        <w:t xml:space="preserve">6. </w:t>
      </w:r>
      <w:r w:rsidR="469D16DD">
        <w:rPr/>
        <w:t>FORHANDLINGER</w:t>
      </w:r>
      <w:bookmarkEnd w:id="1260240834"/>
    </w:p>
    <w:p w:rsidRPr="00FB5530" w:rsidR="00FB5530" w:rsidP="26F5E14A" w:rsidRDefault="3EAE6554" w14:paraId="1FC2ACEC" w14:textId="3149CB6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Det kan forhandles om alle sider av tilbudene. </w:t>
      </w:r>
    </w:p>
    <w:p w:rsidRPr="00FB5530" w:rsidR="00FB5530" w:rsidP="26F5E14A" w:rsidRDefault="00FB5530" w14:paraId="30F9826F" w14:textId="7349A443">
      <w:pPr>
        <w:spacing w:after="0"/>
        <w:rPr>
          <w:rFonts w:ascii="Oslo Sans Office" w:hAnsi="Oslo Sans Office" w:eastAsia="Oslo Sans Office" w:cs="Oslo Sans Office"/>
          <w:color w:val="000000" w:themeColor="text1"/>
          <w:sz w:val="22"/>
          <w:szCs w:val="22"/>
        </w:rPr>
      </w:pPr>
    </w:p>
    <w:p w:rsidR="2415E520" w:rsidP="26F5E14A" w:rsidRDefault="2415E520" w14:paraId="625D7187" w14:textId="7A8A48B4">
      <w:pPr>
        <w:spacing w:after="0"/>
        <w:rPr>
          <w:rFonts w:ascii="Oslo Sans Office" w:hAnsi="Oslo Sans Office" w:eastAsia="Oslo Sans Office" w:cs="Oslo Sans Office"/>
          <w:color w:val="000000" w:themeColor="text1"/>
          <w:sz w:val="22"/>
          <w:szCs w:val="22"/>
        </w:rPr>
      </w:pPr>
      <w:r w:rsidRPr="26F5E14A" w:rsidR="3DFED138">
        <w:rPr>
          <w:rFonts w:ascii="Oslo Sans Office" w:hAnsi="Oslo Sans Office" w:eastAsia="Oslo Sans Office" w:cs="Oslo Sans Office"/>
          <w:color w:val="000000" w:themeColor="text1" w:themeTint="FF" w:themeShade="FF"/>
          <w:sz w:val="22"/>
          <w:szCs w:val="22"/>
        </w:rPr>
        <w:t xml:space="preserve">Oppdragsgiver forbeholder seg retten til å </w:t>
      </w:r>
      <w:r w:rsidRPr="26F5E14A" w:rsidR="1D198765">
        <w:rPr>
          <w:rFonts w:ascii="Oslo Sans Office" w:hAnsi="Oslo Sans Office" w:eastAsia="Oslo Sans Office" w:cs="Oslo Sans Office"/>
          <w:color w:val="000000" w:themeColor="text1" w:themeTint="FF" w:themeShade="FF"/>
          <w:sz w:val="22"/>
          <w:szCs w:val="22"/>
        </w:rPr>
        <w:t xml:space="preserve">kunne </w:t>
      </w:r>
      <w:r w:rsidRPr="26F5E14A" w:rsidR="3DFED138">
        <w:rPr>
          <w:rFonts w:ascii="Oslo Sans Office" w:hAnsi="Oslo Sans Office" w:eastAsia="Oslo Sans Office" w:cs="Oslo Sans Office"/>
          <w:color w:val="000000" w:themeColor="text1" w:themeTint="FF" w:themeShade="FF"/>
          <w:sz w:val="22"/>
          <w:szCs w:val="22"/>
        </w:rPr>
        <w:t xml:space="preserve">redusere antall tilbud </w:t>
      </w:r>
      <w:r w:rsidRPr="26F5E14A" w:rsidR="7F543B6F">
        <w:rPr>
          <w:rFonts w:ascii="Oslo Sans Office" w:hAnsi="Oslo Sans Office" w:eastAsia="Oslo Sans Office" w:cs="Oslo Sans Office"/>
          <w:color w:val="000000" w:themeColor="text1" w:themeTint="FF" w:themeShade="FF"/>
          <w:sz w:val="22"/>
          <w:szCs w:val="22"/>
        </w:rPr>
        <w:t>både i</w:t>
      </w:r>
      <w:r w:rsidRPr="26F5E14A" w:rsidR="3DFED138">
        <w:rPr>
          <w:rFonts w:ascii="Oslo Sans Office" w:hAnsi="Oslo Sans Office" w:eastAsia="Oslo Sans Office" w:cs="Oslo Sans Office"/>
          <w:color w:val="000000" w:themeColor="text1" w:themeTint="FF" w:themeShade="FF"/>
          <w:sz w:val="22"/>
          <w:szCs w:val="22"/>
        </w:rPr>
        <w:t xml:space="preserve"> forkant av</w:t>
      </w:r>
      <w:r w:rsidRPr="26F5E14A" w:rsidR="6232644E">
        <w:rPr>
          <w:rFonts w:ascii="Oslo Sans Office" w:hAnsi="Oslo Sans Office" w:eastAsia="Oslo Sans Office" w:cs="Oslo Sans Office"/>
          <w:color w:val="000000" w:themeColor="text1" w:themeTint="FF" w:themeShade="FF"/>
          <w:sz w:val="22"/>
          <w:szCs w:val="22"/>
        </w:rPr>
        <w:t xml:space="preserve"> og under</w:t>
      </w:r>
      <w:r w:rsidRPr="26F5E14A" w:rsidR="3DFED138">
        <w:rPr>
          <w:rFonts w:ascii="Oslo Sans Office" w:hAnsi="Oslo Sans Office" w:eastAsia="Oslo Sans Office" w:cs="Oslo Sans Office"/>
          <w:color w:val="000000" w:themeColor="text1" w:themeTint="FF" w:themeShade="FF"/>
          <w:sz w:val="22"/>
          <w:szCs w:val="22"/>
        </w:rPr>
        <w:t xml:space="preserve"> forhandlingene</w:t>
      </w:r>
      <w:r w:rsidRPr="26F5E14A" w:rsidR="60D52525">
        <w:rPr>
          <w:rFonts w:ascii="Oslo Sans Office" w:hAnsi="Oslo Sans Office" w:eastAsia="Oslo Sans Office" w:cs="Oslo Sans Office"/>
          <w:color w:val="000000" w:themeColor="text1" w:themeTint="FF" w:themeShade="FF"/>
          <w:sz w:val="22"/>
          <w:szCs w:val="22"/>
        </w:rPr>
        <w:t xml:space="preserve"> i henhold til FOA § 23-11</w:t>
      </w:r>
      <w:r w:rsidRPr="26F5E14A" w:rsidR="7C29642A">
        <w:rPr>
          <w:rFonts w:ascii="Oslo Sans Office" w:hAnsi="Oslo Sans Office" w:eastAsia="Oslo Sans Office" w:cs="Oslo Sans Office"/>
          <w:color w:val="000000" w:themeColor="text1" w:themeTint="FF" w:themeShade="FF"/>
          <w:sz w:val="22"/>
          <w:szCs w:val="22"/>
        </w:rPr>
        <w:t xml:space="preserve">. En eventuell reduksjon vil </w:t>
      </w:r>
      <w:r w:rsidRPr="26F5E14A" w:rsidR="40A8268F">
        <w:rPr>
          <w:rFonts w:ascii="Oslo Sans Office" w:hAnsi="Oslo Sans Office" w:eastAsia="Oslo Sans Office" w:cs="Oslo Sans Office"/>
          <w:color w:val="000000" w:themeColor="text1" w:themeTint="FF" w:themeShade="FF"/>
          <w:sz w:val="22"/>
          <w:szCs w:val="22"/>
        </w:rPr>
        <w:t>gjøres</w:t>
      </w:r>
      <w:r w:rsidRPr="26F5E14A" w:rsidR="7C29642A">
        <w:rPr>
          <w:rFonts w:ascii="Oslo Sans Office" w:hAnsi="Oslo Sans Office" w:eastAsia="Oslo Sans Office" w:cs="Oslo Sans Office"/>
          <w:color w:val="000000" w:themeColor="text1" w:themeTint="FF" w:themeShade="FF"/>
          <w:sz w:val="22"/>
          <w:szCs w:val="22"/>
        </w:rPr>
        <w:t xml:space="preserve"> basert på angitte tildelingskriterier. </w:t>
      </w:r>
    </w:p>
    <w:p w:rsidRPr="00FB5530" w:rsidR="00FB5530" w:rsidP="26F5E14A" w:rsidRDefault="00FB5530" w14:paraId="23127DA8" w14:textId="5A5BBBE7">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34F5397C" w14:textId="4638D1A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Når oppdragsgiver har bestemt at en forhandlingsfase skal være den siste før tildelingen, vil oppdragsgiver informere gjenværende tilbydere om at deres påfølgende tilbud vil være deres siste og endelige tilbud i konkurransen.</w:t>
      </w:r>
    </w:p>
    <w:p w:rsidRPr="00FB5530" w:rsidR="00FB5530" w:rsidP="26F5E14A" w:rsidRDefault="00FB5530" w14:paraId="2BD87DE0" w14:textId="5281A70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5CDC422D" w14:textId="4A10420D">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Oppdragsgiver vil skrive referat fra alle forhandlingene. Referatene skal angi status og oppnådd progresjon på de punkter som er tatt opp i forhandlingene og punkter for oppfølging av partene.</w:t>
      </w:r>
    </w:p>
    <w:p w:rsidR="645AFB2A" w:rsidP="26F5E14A" w:rsidRDefault="645AFB2A" w14:paraId="776F423D" w14:textId="17ED8396">
      <w:pPr>
        <w:spacing w:after="0"/>
        <w:rPr>
          <w:rFonts w:ascii="Oslo Sans Office" w:hAnsi="Oslo Sans Office" w:eastAsia="Oslo Sans Office" w:cs="Oslo Sans Office"/>
          <w:color w:val="000000" w:themeColor="text1"/>
          <w:sz w:val="22"/>
          <w:szCs w:val="22"/>
        </w:rPr>
      </w:pPr>
    </w:p>
    <w:p w:rsidRPr="00FB5530" w:rsidR="00FB5530" w:rsidP="3DE1C85E" w:rsidRDefault="28C7C949" w14:paraId="276C107C" w14:textId="26C970B2">
      <w:pPr>
        <w:pStyle w:val="Hovedoverskrifter"/>
      </w:pPr>
      <w:bookmarkStart w:name="_Toc1255890053" w:id="1835693921"/>
      <w:r w:rsidR="02F768E0">
        <w:rPr/>
        <w:t xml:space="preserve">7. </w:t>
      </w:r>
      <w:r w:rsidR="469D16DD">
        <w:rPr/>
        <w:t>AVTALEN</w:t>
      </w:r>
      <w:bookmarkEnd w:id="1835693921"/>
    </w:p>
    <w:p w:rsidRPr="00FB5530" w:rsidR="00FB5530" w:rsidP="3D280174" w:rsidRDefault="4D2B2ABC" w14:paraId="6ED6DECD" w14:textId="6CCDFDF1">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894153750" w:id="1444663580"/>
      <w:r w:rsidRPr="26F5E14A" w:rsidR="33C2D281">
        <w:rPr>
          <w:rFonts w:ascii="Oslo Sans Office" w:hAnsi="Oslo Sans Office" w:eastAsia="Oslo Sans Office" w:cs="Oslo Sans Office"/>
          <w:sz w:val="22"/>
          <w:szCs w:val="22"/>
        </w:rPr>
        <w:t xml:space="preserve">7.1 </w:t>
      </w:r>
      <w:r w:rsidRPr="26F5E14A" w:rsidR="1E5ED500">
        <w:rPr>
          <w:rFonts w:ascii="Oslo Sans Office" w:hAnsi="Oslo Sans Office" w:eastAsia="Oslo Sans Office" w:cs="Oslo Sans Office"/>
          <w:sz w:val="22"/>
          <w:szCs w:val="22"/>
        </w:rPr>
        <w:t>Om avtalen</w:t>
      </w:r>
      <w:bookmarkEnd w:id="1444663580"/>
    </w:p>
    <w:p w:rsidRPr="00FB5530" w:rsidR="00FB5530" w:rsidP="4106B503" w:rsidRDefault="1D3F622D" w14:paraId="620C1CA6" w14:textId="04E79E32">
      <w:pPr>
        <w:pStyle w:val="Normal"/>
        <w:spacing w:before="240" w:after="0" w:line="240" w:lineRule="auto"/>
        <w:rPr>
          <w:rFonts w:ascii="Oslo Sans Office" w:hAnsi="Oslo Sans Office" w:eastAsia="Oslo Sans Office" w:cs="Oslo Sans Office"/>
          <w:sz w:val="22"/>
          <w:szCs w:val="22"/>
        </w:rPr>
      </w:pPr>
      <w:r w:rsidRPr="26F5E14A" w:rsidR="0EF12E45">
        <w:rPr>
          <w:rFonts w:ascii="Oslo Sans Office" w:hAnsi="Oslo Sans Office" w:eastAsia="Oslo Sans Office" w:cs="Oslo Sans Office"/>
          <w:sz w:val="22"/>
          <w:szCs w:val="22"/>
        </w:rPr>
        <w:t xml:space="preserve">Det skal inngås Tjenesteytingsavtale </w:t>
      </w:r>
      <w:r w:rsidRPr="26F5E14A" w:rsidR="57CC21DD">
        <w:rPr>
          <w:rFonts w:ascii="Oslo Sans Office" w:hAnsi="Oslo Sans Office" w:eastAsia="Oslo Sans Office" w:cs="Oslo Sans Office"/>
          <w:sz w:val="22"/>
          <w:szCs w:val="22"/>
        </w:rPr>
        <w:t xml:space="preserve">for drift av langtidsplasser ved Ellingsrudhjemmet </w:t>
      </w:r>
      <w:r w:rsidRPr="26F5E14A" w:rsidR="0EF12E45">
        <w:rPr>
          <w:rFonts w:ascii="Oslo Sans Office" w:hAnsi="Oslo Sans Office" w:eastAsia="Oslo Sans Office" w:cs="Oslo Sans Office"/>
          <w:sz w:val="22"/>
          <w:szCs w:val="22"/>
        </w:rPr>
        <w:t xml:space="preserve">med </w:t>
      </w:r>
      <w:r w:rsidRPr="26F5E14A" w:rsidR="4608FB9F">
        <w:rPr>
          <w:rFonts w:ascii="Oslo Sans Office" w:hAnsi="Oslo Sans Office" w:eastAsia="Oslo Sans Office" w:cs="Oslo Sans Office"/>
          <w:sz w:val="22"/>
          <w:szCs w:val="22"/>
        </w:rPr>
        <w:t>1</w:t>
      </w:r>
      <w:r w:rsidRPr="26F5E14A" w:rsidR="00F27C93">
        <w:rPr>
          <w:rFonts w:ascii="Oslo Sans Office" w:hAnsi="Oslo Sans Office" w:eastAsia="Oslo Sans Office" w:cs="Oslo Sans Office"/>
          <w:sz w:val="22"/>
          <w:szCs w:val="22"/>
        </w:rPr>
        <w:t>4</w:t>
      </w:r>
      <w:r w:rsidRPr="26F5E14A" w:rsidR="0EF12E45">
        <w:rPr>
          <w:rFonts w:ascii="Oslo Sans Office" w:hAnsi="Oslo Sans Office" w:eastAsia="Oslo Sans Office" w:cs="Oslo Sans Office"/>
          <w:sz w:val="22"/>
          <w:szCs w:val="22"/>
        </w:rPr>
        <w:t xml:space="preserve"> </w:t>
      </w:r>
      <w:r w:rsidRPr="26F5E14A" w:rsidR="0EF12E45">
        <w:rPr>
          <w:rFonts w:ascii="Oslo Sans Office" w:hAnsi="Oslo Sans Office" w:eastAsia="Oslo Sans Office" w:cs="Oslo Sans Office"/>
          <w:sz w:val="22"/>
          <w:szCs w:val="22"/>
        </w:rPr>
        <w:t>vedlegg</w:t>
      </w:r>
      <w:r w:rsidRPr="26F5E14A" w:rsidR="034994E4">
        <w:rPr>
          <w:rFonts w:ascii="Oslo Sans Office" w:hAnsi="Oslo Sans Office" w:eastAsia="Oslo Sans Office" w:cs="Oslo Sans Office"/>
          <w:sz w:val="22"/>
          <w:szCs w:val="22"/>
        </w:rPr>
        <w:t xml:space="preserve"> og Tjenesteytingsavtale for drift av dagsenter ved</w:t>
      </w:r>
      <w:r w:rsidRPr="26F5E14A" w:rsidR="0EF12E45">
        <w:rPr>
          <w:rFonts w:ascii="Oslo Sans Office" w:hAnsi="Oslo Sans Office" w:eastAsia="Oslo Sans Office" w:cs="Oslo Sans Office"/>
          <w:sz w:val="22"/>
          <w:szCs w:val="22"/>
        </w:rPr>
        <w:t xml:space="preserve"> </w:t>
      </w:r>
      <w:r w:rsidRPr="26F5E14A" w:rsidR="6757ED09">
        <w:rPr>
          <w:rFonts w:ascii="Oslo Sans Office" w:hAnsi="Oslo Sans Office" w:eastAsia="Oslo Sans Office" w:cs="Oslo Sans Office"/>
          <w:sz w:val="22"/>
          <w:szCs w:val="22"/>
        </w:rPr>
        <w:t xml:space="preserve">Ellingsrudhjemmet </w:t>
      </w:r>
      <w:r w:rsidRPr="26F5E14A" w:rsidR="0446E8E0">
        <w:rPr>
          <w:rFonts w:ascii="Oslo Sans Office" w:hAnsi="Oslo Sans Office" w:eastAsia="Oslo Sans Office" w:cs="Oslo Sans Office"/>
          <w:sz w:val="22"/>
          <w:szCs w:val="22"/>
        </w:rPr>
        <w:t xml:space="preserve">med </w:t>
      </w:r>
      <w:r w:rsidRPr="26F5E14A" w:rsidR="1A37DA0E">
        <w:rPr>
          <w:rFonts w:ascii="Oslo Sans Office" w:hAnsi="Oslo Sans Office" w:eastAsia="Oslo Sans Office" w:cs="Oslo Sans Office"/>
          <w:sz w:val="22"/>
          <w:szCs w:val="22"/>
        </w:rPr>
        <w:t>1</w:t>
      </w:r>
      <w:r w:rsidRPr="26F5E14A" w:rsidR="78D655C8">
        <w:rPr>
          <w:rFonts w:ascii="Oslo Sans Office" w:hAnsi="Oslo Sans Office" w:eastAsia="Oslo Sans Office" w:cs="Oslo Sans Office"/>
          <w:sz w:val="22"/>
          <w:szCs w:val="22"/>
        </w:rPr>
        <w:t>4</w:t>
      </w:r>
      <w:r w:rsidRPr="26F5E14A" w:rsidR="0446E8E0">
        <w:rPr>
          <w:rFonts w:ascii="Oslo Sans Office" w:hAnsi="Oslo Sans Office" w:eastAsia="Oslo Sans Office" w:cs="Oslo Sans Office"/>
          <w:sz w:val="22"/>
          <w:szCs w:val="22"/>
        </w:rPr>
        <w:t xml:space="preserve"> vedlegg </w:t>
      </w:r>
      <w:r w:rsidRPr="26F5E14A" w:rsidR="6757ED09">
        <w:rPr>
          <w:rFonts w:ascii="Oslo Sans Office" w:hAnsi="Oslo Sans Office" w:eastAsia="Oslo Sans Office" w:cs="Oslo Sans Office"/>
          <w:sz w:val="22"/>
          <w:szCs w:val="22"/>
        </w:rPr>
        <w:t xml:space="preserve">og </w:t>
      </w:r>
      <w:r w:rsidRPr="26F5E14A" w:rsidR="3F2F8D75">
        <w:rPr>
          <w:rFonts w:ascii="Oslo Sans Office" w:hAnsi="Oslo Sans Office" w:eastAsia="Oslo Sans Office" w:cs="Oslo Sans Office"/>
          <w:sz w:val="22"/>
          <w:szCs w:val="22"/>
        </w:rPr>
        <w:t xml:space="preserve">Tjenesteytingsavtale for drift av langtidsplasser ved </w:t>
      </w:r>
      <w:r w:rsidRPr="26F5E14A" w:rsidR="3F2F8D75">
        <w:rPr>
          <w:rFonts w:ascii="Oslo Sans Office" w:hAnsi="Oslo Sans Office" w:eastAsia="Oslo Sans Office" w:cs="Oslo Sans Office"/>
          <w:sz w:val="22"/>
          <w:szCs w:val="22"/>
        </w:rPr>
        <w:t>Langerudhjemmet</w:t>
      </w:r>
      <w:r w:rsidRPr="26F5E14A" w:rsidR="3F2F8D75">
        <w:rPr>
          <w:rFonts w:ascii="Oslo Sans Office" w:hAnsi="Oslo Sans Office" w:eastAsia="Oslo Sans Office" w:cs="Oslo Sans Office"/>
          <w:sz w:val="22"/>
          <w:szCs w:val="22"/>
        </w:rPr>
        <w:t xml:space="preserve"> med </w:t>
      </w:r>
      <w:r w:rsidRPr="26F5E14A" w:rsidR="5F1E454B">
        <w:rPr>
          <w:rFonts w:ascii="Oslo Sans Office" w:hAnsi="Oslo Sans Office" w:eastAsia="Oslo Sans Office" w:cs="Oslo Sans Office"/>
          <w:sz w:val="22"/>
          <w:szCs w:val="22"/>
        </w:rPr>
        <w:t>1</w:t>
      </w:r>
      <w:r w:rsidRPr="26F5E14A" w:rsidR="669EF85C">
        <w:rPr>
          <w:rFonts w:ascii="Oslo Sans Office" w:hAnsi="Oslo Sans Office" w:eastAsia="Oslo Sans Office" w:cs="Oslo Sans Office"/>
          <w:sz w:val="22"/>
          <w:szCs w:val="22"/>
        </w:rPr>
        <w:t>4</w:t>
      </w:r>
      <w:r w:rsidRPr="26F5E14A" w:rsidR="5F1E454B">
        <w:rPr>
          <w:rFonts w:ascii="Oslo Sans Office" w:hAnsi="Oslo Sans Office" w:eastAsia="Oslo Sans Office" w:cs="Oslo Sans Office"/>
          <w:sz w:val="22"/>
          <w:szCs w:val="22"/>
        </w:rPr>
        <w:t xml:space="preserve"> </w:t>
      </w:r>
      <w:r w:rsidRPr="26F5E14A" w:rsidR="3F2F8D75">
        <w:rPr>
          <w:rFonts w:ascii="Oslo Sans Office" w:hAnsi="Oslo Sans Office" w:eastAsia="Oslo Sans Office" w:cs="Oslo Sans Office"/>
          <w:sz w:val="22"/>
          <w:szCs w:val="22"/>
        </w:rPr>
        <w:t>vedlegg</w:t>
      </w:r>
      <w:r w:rsidRPr="26F5E14A" w:rsidR="3F2F8D75">
        <w:rPr>
          <w:rFonts w:ascii="Oslo Sans Office" w:hAnsi="Oslo Sans Office" w:eastAsia="Oslo Sans Office" w:cs="Oslo Sans Office"/>
          <w:sz w:val="22"/>
          <w:szCs w:val="22"/>
        </w:rPr>
        <w:t xml:space="preserve"> og Tjenesteytingsavtale for drift av dagsenter ved </w:t>
      </w:r>
      <w:r w:rsidRPr="26F5E14A" w:rsidR="3F2F8D75">
        <w:rPr>
          <w:rFonts w:ascii="Oslo Sans Office" w:hAnsi="Oslo Sans Office" w:eastAsia="Oslo Sans Office" w:cs="Oslo Sans Office"/>
          <w:sz w:val="22"/>
          <w:szCs w:val="22"/>
        </w:rPr>
        <w:t>Langerudhjemmet</w:t>
      </w:r>
      <w:r w:rsidRPr="26F5E14A" w:rsidR="3F2F8D75">
        <w:rPr>
          <w:rFonts w:ascii="Oslo Sans Office" w:hAnsi="Oslo Sans Office" w:eastAsia="Oslo Sans Office" w:cs="Oslo Sans Office"/>
          <w:sz w:val="22"/>
          <w:szCs w:val="22"/>
        </w:rPr>
        <w:t xml:space="preserve"> med </w:t>
      </w:r>
      <w:r w:rsidRPr="26F5E14A" w:rsidR="5B913560">
        <w:rPr>
          <w:rFonts w:ascii="Oslo Sans Office" w:hAnsi="Oslo Sans Office" w:eastAsia="Oslo Sans Office" w:cs="Oslo Sans Office"/>
          <w:sz w:val="22"/>
          <w:szCs w:val="22"/>
        </w:rPr>
        <w:t>1</w:t>
      </w:r>
      <w:r w:rsidRPr="26F5E14A" w:rsidR="50AEE655">
        <w:rPr>
          <w:rFonts w:ascii="Oslo Sans Office" w:hAnsi="Oslo Sans Office" w:eastAsia="Oslo Sans Office" w:cs="Oslo Sans Office"/>
          <w:sz w:val="22"/>
          <w:szCs w:val="22"/>
        </w:rPr>
        <w:t>4</w:t>
      </w:r>
      <w:r w:rsidRPr="26F5E14A" w:rsidR="3F2F8D75">
        <w:rPr>
          <w:rFonts w:ascii="Oslo Sans Office" w:hAnsi="Oslo Sans Office" w:eastAsia="Oslo Sans Office" w:cs="Oslo Sans Office"/>
          <w:sz w:val="22"/>
          <w:szCs w:val="22"/>
        </w:rPr>
        <w:t xml:space="preserve"> </w:t>
      </w:r>
      <w:r w:rsidRPr="26F5E14A" w:rsidR="3F2F8D75">
        <w:rPr>
          <w:rFonts w:ascii="Oslo Sans Office" w:hAnsi="Oslo Sans Office" w:eastAsia="Oslo Sans Office" w:cs="Oslo Sans Office"/>
          <w:sz w:val="22"/>
          <w:szCs w:val="22"/>
        </w:rPr>
        <w:t>vedlegg</w:t>
      </w:r>
      <w:r w:rsidRPr="26F5E14A" w:rsidR="3F2F8D75">
        <w:rPr>
          <w:rFonts w:ascii="Oslo Sans Office" w:hAnsi="Oslo Sans Office" w:eastAsia="Oslo Sans Office" w:cs="Oslo Sans Office"/>
          <w:sz w:val="22"/>
          <w:szCs w:val="22"/>
        </w:rPr>
        <w:t>.</w:t>
      </w:r>
    </w:p>
    <w:p w:rsidRPr="00FB5530" w:rsidR="00FB5530" w:rsidP="6FC19FE9" w:rsidRDefault="64A1C2CB" w14:paraId="46285F4E" w14:textId="72135A1D">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2145449538" w:id="213879610"/>
      <w:r w:rsidRPr="26F5E14A" w:rsidR="454FEDF8">
        <w:rPr>
          <w:rFonts w:ascii="Oslo Sans Office" w:hAnsi="Oslo Sans Office" w:eastAsia="Oslo Sans Office" w:cs="Oslo Sans Office"/>
          <w:sz w:val="22"/>
          <w:szCs w:val="22"/>
        </w:rPr>
        <w:t xml:space="preserve">7.2 </w:t>
      </w:r>
      <w:r w:rsidRPr="26F5E14A" w:rsidR="58A4C514">
        <w:rPr>
          <w:rFonts w:ascii="Oslo Sans Office" w:hAnsi="Oslo Sans Office" w:eastAsia="Oslo Sans Office" w:cs="Oslo Sans Office"/>
          <w:sz w:val="22"/>
          <w:szCs w:val="22"/>
        </w:rPr>
        <w:t>Avtaleperiode</w:t>
      </w:r>
      <w:bookmarkEnd w:id="213879610"/>
    </w:p>
    <w:p w:rsidR="7B96E46E" w:rsidP="4106B503" w:rsidRDefault="7B96E46E" w14:paraId="4849485F" w14:textId="67FD7B81">
      <w:pPr>
        <w:spacing w:after="0" w:line="240" w:lineRule="auto"/>
        <w:rPr>
          <w:rFonts w:ascii="Oslo Sans Office" w:hAnsi="Oslo Sans Office" w:eastAsia="Oslo Sans Office" w:cs="Oslo Sans Office"/>
          <w:color w:val="000000" w:themeColor="text1" w:themeTint="FF" w:themeShade="FF"/>
          <w:sz w:val="22"/>
          <w:szCs w:val="22"/>
        </w:rPr>
      </w:pPr>
      <w:r w:rsidRPr="26F5E14A" w:rsidR="00721B0B">
        <w:rPr>
          <w:rFonts w:ascii="Oslo Sans Office" w:hAnsi="Oslo Sans Office" w:eastAsia="Oslo Sans Office" w:cs="Oslo Sans Office"/>
          <w:color w:val="000000" w:themeColor="text1" w:themeTint="FF" w:themeShade="FF"/>
          <w:sz w:val="22"/>
          <w:szCs w:val="22"/>
        </w:rPr>
        <w:t xml:space="preserve">Avtalen har en varighet på inntil 10 år inkludert opsjoner. Tjenesteytingsavtale for drift av langtidsplasser har en varighet på 8 år med opsjon på forlengelse i ytterligere 1 + 1 år. Tjenesteytingsavtale for drift av dagsenter har en varighet på 2 år inkludert opsjon på forlengelse i ytterligere 2 + 2 + 2 + </w:t>
      </w:r>
      <w:r w:rsidRPr="26F5E14A" w:rsidR="77FDB1C3">
        <w:rPr>
          <w:rFonts w:ascii="Oslo Sans Office" w:hAnsi="Oslo Sans Office" w:eastAsia="Oslo Sans Office" w:cs="Oslo Sans Office"/>
          <w:color w:val="000000" w:themeColor="text1" w:themeTint="FF" w:themeShade="FF"/>
          <w:sz w:val="22"/>
          <w:szCs w:val="22"/>
        </w:rPr>
        <w:t>1 + 1</w:t>
      </w:r>
      <w:r w:rsidRPr="26F5E14A" w:rsidR="00721B0B">
        <w:rPr>
          <w:rFonts w:ascii="Oslo Sans Office" w:hAnsi="Oslo Sans Office" w:eastAsia="Oslo Sans Office" w:cs="Oslo Sans Office"/>
          <w:color w:val="000000" w:themeColor="text1" w:themeTint="FF" w:themeShade="FF"/>
          <w:sz w:val="22"/>
          <w:szCs w:val="22"/>
        </w:rPr>
        <w:t xml:space="preserve"> år.</w:t>
      </w:r>
    </w:p>
    <w:p w:rsidRPr="00FB5530" w:rsidR="00FB5530" w:rsidP="3D280174" w:rsidRDefault="4E9FA0E5" w14:paraId="4C4A4E92" w14:textId="4AF59ACA">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2057139163" w:id="683658870"/>
      <w:r w:rsidRPr="26F5E14A" w:rsidR="660E2235">
        <w:rPr>
          <w:rFonts w:ascii="Oslo Sans Office" w:hAnsi="Oslo Sans Office" w:eastAsia="Oslo Sans Office" w:cs="Oslo Sans Office"/>
          <w:sz w:val="22"/>
          <w:szCs w:val="22"/>
        </w:rPr>
        <w:t xml:space="preserve">7.3 </w:t>
      </w:r>
      <w:r w:rsidRPr="26F5E14A" w:rsidR="1E5ED500">
        <w:rPr>
          <w:rFonts w:ascii="Oslo Sans Office" w:hAnsi="Oslo Sans Office" w:eastAsia="Oslo Sans Office" w:cs="Oslo Sans Office"/>
          <w:sz w:val="22"/>
          <w:szCs w:val="22"/>
        </w:rPr>
        <w:t>Krav til lønns- og arbeidsvilkår</w:t>
      </w:r>
      <w:bookmarkEnd w:id="683658870"/>
    </w:p>
    <w:p w:rsidRPr="00FB5530" w:rsidR="00FB5530" w:rsidP="61428F50" w:rsidRDefault="3EAE6554" w14:paraId="0C06D8F2" w14:textId="7F48CB3F">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Tjenesteytingsavtalen inneholder krav om lønns- og arbeidsvilkår, dokumentasjon og sanksjoner i samsvar med forskrift om lønns- og arbeidsvilkår av 8. februar 2008 nr. 112.</w:t>
      </w:r>
    </w:p>
    <w:p w:rsidR="6FC19FE9" w:rsidP="26F5E14A" w:rsidRDefault="6FC19FE9" w14:paraId="0C86A800" w14:textId="41C1EEEE">
      <w:pPr>
        <w:spacing w:after="0"/>
        <w:rPr>
          <w:rFonts w:ascii="Oslo Sans Office" w:hAnsi="Oslo Sans Office" w:eastAsia="Oslo Sans Office" w:cs="Oslo Sans Office"/>
          <w:color w:val="000000" w:themeColor="text1"/>
          <w:sz w:val="22"/>
          <w:szCs w:val="22"/>
        </w:rPr>
      </w:pPr>
    </w:p>
    <w:p w:rsidRPr="00FB5530" w:rsidR="00FB5530" w:rsidP="3DE1C85E" w:rsidRDefault="07DBA24C" w14:paraId="1C8A3143" w14:textId="7B3F27E0">
      <w:pPr>
        <w:pStyle w:val="Hovedoverskrifter"/>
      </w:pPr>
      <w:bookmarkStart w:name="_Toc776724224" w:id="1811017712"/>
      <w:r w:rsidR="698B8D07">
        <w:rPr/>
        <w:t xml:space="preserve">8. </w:t>
      </w:r>
      <w:r w:rsidR="469D16DD">
        <w:rPr/>
        <w:t>TILBUDSINNLEVERING OG TILBUDSFORMAT</w:t>
      </w:r>
      <w:bookmarkEnd w:id="1811017712"/>
    </w:p>
    <w:p w:rsidRPr="00FB5530" w:rsidR="00FB5530" w:rsidP="3D280174" w:rsidRDefault="44528887" w14:paraId="615C86B1" w14:textId="2F21BD87">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1035508478" w:id="336850531"/>
      <w:r w:rsidRPr="26F5E14A" w:rsidR="05B7207C">
        <w:rPr>
          <w:rFonts w:ascii="Oslo Sans Office" w:hAnsi="Oslo Sans Office" w:eastAsia="Oslo Sans Office" w:cs="Oslo Sans Office"/>
          <w:sz w:val="22"/>
          <w:szCs w:val="22"/>
        </w:rPr>
        <w:t xml:space="preserve">8.1 </w:t>
      </w:r>
      <w:r w:rsidRPr="26F5E14A" w:rsidR="1E5ED500">
        <w:rPr>
          <w:rFonts w:ascii="Oslo Sans Office" w:hAnsi="Oslo Sans Office" w:eastAsia="Oslo Sans Office" w:cs="Oslo Sans Office"/>
          <w:sz w:val="22"/>
          <w:szCs w:val="22"/>
        </w:rPr>
        <w:t>Tilbudsinnlevering</w:t>
      </w:r>
      <w:bookmarkEnd w:id="336850531"/>
    </w:p>
    <w:p w:rsidRPr="00FB5530" w:rsidR="00FB5530" w:rsidP="26F5E14A" w:rsidRDefault="3EAE6554" w14:paraId="784673D2" w14:textId="321725D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 skal leveres via KGV.</w:t>
      </w:r>
    </w:p>
    <w:p w:rsidRPr="00FB5530" w:rsidR="00FB5530" w:rsidP="3D280174" w:rsidRDefault="4CBC704E" w14:paraId="1575A690" w14:textId="59716646">
      <w:pPr>
        <w:pStyle w:val="Heading2"/>
        <w:keepLines w:val="0"/>
        <w:spacing w:before="240" w:after="120" w:line="240" w:lineRule="auto"/>
        <w:ind w:left="862" w:hanging="862"/>
        <w:rPr>
          <w:rFonts w:ascii="Oslo Sans Office" w:hAnsi="Oslo Sans Office" w:eastAsia="Oslo Sans Office" w:cs="Oslo Sans Office"/>
          <w:sz w:val="22"/>
          <w:szCs w:val="22"/>
        </w:rPr>
      </w:pPr>
      <w:bookmarkStart w:name="_Toc350371969" w:id="1039258761"/>
      <w:r w:rsidRPr="26F5E14A" w:rsidR="0A5C72DA">
        <w:rPr>
          <w:rFonts w:ascii="Oslo Sans Office" w:hAnsi="Oslo Sans Office" w:eastAsia="Oslo Sans Office" w:cs="Oslo Sans Office"/>
          <w:sz w:val="22"/>
          <w:szCs w:val="22"/>
        </w:rPr>
        <w:t xml:space="preserve">8.2 </w:t>
      </w:r>
      <w:r w:rsidRPr="26F5E14A" w:rsidR="1E5ED500">
        <w:rPr>
          <w:rFonts w:ascii="Oslo Sans Office" w:hAnsi="Oslo Sans Office" w:eastAsia="Oslo Sans Office" w:cs="Oslo Sans Office"/>
          <w:sz w:val="22"/>
          <w:szCs w:val="22"/>
        </w:rPr>
        <w:t>Tilbudsformat</w:t>
      </w:r>
      <w:bookmarkEnd w:id="1039258761"/>
    </w:p>
    <w:p w:rsidRPr="00FB5530" w:rsidR="00FB5530" w:rsidP="26F5E14A" w:rsidRDefault="3EAE6554" w14:paraId="5F1B437B" w14:textId="475465F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Tilbudet skal leveres som én zippet mappe som består av følgende undermapper med følgende innhold:</w:t>
      </w:r>
    </w:p>
    <w:p w:rsidRPr="00FB5530" w:rsidR="00FB5530" w:rsidP="26F5E14A" w:rsidRDefault="3EAE6554" w14:paraId="7A1D245E" w14:textId="11A9FC68">
      <w:pPr>
        <w:pStyle w:val="ListParagraph"/>
        <w:numPr>
          <w:ilvl w:val="0"/>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Kvalifikasjonskrav</w:t>
      </w:r>
    </w:p>
    <w:p w:rsidRPr="00FB5530" w:rsidR="00FB5530" w:rsidP="26F5E14A" w:rsidRDefault="3EAE6554" w14:paraId="4B28ACAC" w14:textId="4E90DC92">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Utfylt tilbudsbrev, (Vedlegg 1) signert av person bemyndiget til å forplikte tilbyder</w:t>
      </w:r>
    </w:p>
    <w:p w:rsidRPr="00FB5530" w:rsidR="00FB5530" w:rsidP="26F5E14A" w:rsidRDefault="3EAE6554" w14:paraId="6EBAFAC0" w14:textId="0D7FCC80">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Utfylt ESPD skjema</w:t>
      </w:r>
    </w:p>
    <w:p w:rsidRPr="00FB5530" w:rsidR="00FB5530" w:rsidP="26F5E14A" w:rsidRDefault="3EAE6554" w14:paraId="4AB24BD2" w14:textId="77D5220A">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Dokumentasjon på oppfyllelse av kvalifikasjonskrav</w:t>
      </w:r>
    </w:p>
    <w:p w:rsidRPr="00FB5530" w:rsidR="00FB5530" w:rsidP="26F5E14A" w:rsidRDefault="00FB5530" w14:paraId="0DC0A3C9" w14:textId="6E38019E">
      <w:pPr>
        <w:spacing w:after="0" w:line="240" w:lineRule="auto"/>
        <w:ind w:left="1080"/>
        <w:rPr>
          <w:rFonts w:ascii="Oslo Sans Office" w:hAnsi="Oslo Sans Office" w:eastAsia="Oslo Sans Office" w:cs="Oslo Sans Office"/>
          <w:color w:val="000000" w:themeColor="text1"/>
          <w:sz w:val="22"/>
          <w:szCs w:val="22"/>
        </w:rPr>
      </w:pPr>
    </w:p>
    <w:p w:rsidRPr="00FB5530" w:rsidR="00FB5530" w:rsidP="26F5E14A" w:rsidRDefault="08DE5FB8" w14:paraId="2D9BDFB4" w14:textId="03FC9128">
      <w:pPr>
        <w:pStyle w:val="ListParagraph"/>
        <w:numPr>
          <w:ilvl w:val="0"/>
          <w:numId w:val="14"/>
        </w:numPr>
        <w:spacing w:after="0" w:line="240" w:lineRule="auto"/>
        <w:rPr>
          <w:rFonts w:ascii="Oslo Sans Office" w:hAnsi="Oslo Sans Office" w:eastAsia="Oslo Sans Office" w:cs="Oslo Sans Office"/>
          <w:color w:val="000000" w:themeColor="text1"/>
          <w:sz w:val="22"/>
          <w:szCs w:val="22"/>
          <w:highlight w:val="yellow"/>
        </w:rPr>
      </w:pPr>
      <w:r w:rsidRPr="26F5E14A" w:rsidR="58A4C514">
        <w:rPr>
          <w:rFonts w:ascii="Oslo Sans Office" w:hAnsi="Oslo Sans Office" w:eastAsia="Oslo Sans Office" w:cs="Oslo Sans Office"/>
          <w:color w:val="000000" w:themeColor="text1" w:themeTint="FF" w:themeShade="FF"/>
          <w:sz w:val="22"/>
          <w:szCs w:val="22"/>
        </w:rPr>
        <w:t>Tilbud</w:t>
      </w:r>
      <w:r w:rsidRPr="26F5E14A" w:rsidR="58A4C514">
        <w:rPr>
          <w:rFonts w:ascii="Oslo Sans Office" w:hAnsi="Oslo Sans Office" w:eastAsia="Oslo Sans Office" w:cs="Oslo Sans Office"/>
          <w:color w:val="FF0000"/>
          <w:sz w:val="22"/>
          <w:szCs w:val="22"/>
        </w:rPr>
        <w:t xml:space="preserve"> </w:t>
      </w:r>
      <w:r w:rsidRPr="26F5E14A" w:rsidR="052EC0F5">
        <w:rPr>
          <w:rFonts w:ascii="Oslo Sans Office" w:hAnsi="Oslo Sans Office" w:eastAsia="Oslo Sans Office" w:cs="Oslo Sans Office"/>
          <w:sz w:val="22"/>
          <w:szCs w:val="22"/>
        </w:rPr>
        <w:t>Ellingsrudhjemmet</w:t>
      </w:r>
    </w:p>
    <w:p w:rsidRPr="00FB5530" w:rsidR="00FB5530" w:rsidP="26F5E14A" w:rsidRDefault="162221B7" w14:paraId="4BB61B83" w14:textId="55648887">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Leverandørs besvarelse på tildelingskriteriene: </w:t>
      </w:r>
    </w:p>
    <w:p w:rsidRPr="00FB5530" w:rsidR="00FB5530" w:rsidP="4106B503" w:rsidRDefault="3EAE6554" w14:paraId="03E587B8" w14:textId="64D9AC29">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Tilbudt kvalitet på tjenesteyting, inkludert utfylte bemanningsskjemaer</w:t>
      </w:r>
    </w:p>
    <w:p w:rsidRPr="00FB5530" w:rsidR="00FB5530" w:rsidP="4106B503" w:rsidRDefault="162221B7" w14:paraId="31289F44" w14:textId="13900139">
      <w:pPr>
        <w:spacing w:after="0" w:line="240" w:lineRule="auto"/>
        <w:ind w:left="0"/>
        <w:rPr>
          <w:rFonts w:ascii="Oslo Sans Office" w:hAnsi="Oslo Sans Office" w:eastAsia="Oslo Sans Office" w:cs="Oslo Sans Office"/>
          <w:color w:val="000000" w:themeColor="text1"/>
          <w:sz w:val="22"/>
          <w:szCs w:val="22"/>
          <w:highlight w:val="yellow"/>
        </w:rPr>
      </w:pPr>
    </w:p>
    <w:p w:rsidRPr="00FB5530" w:rsidR="00FB5530" w:rsidP="26F5E14A" w:rsidRDefault="162221B7" w14:paraId="256496B8" w14:textId="6122F9B2">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Tilbudt pris- utfylt prisskjema (</w:t>
      </w:r>
      <w:r w:rsidRPr="26F5E14A" w:rsidR="4260B920">
        <w:rPr>
          <w:rFonts w:ascii="Oslo Sans Office" w:hAnsi="Oslo Sans Office" w:eastAsia="Oslo Sans Office" w:cs="Oslo Sans Office"/>
          <w:color w:val="000000" w:themeColor="text1" w:themeTint="FF" w:themeShade="FF"/>
          <w:sz w:val="22"/>
          <w:szCs w:val="22"/>
        </w:rPr>
        <w:t>vedlegg I - 2</w:t>
      </w:r>
      <w:r w:rsidRPr="26F5E14A" w:rsidR="2FB646EA">
        <w:rPr>
          <w:rFonts w:ascii="Oslo Sans Office" w:hAnsi="Oslo Sans Office" w:eastAsia="Oslo Sans Office" w:cs="Oslo Sans Office"/>
          <w:color w:val="000000" w:themeColor="text1" w:themeTint="FF" w:themeShade="FF"/>
          <w:sz w:val="22"/>
          <w:szCs w:val="22"/>
        </w:rPr>
        <w:t>)</w:t>
      </w:r>
    </w:p>
    <w:p w:rsidRPr="00FB5530" w:rsidR="00FB5530" w:rsidP="26F5E14A" w:rsidRDefault="162221B7" w14:paraId="36BD34FC" w14:textId="4F76772A">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Utfylt </w:t>
      </w:r>
      <w:r w:rsidRPr="26F5E14A" w:rsidR="4260B920">
        <w:rPr>
          <w:rFonts w:ascii="Oslo Sans Office" w:hAnsi="Oslo Sans Office" w:eastAsia="Oslo Sans Office" w:cs="Oslo Sans Office"/>
          <w:color w:val="000000" w:themeColor="text1" w:themeTint="FF" w:themeShade="FF"/>
          <w:sz w:val="22"/>
          <w:szCs w:val="22"/>
        </w:rPr>
        <w:t xml:space="preserve">vedlegg </w:t>
      </w:r>
      <w:r w:rsidRPr="26F5E14A" w:rsidR="27869BEB">
        <w:rPr>
          <w:rFonts w:ascii="Oslo Sans Office" w:hAnsi="Oslo Sans Office" w:eastAsia="Oslo Sans Office" w:cs="Oslo Sans Office"/>
          <w:color w:val="000000" w:themeColor="text1" w:themeTint="FF" w:themeShade="FF"/>
          <w:sz w:val="22"/>
          <w:szCs w:val="22"/>
        </w:rPr>
        <w:t>I - 8</w:t>
      </w:r>
      <w:r w:rsidRPr="26F5E14A" w:rsidR="0CD19025">
        <w:rPr>
          <w:rFonts w:ascii="Oslo Sans Office" w:hAnsi="Oslo Sans Office" w:eastAsia="Oslo Sans Office" w:cs="Oslo Sans Office"/>
          <w:color w:val="000000" w:themeColor="text1" w:themeTint="FF" w:themeShade="FF"/>
          <w:sz w:val="22"/>
          <w:szCs w:val="22"/>
        </w:rPr>
        <w:t xml:space="preserve"> </w:t>
      </w:r>
      <w:r w:rsidRPr="26F5E14A" w:rsidR="2FB646EA">
        <w:rPr>
          <w:rFonts w:ascii="Oslo Sans Office" w:hAnsi="Oslo Sans Office" w:eastAsia="Oslo Sans Office" w:cs="Oslo Sans Office"/>
          <w:color w:val="000000" w:themeColor="text1" w:themeTint="FF" w:themeShade="FF"/>
          <w:sz w:val="22"/>
          <w:szCs w:val="22"/>
        </w:rPr>
        <w:t>Skjema for offentlig innsyn</w:t>
      </w:r>
    </w:p>
    <w:p w:rsidRPr="00FB5530" w:rsidR="00FB5530" w:rsidP="26F5E14A" w:rsidRDefault="00FB5530" w14:paraId="7212FADB" w14:textId="6F623303">
      <w:pPr>
        <w:spacing w:after="0" w:line="240" w:lineRule="auto"/>
        <w:ind w:left="360"/>
        <w:rPr>
          <w:rFonts w:ascii="Oslo Sans Office" w:hAnsi="Oslo Sans Office" w:eastAsia="Oslo Sans Office" w:cs="Oslo Sans Office"/>
          <w:color w:val="000000" w:themeColor="text1"/>
          <w:sz w:val="22"/>
          <w:szCs w:val="22"/>
        </w:rPr>
      </w:pPr>
    </w:p>
    <w:p w:rsidRPr="00FB5530" w:rsidR="00FB5530" w:rsidP="26F5E14A" w:rsidRDefault="3EAE6554" w14:paraId="11DFC9E1" w14:textId="5B03EA8D">
      <w:pPr>
        <w:spacing w:after="0" w:line="240" w:lineRule="auto"/>
        <w:ind w:left="36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og/eller</w:t>
      </w:r>
    </w:p>
    <w:p w:rsidRPr="00FB5530" w:rsidR="00FB5530" w:rsidP="26F5E14A" w:rsidRDefault="00FB5530" w14:paraId="3948CBDC" w14:textId="778014CE">
      <w:pPr>
        <w:spacing w:after="0" w:line="240" w:lineRule="auto"/>
        <w:ind w:left="360"/>
        <w:rPr>
          <w:rFonts w:ascii="Oslo Sans Office" w:hAnsi="Oslo Sans Office" w:eastAsia="Oslo Sans Office" w:cs="Oslo Sans Office"/>
          <w:color w:val="000000" w:themeColor="text1"/>
          <w:sz w:val="22"/>
          <w:szCs w:val="22"/>
        </w:rPr>
      </w:pPr>
    </w:p>
    <w:p w:rsidR="4AE46868" w:rsidP="26F5E14A" w:rsidRDefault="6FD99158" w14:paraId="25A0FE6B" w14:textId="52397781">
      <w:pPr>
        <w:pStyle w:val="ListParagraph"/>
        <w:numPr>
          <w:ilvl w:val="0"/>
          <w:numId w:val="14"/>
        </w:numPr>
        <w:spacing w:after="0" w:line="240" w:lineRule="auto"/>
        <w:rPr>
          <w:rFonts w:ascii="Oslo Sans Office" w:hAnsi="Oslo Sans Office" w:eastAsia="Oslo Sans Office" w:cs="Oslo Sans Office"/>
          <w:sz w:val="22"/>
          <w:szCs w:val="22"/>
          <w:highlight w:val="yellow"/>
        </w:rPr>
      </w:pPr>
      <w:r w:rsidRPr="26F5E14A" w:rsidR="077B8DD8">
        <w:rPr>
          <w:rFonts w:ascii="Oslo Sans Office" w:hAnsi="Oslo Sans Office" w:eastAsia="Oslo Sans Office" w:cs="Oslo Sans Office"/>
          <w:sz w:val="22"/>
          <w:szCs w:val="22"/>
        </w:rPr>
        <w:t>Tilbud</w:t>
      </w:r>
      <w:r w:rsidRPr="26F5E14A" w:rsidR="1DE2E1BA">
        <w:rPr>
          <w:rFonts w:ascii="Oslo Sans Office" w:hAnsi="Oslo Sans Office" w:eastAsia="Oslo Sans Office" w:cs="Oslo Sans Office"/>
          <w:sz w:val="22"/>
          <w:szCs w:val="22"/>
        </w:rPr>
        <w:t xml:space="preserve"> Langerudhjemmet</w:t>
      </w:r>
    </w:p>
    <w:p w:rsidR="5D940276" w:rsidP="26F5E14A" w:rsidRDefault="5D940276" w14:paraId="34E0B095" w14:textId="71496F1B">
      <w:pPr>
        <w:spacing w:after="0" w:line="240" w:lineRule="auto"/>
        <w:rPr>
          <w:rFonts w:ascii="Oslo Sans Office" w:hAnsi="Oslo Sans Office" w:eastAsia="Oslo Sans Office" w:cs="Oslo Sans Office"/>
          <w:sz w:val="22"/>
          <w:szCs w:val="22"/>
        </w:rPr>
      </w:pPr>
    </w:p>
    <w:p w:rsidRPr="00FB5530" w:rsidR="00FB5530" w:rsidP="26F5E14A" w:rsidRDefault="162221B7" w14:paraId="4A258FF5" w14:textId="452D638F">
      <w:pPr>
        <w:pStyle w:val="ListParagraph"/>
        <w:numPr>
          <w:ilvl w:val="1"/>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Leverandørs besvarelse på tildelingskriteriene: </w:t>
      </w:r>
    </w:p>
    <w:p w:rsidRPr="00FB5530" w:rsidR="00FB5530" w:rsidP="4106B503" w:rsidRDefault="3EAE6554" w14:paraId="49F371C4" w14:textId="5C46AED1">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Tilbudt kvalitet på tjenesteyting, inkludert utfylte bemanningsskjemaer</w:t>
      </w:r>
    </w:p>
    <w:p w:rsidRPr="00FB5530" w:rsidR="00FB5530" w:rsidP="4106B503" w:rsidRDefault="162221B7" w14:paraId="051BAB1E" w14:textId="5288C730">
      <w:pPr>
        <w:spacing w:after="0" w:line="240" w:lineRule="auto"/>
        <w:ind w:left="0"/>
        <w:rPr>
          <w:rFonts w:ascii="Oslo Sans Office" w:hAnsi="Oslo Sans Office" w:eastAsia="Oslo Sans Office" w:cs="Oslo Sans Office"/>
          <w:color w:val="000000" w:themeColor="text1"/>
          <w:sz w:val="22"/>
          <w:szCs w:val="22"/>
          <w:highlight w:val="yellow"/>
        </w:rPr>
      </w:pPr>
    </w:p>
    <w:p w:rsidRPr="00FB5530" w:rsidR="00FB5530" w:rsidP="26F5E14A" w:rsidRDefault="162221B7" w14:paraId="556CEC5B" w14:textId="579E2B2F">
      <w:pPr>
        <w:pStyle w:val="ListParagraph"/>
        <w:numPr>
          <w:ilvl w:val="2"/>
          <w:numId w:val="14"/>
        </w:numPr>
        <w:spacing w:after="0" w:line="240" w:lineRule="auto"/>
        <w:rPr>
          <w:rFonts w:ascii="Oslo Sans Office" w:hAnsi="Oslo Sans Office" w:eastAsia="Oslo Sans Office" w:cs="Oslo Sans Office"/>
          <w:color w:val="000000" w:themeColor="text1"/>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Tilbudt pris- utfylt prisskjema </w:t>
      </w:r>
      <w:r w:rsidRPr="26F5E14A" w:rsidR="2FB646EA">
        <w:rPr>
          <w:rFonts w:ascii="Oslo Sans Office" w:hAnsi="Oslo Sans Office" w:eastAsia="Oslo Sans Office" w:cs="Oslo Sans Office"/>
          <w:color w:val="000000" w:themeColor="text1" w:themeTint="FF" w:themeShade="FF"/>
          <w:sz w:val="22"/>
          <w:szCs w:val="22"/>
        </w:rPr>
        <w:t xml:space="preserve">(vedlegg </w:t>
      </w:r>
      <w:r w:rsidRPr="26F5E14A" w:rsidR="27869BEB">
        <w:rPr>
          <w:rFonts w:ascii="Oslo Sans Office" w:hAnsi="Oslo Sans Office" w:eastAsia="Oslo Sans Office" w:cs="Oslo Sans Office"/>
          <w:color w:val="000000" w:themeColor="text1" w:themeTint="FF" w:themeShade="FF"/>
          <w:sz w:val="22"/>
          <w:szCs w:val="22"/>
        </w:rPr>
        <w:t>II – 2</w:t>
      </w:r>
      <w:r w:rsidRPr="26F5E14A" w:rsidR="2FB646EA">
        <w:rPr>
          <w:rFonts w:ascii="Oslo Sans Office" w:hAnsi="Oslo Sans Office" w:eastAsia="Oslo Sans Office" w:cs="Oslo Sans Office"/>
          <w:color w:val="000000" w:themeColor="text1" w:themeTint="FF" w:themeShade="FF"/>
          <w:sz w:val="22"/>
          <w:szCs w:val="22"/>
        </w:rPr>
        <w:t>)</w:t>
      </w:r>
    </w:p>
    <w:p w:rsidRPr="00FB5530" w:rsidR="00FB5530" w:rsidP="61428F50" w:rsidRDefault="00FB5530" w14:paraId="2F1DD60C" w14:textId="54525F03">
      <w:pPr>
        <w:pStyle w:val="ListParagraph"/>
        <w:keepLines w:val="0"/>
        <w:numPr>
          <w:ilvl w:val="1"/>
          <w:numId w:val="14"/>
        </w:numPr>
        <w:spacing w:before="240" w:after="0" w:line="240" w:lineRule="auto"/>
        <w:rPr>
          <w:rFonts w:ascii="Oslo Sans Office" w:hAnsi="Oslo Sans Office" w:eastAsia="Oslo Sans Office" w:cs="Oslo Sans Office"/>
          <w:color w:val="000000" w:themeColor="text1" w:themeTint="FF" w:themeShade="FF"/>
          <w:sz w:val="22"/>
          <w:szCs w:val="22"/>
        </w:rPr>
      </w:pPr>
      <w:r w:rsidRPr="26F5E14A" w:rsidR="2FB646EA">
        <w:rPr>
          <w:rFonts w:ascii="Oslo Sans Office" w:hAnsi="Oslo Sans Office" w:eastAsia="Oslo Sans Office" w:cs="Oslo Sans Office"/>
          <w:color w:val="000000" w:themeColor="text1" w:themeTint="FF" w:themeShade="FF"/>
          <w:sz w:val="22"/>
          <w:szCs w:val="22"/>
        </w:rPr>
        <w:t xml:space="preserve">Utfylt </w:t>
      </w:r>
      <w:r w:rsidRPr="26F5E14A" w:rsidR="2FB646EA">
        <w:rPr>
          <w:rFonts w:ascii="Oslo Sans Office" w:hAnsi="Oslo Sans Office" w:eastAsia="Oslo Sans Office" w:cs="Oslo Sans Office"/>
          <w:color w:val="000000" w:themeColor="text1" w:themeTint="FF" w:themeShade="FF"/>
          <w:sz w:val="22"/>
          <w:szCs w:val="22"/>
        </w:rPr>
        <w:t xml:space="preserve">vedlegg </w:t>
      </w:r>
      <w:r w:rsidRPr="26F5E14A" w:rsidR="27869BEB">
        <w:rPr>
          <w:rFonts w:ascii="Oslo Sans Office" w:hAnsi="Oslo Sans Office" w:eastAsia="Oslo Sans Office" w:cs="Oslo Sans Office"/>
          <w:color w:val="000000" w:themeColor="text1" w:themeTint="FF" w:themeShade="FF"/>
          <w:sz w:val="22"/>
          <w:szCs w:val="22"/>
        </w:rPr>
        <w:t>8</w:t>
      </w:r>
      <w:r w:rsidRPr="26F5E14A" w:rsidR="2FB646EA">
        <w:rPr>
          <w:rFonts w:ascii="Oslo Sans Office" w:hAnsi="Oslo Sans Office" w:eastAsia="Oslo Sans Office" w:cs="Oslo Sans Office"/>
          <w:color w:val="000000" w:themeColor="text1" w:themeTint="FF" w:themeShade="FF"/>
          <w:sz w:val="22"/>
          <w:szCs w:val="22"/>
        </w:rPr>
        <w:t xml:space="preserve"> Skjema for offentlig innsyn</w:t>
      </w:r>
    </w:p>
    <w:p w:rsidRPr="00FB5530" w:rsidR="00FB5530" w:rsidP="3D280174" w:rsidRDefault="59EC266C" w14:paraId="42892231" w14:textId="2CAC5415">
      <w:pPr>
        <w:pStyle w:val="Heading2"/>
        <w:keepLines w:val="0"/>
        <w:spacing w:before="240" w:line="240" w:lineRule="auto"/>
        <w:rPr>
          <w:rFonts w:ascii="Oslo Sans Office" w:hAnsi="Oslo Sans Office" w:eastAsia="Oslo Sans Office" w:cs="Oslo Sans Office"/>
          <w:sz w:val="22"/>
          <w:szCs w:val="22"/>
        </w:rPr>
      </w:pPr>
      <w:bookmarkStart w:name="_Toc219100364" w:id="66"/>
      <w:bookmarkStart w:name="_Toc230077196" w:id="67"/>
      <w:bookmarkStart w:name="_Toc382873227" w:id="68"/>
      <w:bookmarkStart w:name="_Toc76573257" w:id="963280361"/>
      <w:r w:rsidRPr="26F5E14A" w:rsidR="3A664EA6">
        <w:rPr>
          <w:rFonts w:ascii="Oslo Sans Office" w:hAnsi="Oslo Sans Office" w:eastAsia="Oslo Sans Office" w:cs="Oslo Sans Office"/>
          <w:sz w:val="22"/>
          <w:szCs w:val="22"/>
        </w:rPr>
        <w:t xml:space="preserve">8.3 </w:t>
      </w:r>
      <w:r w:rsidRPr="26F5E14A" w:rsidR="1E5ED500">
        <w:rPr>
          <w:rFonts w:ascii="Oslo Sans Office" w:hAnsi="Oslo Sans Office" w:eastAsia="Oslo Sans Office" w:cs="Oslo Sans Office"/>
          <w:sz w:val="22"/>
          <w:szCs w:val="22"/>
        </w:rPr>
        <w:t>Forbehold og endringsforslag</w:t>
      </w:r>
      <w:bookmarkEnd w:id="66"/>
      <w:bookmarkEnd w:id="67"/>
      <w:bookmarkEnd w:id="68"/>
      <w:bookmarkEnd w:id="963280361"/>
    </w:p>
    <w:p w:rsidRPr="00FB5530" w:rsidR="00FB5530" w:rsidP="26F5E14A" w:rsidRDefault="3EAE6554" w14:paraId="2485B376" w14:textId="365FB8C5">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Leverandør skal i Vedlegg 1 Tilbudsbrev redegjøre for eventuelle avvik fra anskaffelsesdokumentene, inkludert avtaledokumentene. Oppdragsgiver vil i utgangspunktet vurdere eventuelle avvik uten kontakt med leverandør.</w:t>
      </w:r>
    </w:p>
    <w:p w:rsidRPr="00FB5530" w:rsidR="00FB5530" w:rsidP="26F5E14A" w:rsidRDefault="00FB5530" w14:paraId="57FFE5CC" w14:textId="7AF730F0">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190E601" w14:textId="0A3E11A8">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Vesentlige avvik </w:t>
      </w:r>
      <w:r w:rsidRPr="26F5E14A" w:rsidR="7D0A1366">
        <w:rPr>
          <w:rFonts w:ascii="Oslo Sans Office" w:hAnsi="Oslo Sans Office" w:eastAsia="Oslo Sans Office" w:cs="Oslo Sans Office"/>
          <w:color w:val="000000" w:themeColor="text1" w:themeTint="FF" w:themeShade="FF"/>
          <w:sz w:val="22"/>
          <w:szCs w:val="22"/>
        </w:rPr>
        <w:t>vil</w:t>
      </w:r>
      <w:r w:rsidRPr="26F5E14A" w:rsidR="1E5ED500">
        <w:rPr>
          <w:rFonts w:ascii="Oslo Sans Office" w:hAnsi="Oslo Sans Office" w:eastAsia="Oslo Sans Office" w:cs="Oslo Sans Office"/>
          <w:color w:val="000000" w:themeColor="text1" w:themeTint="FF" w:themeShade="FF"/>
          <w:sz w:val="22"/>
          <w:szCs w:val="22"/>
        </w:rPr>
        <w:t xml:space="preserve"> medføre at tilbudet avvises fra konkurransen før forhandlingene</w:t>
      </w:r>
      <w:r w:rsidRPr="26F5E14A" w:rsidR="7D0A1366">
        <w:rPr>
          <w:rFonts w:ascii="Oslo Sans Office" w:hAnsi="Oslo Sans Office" w:eastAsia="Oslo Sans Office" w:cs="Oslo Sans Office"/>
          <w:color w:val="000000" w:themeColor="text1" w:themeTint="FF" w:themeShade="FF"/>
          <w:sz w:val="22"/>
          <w:szCs w:val="22"/>
        </w:rPr>
        <w:t xml:space="preserve"> i henhold til FOA § 24-8 (1b)</w:t>
      </w:r>
      <w:r w:rsidRPr="26F5E14A" w:rsidR="1E5ED500">
        <w:rPr>
          <w:rFonts w:ascii="Oslo Sans Office" w:hAnsi="Oslo Sans Office" w:eastAsia="Oslo Sans Office" w:cs="Oslo Sans Office"/>
          <w:color w:val="000000" w:themeColor="text1" w:themeTint="FF" w:themeShade="FF"/>
          <w:sz w:val="22"/>
          <w:szCs w:val="22"/>
        </w:rPr>
        <w:t>.</w:t>
      </w:r>
    </w:p>
    <w:p w:rsidRPr="00FB5530" w:rsidR="00FB5530" w:rsidP="26F5E14A" w:rsidRDefault="00FB5530" w14:paraId="7C126E51" w14:textId="5FD8D499">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C9C7BEE" w14:textId="290F0802">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Leverandør oppfordres derfor til å bruke perioden fra kunngjøring til tilbudsfrist til å avklare mulige implikasjoner eventuelle avvik og endringsforslag kan ha for deltakelsen i konkurransen. Leverandørene oppfordres til å gjøre dette ved å stille spørsmål gjennom KGV. </w:t>
      </w:r>
    </w:p>
    <w:p w:rsidRPr="00FB5530" w:rsidR="00FB5530" w:rsidP="26F5E14A" w:rsidRDefault="00FB5530" w14:paraId="678452B4" w14:textId="701794CA">
      <w:pPr>
        <w:spacing w:after="0"/>
        <w:rPr>
          <w:rFonts w:ascii="Oslo Sans Office" w:hAnsi="Oslo Sans Office" w:eastAsia="Oslo Sans Office" w:cs="Oslo Sans Office"/>
          <w:color w:val="000000" w:themeColor="text1"/>
          <w:sz w:val="22"/>
          <w:szCs w:val="22"/>
        </w:rPr>
      </w:pPr>
    </w:p>
    <w:p w:rsidRPr="00FB5530" w:rsidR="00FB5530" w:rsidP="26F5E14A" w:rsidRDefault="00FB5530" w14:paraId="75A20846" w14:textId="2A424035">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25A6CEB1" w14:textId="62E2E5D4">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 *</w:t>
      </w:r>
    </w:p>
    <w:p w:rsidRPr="00FB5530" w:rsidR="00FB5530" w:rsidP="26F5E14A" w:rsidRDefault="00FB5530" w14:paraId="186BF051" w14:textId="75F7EF8D">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08DE3DA4" w14:textId="062EC0FA">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Dato: </w:t>
      </w:r>
    </w:p>
    <w:p w:rsidRPr="00FB5530" w:rsidR="00FB5530" w:rsidP="26F5E14A" w:rsidRDefault="00FB5530" w14:paraId="78F5EAE8" w14:textId="17FD1E57">
      <w:pPr>
        <w:spacing w:after="0"/>
        <w:rPr>
          <w:rFonts w:ascii="Oslo Sans Office" w:hAnsi="Oslo Sans Office" w:eastAsia="Oslo Sans Office" w:cs="Oslo Sans Office"/>
          <w:color w:val="000000" w:themeColor="text1"/>
          <w:sz w:val="22"/>
          <w:szCs w:val="22"/>
        </w:rPr>
      </w:pPr>
    </w:p>
    <w:p w:rsidRPr="00FB5530" w:rsidR="00FB5530" w:rsidP="26F5E14A" w:rsidRDefault="00FB5530" w14:paraId="433EC289" w14:textId="5A83740C">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411D3025" w14:textId="2447F11E">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 xml:space="preserve">____________________________________ </w:t>
      </w:r>
    </w:p>
    <w:p w:rsidRPr="00FB5530" w:rsidR="00FB5530" w:rsidP="26F5E14A" w:rsidRDefault="3EAE6554" w14:paraId="53A2CBB1" w14:textId="5EC5DDF9">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Etatsdirektør</w:t>
      </w:r>
    </w:p>
    <w:p w:rsidRPr="00FB5530" w:rsidR="00FB5530" w:rsidP="26F5E14A" w:rsidRDefault="00FB5530" w14:paraId="2EB5EA3E" w14:textId="1B74A642">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3C590BD6" w14:textId="3E128243">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VEDLEGG</w:t>
      </w:r>
    </w:p>
    <w:p w:rsidRPr="00FB5530" w:rsidR="00FB5530" w:rsidP="26F5E14A" w:rsidRDefault="3EAE6554" w14:paraId="30A61424" w14:textId="788C190B">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Se KGV og Oversikt over konkurransegrunnlagets dokumenter</w:t>
      </w:r>
    </w:p>
    <w:p w:rsidRPr="00FB5530" w:rsidR="00FB5530" w:rsidP="26F5E14A" w:rsidRDefault="00FB5530" w14:paraId="3BA17D36" w14:textId="292F56F6">
      <w:pPr>
        <w:spacing w:after="0"/>
        <w:rPr>
          <w:rFonts w:ascii="Oslo Sans Office" w:hAnsi="Oslo Sans Office" w:eastAsia="Oslo Sans Office" w:cs="Oslo Sans Office"/>
          <w:color w:val="000000" w:themeColor="text1"/>
          <w:sz w:val="22"/>
          <w:szCs w:val="22"/>
        </w:rPr>
      </w:pPr>
    </w:p>
    <w:p w:rsidRPr="00FB5530" w:rsidR="00FB5530" w:rsidP="26F5E14A" w:rsidRDefault="3EAE6554" w14:paraId="672A6659" w14:textId="06B36D50">
      <w:pPr>
        <w:spacing w:after="0"/>
        <w:rPr>
          <w:rFonts w:ascii="Oslo Sans Office" w:hAnsi="Oslo Sans Office" w:eastAsia="Oslo Sans Office" w:cs="Oslo Sans Office"/>
          <w:color w:val="000000" w:themeColor="text1"/>
          <w:sz w:val="22"/>
          <w:szCs w:val="22"/>
        </w:rPr>
      </w:pPr>
      <w:r w:rsidRPr="26F5E14A" w:rsidR="1E5ED500">
        <w:rPr>
          <w:rFonts w:ascii="Oslo Sans Office" w:hAnsi="Oslo Sans Office" w:eastAsia="Oslo Sans Office" w:cs="Oslo Sans Office"/>
          <w:color w:val="000000" w:themeColor="text1" w:themeTint="FF" w:themeShade="FF"/>
          <w:sz w:val="22"/>
          <w:szCs w:val="22"/>
        </w:rPr>
        <w:t>DETTE DOKUMENTET ER ELEKTRONISK GODKJEN</w:t>
      </w:r>
      <w:r w:rsidRPr="26F5E14A" w:rsidR="5B1D2E50">
        <w:rPr>
          <w:rFonts w:ascii="Oslo Sans Office" w:hAnsi="Oslo Sans Office" w:eastAsia="Oslo Sans Office" w:cs="Oslo Sans Office"/>
          <w:color w:val="000000" w:themeColor="text1" w:themeTint="FF" w:themeShade="FF"/>
          <w:sz w:val="22"/>
          <w:szCs w:val="22"/>
        </w:rPr>
        <w:t>T</w:t>
      </w:r>
    </w:p>
    <w:sectPr w:rsidRPr="00FB5530" w:rsidR="00FB5530" w:rsidSect="00466574">
      <w:headerReference w:type="default" r:id="rId18"/>
      <w:footerReference w:type="default" r:id="rId19"/>
      <w:headerReference w:type="first" r:id="rId20"/>
      <w:footerReference w:type="first" r:id="rId21"/>
      <w:pgSz w:w="11906" w:h="16838" w:orient="portrait"/>
      <w:pgMar w:top="1219" w:right="1338" w:bottom="2245" w:left="1298" w:header="709" w:footer="442" w:gutter="0"/>
      <w:cols w:space="708"/>
      <w:titlePg/>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A1EC8" w:rsidP="005D093C" w:rsidRDefault="00BA1EC8" w14:paraId="704707A4" w14:textId="77777777">
      <w:pPr>
        <w:spacing w:after="0" w:line="240" w:lineRule="auto"/>
      </w:pPr>
      <w:r>
        <w:separator/>
      </w:r>
    </w:p>
  </w:endnote>
  <w:endnote w:type="continuationSeparator" w:id="0">
    <w:p w:rsidR="00BA1EC8" w:rsidP="005D093C" w:rsidRDefault="00BA1EC8" w14:paraId="59625521" w14:textId="77777777">
      <w:pPr>
        <w:spacing w:after="0" w:line="240" w:lineRule="auto"/>
      </w:pPr>
      <w:r>
        <w:continuationSeparator/>
      </w:r>
    </w:p>
  </w:endnote>
  <w:endnote w:type="continuationNotice" w:id="1">
    <w:p w:rsidR="00BA1EC8" w:rsidRDefault="00BA1EC8" w14:paraId="4AA365AF"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altName w:val="Cambria"/>
    <w:panose1 w:val="00000000000000000000"/>
    <w:charset w:val="00"/>
    <w:family w:val="roman"/>
    <w:notTrueType/>
    <w:pitch w:val="default"/>
    <w:embedRegular w:fontKey="{FA8537F1-06CD-4D91-9C06-402C21C49F75}" r:id="rId1"/>
    <w:embedBold w:fontKey="{CB87D1AD-984F-4260-8B63-434DFE7369AC}" r:id="rId2"/>
    <w:embedItalic w:fontKey="{6B18A820-8611-455D-A125-4CC852A92BD5}" r:id="rId3"/>
    <w:embedBoldItalic w:fontKey="{0F29D1E4-BA38-4FE4-AA2C-8C416A5EC7E1}" r:id="rId4"/>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embedRegular w:fontKey="{89E6F9E0-4C0E-4624-80A9-91B238452119}" r:id="rId5"/>
  </w:font>
  <w:font w:name="Cambria Math">
    <w:panose1 w:val="02040503050406030204"/>
    <w:charset w:val="00"/>
    <w:family w:val="roman"/>
    <w:pitch w:val="variable"/>
    <w:sig w:usb0="E00006FF" w:usb1="420024FF" w:usb2="02000000" w:usb3="00000000" w:csb0="0000019F" w:csb1="00000000"/>
    <w:embedRegular w:fontKey="{8CFDDF3B-9327-4F18-B55D-70F717771717}"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90"/>
      <w:gridCol w:w="3090"/>
      <w:gridCol w:w="3090"/>
    </w:tblGrid>
    <w:tr w:rsidR="69173B94" w:rsidTr="26F5E14A" w14:paraId="57B6D93D" w14:textId="77777777">
      <w:trPr>
        <w:trHeight w:val="300"/>
      </w:trPr>
      <w:tc>
        <w:tcPr>
          <w:tcW w:w="3090" w:type="dxa"/>
          <w:tcMar/>
        </w:tcPr>
        <w:p w:rsidR="69173B94" w:rsidP="69173B94" w:rsidRDefault="69173B94" w14:paraId="29A7937A" w14:textId="65C7C91F">
          <w:pPr>
            <w:pStyle w:val="Header"/>
            <w:ind w:left="-115"/>
          </w:pPr>
        </w:p>
      </w:tc>
      <w:tc>
        <w:tcPr>
          <w:tcW w:w="3090" w:type="dxa"/>
          <w:tcMar/>
        </w:tcPr>
        <w:p w:rsidR="69173B94" w:rsidP="69173B94" w:rsidRDefault="69173B94" w14:paraId="03E2FB2A" w14:textId="09645B4D">
          <w:pPr>
            <w:pStyle w:val="Header"/>
            <w:jc w:val="center"/>
          </w:pPr>
        </w:p>
      </w:tc>
      <w:tc>
        <w:tcPr>
          <w:tcW w:w="3090" w:type="dxa"/>
          <w:tcMar/>
        </w:tcPr>
        <w:p w:rsidR="69173B94" w:rsidP="69173B94" w:rsidRDefault="69173B94" w14:paraId="134CAE3A" w14:textId="0FB45F48">
          <w:pPr>
            <w:pStyle w:val="Header"/>
            <w:ind w:right="-115"/>
            <w:jc w:val="right"/>
          </w:pPr>
        </w:p>
      </w:tc>
    </w:tr>
  </w:tbl>
  <w:p w:rsidR="004D4C3C" w:rsidRDefault="004D4C3C" w14:paraId="0D4EF168" w14:textId="02BD2F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C3116A" w:rsidRDefault="00D44A50" w14:paraId="5A39BBE3" w14:textId="77777777">
    <w:pPr>
      <w:pStyle w:val="Footer"/>
    </w:pPr>
  </w:p>
  <w:p w:rsidRPr="00C3116A" w:rsidR="002E3185" w:rsidP="00C3116A" w:rsidRDefault="002E3185" w14:paraId="41C8F396"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A1EC8" w:rsidP="005D093C" w:rsidRDefault="00BA1EC8" w14:paraId="17A85B07" w14:textId="77777777">
      <w:pPr>
        <w:spacing w:after="0" w:line="240" w:lineRule="auto"/>
      </w:pPr>
      <w:r>
        <w:separator/>
      </w:r>
    </w:p>
  </w:footnote>
  <w:footnote w:type="continuationSeparator" w:id="0">
    <w:p w:rsidR="00BA1EC8" w:rsidP="005D093C" w:rsidRDefault="00BA1EC8" w14:paraId="411DD41F" w14:textId="77777777">
      <w:pPr>
        <w:spacing w:after="0" w:line="240" w:lineRule="auto"/>
      </w:pPr>
      <w:r>
        <w:continuationSeparator/>
      </w:r>
    </w:p>
  </w:footnote>
  <w:footnote w:type="continuationNotice" w:id="1">
    <w:p w:rsidR="00BA1EC8" w:rsidRDefault="00BA1EC8" w14:paraId="5A215A88"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90"/>
      <w:gridCol w:w="3090"/>
      <w:gridCol w:w="3090"/>
    </w:tblGrid>
    <w:tr w:rsidR="69173B94" w:rsidTr="26F5E14A" w14:paraId="32B2D97A" w14:textId="77777777">
      <w:trPr>
        <w:trHeight w:val="300"/>
      </w:trPr>
      <w:tc>
        <w:tcPr>
          <w:tcW w:w="3090" w:type="dxa"/>
          <w:tcMar/>
        </w:tcPr>
        <w:p w:rsidR="69173B94" w:rsidP="69173B94" w:rsidRDefault="69173B94" w14:paraId="661BF8D4" w14:textId="2A0400EB">
          <w:pPr>
            <w:pStyle w:val="Header"/>
            <w:ind w:left="-115"/>
          </w:pPr>
        </w:p>
      </w:tc>
      <w:tc>
        <w:tcPr>
          <w:tcW w:w="3090" w:type="dxa"/>
          <w:tcMar/>
        </w:tcPr>
        <w:p w:rsidR="69173B94" w:rsidP="69173B94" w:rsidRDefault="69173B94" w14:paraId="0338B919" w14:textId="7EF4F572">
          <w:pPr>
            <w:pStyle w:val="Header"/>
            <w:jc w:val="center"/>
          </w:pPr>
        </w:p>
      </w:tc>
      <w:tc>
        <w:tcPr>
          <w:tcW w:w="3090" w:type="dxa"/>
          <w:tcMar/>
        </w:tcPr>
        <w:p w:rsidR="69173B94" w:rsidP="69173B94" w:rsidRDefault="69173B94" w14:paraId="02C1471D" w14:textId="1D5C15DB">
          <w:pPr>
            <w:pStyle w:val="Header"/>
            <w:ind w:right="-115"/>
            <w:jc w:val="right"/>
          </w:pPr>
        </w:p>
      </w:tc>
    </w:tr>
  </w:tbl>
  <w:p w:rsidR="004D4C3C" w:rsidRDefault="004D4C3C" w14:paraId="1A342F3A" w14:textId="6AF2CB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090"/>
      <w:gridCol w:w="3090"/>
      <w:gridCol w:w="3090"/>
    </w:tblGrid>
    <w:tr w:rsidR="69173B94" w:rsidTr="26F5E14A" w14:paraId="24C9DED8" w14:textId="77777777">
      <w:trPr>
        <w:trHeight w:val="300"/>
      </w:trPr>
      <w:tc>
        <w:tcPr>
          <w:tcW w:w="3090" w:type="dxa"/>
          <w:tcMar/>
        </w:tcPr>
        <w:p w:rsidR="69173B94" w:rsidP="69173B94" w:rsidRDefault="69173B94" w14:paraId="55B82A60" w14:textId="5343A7C4">
          <w:pPr>
            <w:pStyle w:val="Header"/>
            <w:ind w:left="-115"/>
          </w:pPr>
        </w:p>
      </w:tc>
      <w:tc>
        <w:tcPr>
          <w:tcW w:w="3090" w:type="dxa"/>
          <w:tcMar/>
        </w:tcPr>
        <w:p w:rsidR="69173B94" w:rsidP="69173B94" w:rsidRDefault="69173B94" w14:paraId="1A9FB245" w14:textId="491DDA9D">
          <w:pPr>
            <w:pStyle w:val="Header"/>
            <w:jc w:val="center"/>
          </w:pPr>
        </w:p>
      </w:tc>
      <w:tc>
        <w:tcPr>
          <w:tcW w:w="3090" w:type="dxa"/>
          <w:tcMar/>
        </w:tcPr>
        <w:p w:rsidR="69173B94" w:rsidP="69173B94" w:rsidRDefault="69173B94" w14:paraId="60A7A8E6" w14:textId="279594A4">
          <w:pPr>
            <w:pStyle w:val="Header"/>
            <w:ind w:right="-115"/>
            <w:jc w:val="right"/>
          </w:pPr>
        </w:p>
      </w:tc>
    </w:tr>
  </w:tbl>
  <w:p w:rsidR="004D4C3C" w:rsidRDefault="004D4C3C" w14:paraId="7A09C18A" w14:textId="47B105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29">
    <w:nsid w:val="18922cc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5caa7e8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5c09b4c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5f77f2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062FEA"/>
    <w:multiLevelType w:val="hybridMultilevel"/>
    <w:tmpl w:val="00063216"/>
    <w:lvl w:ilvl="0" w:tplc="F9F8209C">
      <w:start w:val="1"/>
      <w:numFmt w:val="bullet"/>
      <w:lvlText w:val="-"/>
      <w:lvlJc w:val="left"/>
      <w:pPr>
        <w:ind w:left="720" w:hanging="360"/>
      </w:pPr>
      <w:rPr>
        <w:rFonts w:hint="default" w:ascii="Aptos" w:hAnsi="Aptos"/>
      </w:rPr>
    </w:lvl>
    <w:lvl w:ilvl="1" w:tplc="703C2522">
      <w:start w:val="1"/>
      <w:numFmt w:val="bullet"/>
      <w:lvlText w:val="o"/>
      <w:lvlJc w:val="left"/>
      <w:pPr>
        <w:ind w:left="1440" w:hanging="360"/>
      </w:pPr>
      <w:rPr>
        <w:rFonts w:hint="default" w:ascii="Courier New" w:hAnsi="Courier New"/>
      </w:rPr>
    </w:lvl>
    <w:lvl w:ilvl="2" w:tplc="F522ACFE">
      <w:start w:val="1"/>
      <w:numFmt w:val="bullet"/>
      <w:lvlText w:val=""/>
      <w:lvlJc w:val="left"/>
      <w:pPr>
        <w:ind w:left="2160" w:hanging="360"/>
      </w:pPr>
      <w:rPr>
        <w:rFonts w:hint="default" w:ascii="Wingdings" w:hAnsi="Wingdings"/>
      </w:rPr>
    </w:lvl>
    <w:lvl w:ilvl="3" w:tplc="1E088F08">
      <w:start w:val="1"/>
      <w:numFmt w:val="bullet"/>
      <w:lvlText w:val=""/>
      <w:lvlJc w:val="left"/>
      <w:pPr>
        <w:ind w:left="2880" w:hanging="360"/>
      </w:pPr>
      <w:rPr>
        <w:rFonts w:hint="default" w:ascii="Symbol" w:hAnsi="Symbol"/>
      </w:rPr>
    </w:lvl>
    <w:lvl w:ilvl="4" w:tplc="BF64DFE0">
      <w:start w:val="1"/>
      <w:numFmt w:val="bullet"/>
      <w:lvlText w:val="o"/>
      <w:lvlJc w:val="left"/>
      <w:pPr>
        <w:ind w:left="3600" w:hanging="360"/>
      </w:pPr>
      <w:rPr>
        <w:rFonts w:hint="default" w:ascii="Courier New" w:hAnsi="Courier New"/>
      </w:rPr>
    </w:lvl>
    <w:lvl w:ilvl="5" w:tplc="54B28316">
      <w:start w:val="1"/>
      <w:numFmt w:val="bullet"/>
      <w:lvlText w:val=""/>
      <w:lvlJc w:val="left"/>
      <w:pPr>
        <w:ind w:left="4320" w:hanging="360"/>
      </w:pPr>
      <w:rPr>
        <w:rFonts w:hint="default" w:ascii="Wingdings" w:hAnsi="Wingdings"/>
      </w:rPr>
    </w:lvl>
    <w:lvl w:ilvl="6" w:tplc="4C40C7A2">
      <w:start w:val="1"/>
      <w:numFmt w:val="bullet"/>
      <w:lvlText w:val=""/>
      <w:lvlJc w:val="left"/>
      <w:pPr>
        <w:ind w:left="5040" w:hanging="360"/>
      </w:pPr>
      <w:rPr>
        <w:rFonts w:hint="default" w:ascii="Symbol" w:hAnsi="Symbol"/>
      </w:rPr>
    </w:lvl>
    <w:lvl w:ilvl="7" w:tplc="054C77DC">
      <w:start w:val="1"/>
      <w:numFmt w:val="bullet"/>
      <w:lvlText w:val="o"/>
      <w:lvlJc w:val="left"/>
      <w:pPr>
        <w:ind w:left="5760" w:hanging="360"/>
      </w:pPr>
      <w:rPr>
        <w:rFonts w:hint="default" w:ascii="Courier New" w:hAnsi="Courier New"/>
      </w:rPr>
    </w:lvl>
    <w:lvl w:ilvl="8" w:tplc="9CF053A4">
      <w:start w:val="1"/>
      <w:numFmt w:val="bullet"/>
      <w:lvlText w:val=""/>
      <w:lvlJc w:val="left"/>
      <w:pPr>
        <w:ind w:left="6480" w:hanging="360"/>
      </w:pPr>
      <w:rPr>
        <w:rFonts w:hint="default" w:ascii="Wingdings" w:hAnsi="Wingdings"/>
      </w:rPr>
    </w:lvl>
  </w:abstractNum>
  <w:abstractNum w:abstractNumId="1" w15:restartNumberingAfterBreak="0">
    <w:nsid w:val="0771AF69"/>
    <w:multiLevelType w:val="hybridMultilevel"/>
    <w:tmpl w:val="1C5C6A56"/>
    <w:lvl w:ilvl="0" w:tplc="F2CC39DA">
      <w:start w:val="1"/>
      <w:numFmt w:val="bullet"/>
      <w:lvlText w:val=""/>
      <w:lvlJc w:val="left"/>
      <w:pPr>
        <w:ind w:left="720" w:hanging="360"/>
      </w:pPr>
      <w:rPr>
        <w:rFonts w:hint="default" w:ascii="Symbol" w:hAnsi="Symbol"/>
      </w:rPr>
    </w:lvl>
    <w:lvl w:ilvl="1" w:tplc="E48A04BA">
      <w:start w:val="1"/>
      <w:numFmt w:val="bullet"/>
      <w:lvlText w:val="o"/>
      <w:lvlJc w:val="left"/>
      <w:pPr>
        <w:ind w:left="1440" w:hanging="360"/>
      </w:pPr>
      <w:rPr>
        <w:rFonts w:hint="default" w:ascii="Courier New" w:hAnsi="Courier New"/>
      </w:rPr>
    </w:lvl>
    <w:lvl w:ilvl="2" w:tplc="8D6E32B2">
      <w:start w:val="1"/>
      <w:numFmt w:val="bullet"/>
      <w:lvlText w:val=""/>
      <w:lvlJc w:val="left"/>
      <w:pPr>
        <w:ind w:left="2160" w:hanging="360"/>
      </w:pPr>
      <w:rPr>
        <w:rFonts w:hint="default" w:ascii="Wingdings" w:hAnsi="Wingdings"/>
      </w:rPr>
    </w:lvl>
    <w:lvl w:ilvl="3" w:tplc="239A33E8">
      <w:start w:val="1"/>
      <w:numFmt w:val="bullet"/>
      <w:lvlText w:val=""/>
      <w:lvlJc w:val="left"/>
      <w:pPr>
        <w:ind w:left="2880" w:hanging="360"/>
      </w:pPr>
      <w:rPr>
        <w:rFonts w:hint="default" w:ascii="Symbol" w:hAnsi="Symbol"/>
      </w:rPr>
    </w:lvl>
    <w:lvl w:ilvl="4" w:tplc="9548690A">
      <w:start w:val="1"/>
      <w:numFmt w:val="bullet"/>
      <w:lvlText w:val="o"/>
      <w:lvlJc w:val="left"/>
      <w:pPr>
        <w:ind w:left="3600" w:hanging="360"/>
      </w:pPr>
      <w:rPr>
        <w:rFonts w:hint="default" w:ascii="Courier New" w:hAnsi="Courier New"/>
      </w:rPr>
    </w:lvl>
    <w:lvl w:ilvl="5" w:tplc="02188B4E">
      <w:start w:val="1"/>
      <w:numFmt w:val="bullet"/>
      <w:lvlText w:val=""/>
      <w:lvlJc w:val="left"/>
      <w:pPr>
        <w:ind w:left="4320" w:hanging="360"/>
      </w:pPr>
      <w:rPr>
        <w:rFonts w:hint="default" w:ascii="Wingdings" w:hAnsi="Wingdings"/>
      </w:rPr>
    </w:lvl>
    <w:lvl w:ilvl="6" w:tplc="CE588012">
      <w:start w:val="1"/>
      <w:numFmt w:val="bullet"/>
      <w:lvlText w:val=""/>
      <w:lvlJc w:val="left"/>
      <w:pPr>
        <w:ind w:left="5040" w:hanging="360"/>
      </w:pPr>
      <w:rPr>
        <w:rFonts w:hint="default" w:ascii="Symbol" w:hAnsi="Symbol"/>
      </w:rPr>
    </w:lvl>
    <w:lvl w:ilvl="7" w:tplc="95BCB60A">
      <w:start w:val="1"/>
      <w:numFmt w:val="bullet"/>
      <w:lvlText w:val="o"/>
      <w:lvlJc w:val="left"/>
      <w:pPr>
        <w:ind w:left="5760" w:hanging="360"/>
      </w:pPr>
      <w:rPr>
        <w:rFonts w:hint="default" w:ascii="Courier New" w:hAnsi="Courier New"/>
      </w:rPr>
    </w:lvl>
    <w:lvl w:ilvl="8" w:tplc="35D4593C">
      <w:start w:val="1"/>
      <w:numFmt w:val="bullet"/>
      <w:lvlText w:val=""/>
      <w:lvlJc w:val="left"/>
      <w:pPr>
        <w:ind w:left="6480" w:hanging="360"/>
      </w:pPr>
      <w:rPr>
        <w:rFonts w:hint="default" w:ascii="Wingdings" w:hAnsi="Wingdings"/>
      </w:rPr>
    </w:lvl>
  </w:abstractNum>
  <w:abstractNum w:abstractNumId="2" w15:restartNumberingAfterBreak="0">
    <w:nsid w:val="0CD7F009"/>
    <w:multiLevelType w:val="hybridMultilevel"/>
    <w:tmpl w:val="4210BFB6"/>
    <w:lvl w:ilvl="0" w:tplc="29342902">
      <w:start w:val="1"/>
      <w:numFmt w:val="bullet"/>
      <w:lvlText w:val=""/>
      <w:lvlJc w:val="left"/>
      <w:pPr>
        <w:ind w:left="720" w:hanging="360"/>
      </w:pPr>
      <w:rPr>
        <w:rFonts w:hint="default" w:ascii="Symbol" w:hAnsi="Symbol"/>
      </w:rPr>
    </w:lvl>
    <w:lvl w:ilvl="1" w:tplc="9260E1B6">
      <w:start w:val="1"/>
      <w:numFmt w:val="bullet"/>
      <w:lvlText w:val="o"/>
      <w:lvlJc w:val="left"/>
      <w:pPr>
        <w:ind w:left="1440" w:hanging="360"/>
      </w:pPr>
      <w:rPr>
        <w:rFonts w:hint="default" w:ascii="Courier New" w:hAnsi="Courier New"/>
      </w:rPr>
    </w:lvl>
    <w:lvl w:ilvl="2" w:tplc="C3C4CC7A">
      <w:start w:val="1"/>
      <w:numFmt w:val="bullet"/>
      <w:lvlText w:val=""/>
      <w:lvlJc w:val="left"/>
      <w:pPr>
        <w:ind w:left="2160" w:hanging="360"/>
      </w:pPr>
      <w:rPr>
        <w:rFonts w:hint="default" w:ascii="Wingdings" w:hAnsi="Wingdings"/>
      </w:rPr>
    </w:lvl>
    <w:lvl w:ilvl="3" w:tplc="2284822A">
      <w:start w:val="1"/>
      <w:numFmt w:val="bullet"/>
      <w:lvlText w:val=""/>
      <w:lvlJc w:val="left"/>
      <w:pPr>
        <w:ind w:left="2880" w:hanging="360"/>
      </w:pPr>
      <w:rPr>
        <w:rFonts w:hint="default" w:ascii="Symbol" w:hAnsi="Symbol"/>
      </w:rPr>
    </w:lvl>
    <w:lvl w:ilvl="4" w:tplc="2AC2C380">
      <w:start w:val="1"/>
      <w:numFmt w:val="bullet"/>
      <w:lvlText w:val="o"/>
      <w:lvlJc w:val="left"/>
      <w:pPr>
        <w:ind w:left="3600" w:hanging="360"/>
      </w:pPr>
      <w:rPr>
        <w:rFonts w:hint="default" w:ascii="Courier New" w:hAnsi="Courier New"/>
      </w:rPr>
    </w:lvl>
    <w:lvl w:ilvl="5" w:tplc="C11612CA">
      <w:start w:val="1"/>
      <w:numFmt w:val="bullet"/>
      <w:lvlText w:val=""/>
      <w:lvlJc w:val="left"/>
      <w:pPr>
        <w:ind w:left="4320" w:hanging="360"/>
      </w:pPr>
      <w:rPr>
        <w:rFonts w:hint="default" w:ascii="Wingdings" w:hAnsi="Wingdings"/>
      </w:rPr>
    </w:lvl>
    <w:lvl w:ilvl="6" w:tplc="4142173E">
      <w:start w:val="1"/>
      <w:numFmt w:val="bullet"/>
      <w:lvlText w:val=""/>
      <w:lvlJc w:val="left"/>
      <w:pPr>
        <w:ind w:left="5040" w:hanging="360"/>
      </w:pPr>
      <w:rPr>
        <w:rFonts w:hint="default" w:ascii="Symbol" w:hAnsi="Symbol"/>
      </w:rPr>
    </w:lvl>
    <w:lvl w:ilvl="7" w:tplc="13F64C7C">
      <w:start w:val="1"/>
      <w:numFmt w:val="bullet"/>
      <w:lvlText w:val="o"/>
      <w:lvlJc w:val="left"/>
      <w:pPr>
        <w:ind w:left="5760" w:hanging="360"/>
      </w:pPr>
      <w:rPr>
        <w:rFonts w:hint="default" w:ascii="Courier New" w:hAnsi="Courier New"/>
      </w:rPr>
    </w:lvl>
    <w:lvl w:ilvl="8" w:tplc="C650A55C">
      <w:start w:val="1"/>
      <w:numFmt w:val="bullet"/>
      <w:lvlText w:val=""/>
      <w:lvlJc w:val="left"/>
      <w:pPr>
        <w:ind w:left="6480" w:hanging="360"/>
      </w:pPr>
      <w:rPr>
        <w:rFonts w:hint="default" w:ascii="Wingdings" w:hAnsi="Wingdings"/>
      </w:rPr>
    </w:lvl>
  </w:abstractNum>
  <w:abstractNum w:abstractNumId="3" w15:restartNumberingAfterBreak="0">
    <w:nsid w:val="0D651DE2"/>
    <w:multiLevelType w:val="hybridMultilevel"/>
    <w:tmpl w:val="FF54C350"/>
    <w:lvl w:ilvl="0" w:tplc="45D453B2">
      <w:start w:val="1"/>
      <w:numFmt w:val="decimal"/>
      <w:lvlText w:val="%1."/>
      <w:lvlJc w:val="left"/>
      <w:pPr>
        <w:ind w:left="360" w:hanging="360"/>
      </w:pPr>
    </w:lvl>
    <w:lvl w:ilvl="1" w:tplc="6F84A7BA">
      <w:start w:val="1"/>
      <w:numFmt w:val="lowerLetter"/>
      <w:lvlText w:val="%2."/>
      <w:lvlJc w:val="left"/>
      <w:pPr>
        <w:ind w:left="1440" w:hanging="360"/>
      </w:pPr>
    </w:lvl>
    <w:lvl w:ilvl="2" w:tplc="FE0CA1D6">
      <w:start w:val="1"/>
      <w:numFmt w:val="lowerRoman"/>
      <w:lvlText w:val="%3."/>
      <w:lvlJc w:val="right"/>
      <w:pPr>
        <w:ind w:left="2160" w:hanging="180"/>
      </w:pPr>
    </w:lvl>
    <w:lvl w:ilvl="3" w:tplc="32C888F4">
      <w:start w:val="1"/>
      <w:numFmt w:val="decimal"/>
      <w:lvlText w:val="%4."/>
      <w:lvlJc w:val="left"/>
      <w:pPr>
        <w:ind w:left="2880" w:hanging="360"/>
      </w:pPr>
    </w:lvl>
    <w:lvl w:ilvl="4" w:tplc="9432DB42">
      <w:start w:val="1"/>
      <w:numFmt w:val="lowerLetter"/>
      <w:lvlText w:val="%5."/>
      <w:lvlJc w:val="left"/>
      <w:pPr>
        <w:ind w:left="3600" w:hanging="360"/>
      </w:pPr>
    </w:lvl>
    <w:lvl w:ilvl="5" w:tplc="1178891A">
      <w:start w:val="1"/>
      <w:numFmt w:val="lowerRoman"/>
      <w:lvlText w:val="%6."/>
      <w:lvlJc w:val="right"/>
      <w:pPr>
        <w:ind w:left="4320" w:hanging="180"/>
      </w:pPr>
    </w:lvl>
    <w:lvl w:ilvl="6" w:tplc="4CB2A362">
      <w:start w:val="1"/>
      <w:numFmt w:val="decimal"/>
      <w:lvlText w:val="%7."/>
      <w:lvlJc w:val="left"/>
      <w:pPr>
        <w:ind w:left="5040" w:hanging="360"/>
      </w:pPr>
    </w:lvl>
    <w:lvl w:ilvl="7" w:tplc="8CC6128C">
      <w:start w:val="1"/>
      <w:numFmt w:val="lowerLetter"/>
      <w:lvlText w:val="%8."/>
      <w:lvlJc w:val="left"/>
      <w:pPr>
        <w:ind w:left="5760" w:hanging="360"/>
      </w:pPr>
    </w:lvl>
    <w:lvl w:ilvl="8" w:tplc="EF6A4130">
      <w:start w:val="1"/>
      <w:numFmt w:val="lowerRoman"/>
      <w:lvlText w:val="%9."/>
      <w:lvlJc w:val="right"/>
      <w:pPr>
        <w:ind w:left="6480" w:hanging="180"/>
      </w:pPr>
    </w:lvl>
  </w:abstractNum>
  <w:abstractNum w:abstractNumId="4" w15:restartNumberingAfterBreak="0">
    <w:nsid w:val="1EB054DD"/>
    <w:multiLevelType w:val="hybridMultilevel"/>
    <w:tmpl w:val="FC9ED758"/>
    <w:lvl w:ilvl="0" w:tplc="0BD8DB64">
      <w:start w:val="1"/>
      <w:numFmt w:val="bullet"/>
      <w:lvlText w:val=""/>
      <w:lvlJc w:val="left"/>
      <w:pPr>
        <w:ind w:left="720" w:hanging="360"/>
      </w:pPr>
      <w:rPr>
        <w:rFonts w:hint="default" w:ascii="Symbol" w:hAnsi="Symbol"/>
      </w:rPr>
    </w:lvl>
    <w:lvl w:ilvl="1" w:tplc="3F726474">
      <w:start w:val="1"/>
      <w:numFmt w:val="bullet"/>
      <w:lvlText w:val="o"/>
      <w:lvlJc w:val="left"/>
      <w:pPr>
        <w:ind w:left="1440" w:hanging="360"/>
      </w:pPr>
      <w:rPr>
        <w:rFonts w:hint="default" w:ascii="Courier New" w:hAnsi="Courier New"/>
      </w:rPr>
    </w:lvl>
    <w:lvl w:ilvl="2" w:tplc="23862FA0">
      <w:start w:val="1"/>
      <w:numFmt w:val="bullet"/>
      <w:lvlText w:val=""/>
      <w:lvlJc w:val="left"/>
      <w:pPr>
        <w:ind w:left="2160" w:hanging="360"/>
      </w:pPr>
      <w:rPr>
        <w:rFonts w:hint="default" w:ascii="Wingdings" w:hAnsi="Wingdings"/>
      </w:rPr>
    </w:lvl>
    <w:lvl w:ilvl="3" w:tplc="6E786132">
      <w:start w:val="1"/>
      <w:numFmt w:val="bullet"/>
      <w:lvlText w:val=""/>
      <w:lvlJc w:val="left"/>
      <w:pPr>
        <w:ind w:left="2880" w:hanging="360"/>
      </w:pPr>
      <w:rPr>
        <w:rFonts w:hint="default" w:ascii="Symbol" w:hAnsi="Symbol"/>
      </w:rPr>
    </w:lvl>
    <w:lvl w:ilvl="4" w:tplc="2F6CBC88">
      <w:start w:val="1"/>
      <w:numFmt w:val="bullet"/>
      <w:lvlText w:val="o"/>
      <w:lvlJc w:val="left"/>
      <w:pPr>
        <w:ind w:left="3600" w:hanging="360"/>
      </w:pPr>
      <w:rPr>
        <w:rFonts w:hint="default" w:ascii="Courier New" w:hAnsi="Courier New"/>
      </w:rPr>
    </w:lvl>
    <w:lvl w:ilvl="5" w:tplc="64C44894">
      <w:start w:val="1"/>
      <w:numFmt w:val="bullet"/>
      <w:lvlText w:val=""/>
      <w:lvlJc w:val="left"/>
      <w:pPr>
        <w:ind w:left="4320" w:hanging="360"/>
      </w:pPr>
      <w:rPr>
        <w:rFonts w:hint="default" w:ascii="Wingdings" w:hAnsi="Wingdings"/>
      </w:rPr>
    </w:lvl>
    <w:lvl w:ilvl="6" w:tplc="EBEA1486">
      <w:start w:val="1"/>
      <w:numFmt w:val="bullet"/>
      <w:lvlText w:val=""/>
      <w:lvlJc w:val="left"/>
      <w:pPr>
        <w:ind w:left="5040" w:hanging="360"/>
      </w:pPr>
      <w:rPr>
        <w:rFonts w:hint="default" w:ascii="Symbol" w:hAnsi="Symbol"/>
      </w:rPr>
    </w:lvl>
    <w:lvl w:ilvl="7" w:tplc="D1564966">
      <w:start w:val="1"/>
      <w:numFmt w:val="bullet"/>
      <w:lvlText w:val="o"/>
      <w:lvlJc w:val="left"/>
      <w:pPr>
        <w:ind w:left="5760" w:hanging="360"/>
      </w:pPr>
      <w:rPr>
        <w:rFonts w:hint="default" w:ascii="Courier New" w:hAnsi="Courier New"/>
      </w:rPr>
    </w:lvl>
    <w:lvl w:ilvl="8" w:tplc="58900540">
      <w:start w:val="1"/>
      <w:numFmt w:val="bullet"/>
      <w:lvlText w:val=""/>
      <w:lvlJc w:val="left"/>
      <w:pPr>
        <w:ind w:left="6480" w:hanging="360"/>
      </w:pPr>
      <w:rPr>
        <w:rFonts w:hint="default" w:ascii="Wingdings" w:hAnsi="Wingdings"/>
      </w:rPr>
    </w:lvl>
  </w:abstractNum>
  <w:abstractNum w:abstractNumId="5" w15:restartNumberingAfterBreak="0">
    <w:nsid w:val="1F8757D7"/>
    <w:multiLevelType w:val="hybridMultilevel"/>
    <w:tmpl w:val="7F5EC33C"/>
    <w:lvl w:ilvl="0" w:tplc="72825508">
      <w:start w:val="1"/>
      <w:numFmt w:val="bullet"/>
      <w:lvlText w:val=""/>
      <w:lvlJc w:val="left"/>
      <w:pPr>
        <w:ind w:left="720" w:hanging="360"/>
      </w:pPr>
      <w:rPr>
        <w:rFonts w:hint="default" w:ascii="Symbol" w:hAnsi="Symbol"/>
      </w:rPr>
    </w:lvl>
    <w:lvl w:ilvl="1" w:tplc="99C8F314">
      <w:start w:val="1"/>
      <w:numFmt w:val="bullet"/>
      <w:lvlText w:val="o"/>
      <w:lvlJc w:val="left"/>
      <w:pPr>
        <w:ind w:left="1440" w:hanging="360"/>
      </w:pPr>
      <w:rPr>
        <w:rFonts w:hint="default" w:ascii="Courier New" w:hAnsi="Courier New"/>
      </w:rPr>
    </w:lvl>
    <w:lvl w:ilvl="2" w:tplc="CBC6FED6">
      <w:start w:val="1"/>
      <w:numFmt w:val="bullet"/>
      <w:lvlText w:val=""/>
      <w:lvlJc w:val="left"/>
      <w:pPr>
        <w:ind w:left="2160" w:hanging="360"/>
      </w:pPr>
      <w:rPr>
        <w:rFonts w:hint="default" w:ascii="Wingdings" w:hAnsi="Wingdings"/>
      </w:rPr>
    </w:lvl>
    <w:lvl w:ilvl="3" w:tplc="1CA09F5C">
      <w:start w:val="1"/>
      <w:numFmt w:val="bullet"/>
      <w:lvlText w:val=""/>
      <w:lvlJc w:val="left"/>
      <w:pPr>
        <w:ind w:left="2880" w:hanging="360"/>
      </w:pPr>
      <w:rPr>
        <w:rFonts w:hint="default" w:ascii="Symbol" w:hAnsi="Symbol"/>
      </w:rPr>
    </w:lvl>
    <w:lvl w:ilvl="4" w:tplc="0A78FB52">
      <w:start w:val="1"/>
      <w:numFmt w:val="bullet"/>
      <w:lvlText w:val="o"/>
      <w:lvlJc w:val="left"/>
      <w:pPr>
        <w:ind w:left="3600" w:hanging="360"/>
      </w:pPr>
      <w:rPr>
        <w:rFonts w:hint="default" w:ascii="Courier New" w:hAnsi="Courier New"/>
      </w:rPr>
    </w:lvl>
    <w:lvl w:ilvl="5" w:tplc="2DE61A68">
      <w:start w:val="1"/>
      <w:numFmt w:val="bullet"/>
      <w:lvlText w:val=""/>
      <w:lvlJc w:val="left"/>
      <w:pPr>
        <w:ind w:left="4320" w:hanging="360"/>
      </w:pPr>
      <w:rPr>
        <w:rFonts w:hint="default" w:ascii="Wingdings" w:hAnsi="Wingdings"/>
      </w:rPr>
    </w:lvl>
    <w:lvl w:ilvl="6" w:tplc="8D7C5152">
      <w:start w:val="1"/>
      <w:numFmt w:val="bullet"/>
      <w:lvlText w:val=""/>
      <w:lvlJc w:val="left"/>
      <w:pPr>
        <w:ind w:left="5040" w:hanging="360"/>
      </w:pPr>
      <w:rPr>
        <w:rFonts w:hint="default" w:ascii="Symbol" w:hAnsi="Symbol"/>
      </w:rPr>
    </w:lvl>
    <w:lvl w:ilvl="7" w:tplc="2CFC4560">
      <w:start w:val="1"/>
      <w:numFmt w:val="bullet"/>
      <w:lvlText w:val="o"/>
      <w:lvlJc w:val="left"/>
      <w:pPr>
        <w:ind w:left="5760" w:hanging="360"/>
      </w:pPr>
      <w:rPr>
        <w:rFonts w:hint="default" w:ascii="Courier New" w:hAnsi="Courier New"/>
      </w:rPr>
    </w:lvl>
    <w:lvl w:ilvl="8" w:tplc="DA34B8E8">
      <w:start w:val="1"/>
      <w:numFmt w:val="bullet"/>
      <w:lvlText w:val=""/>
      <w:lvlJc w:val="left"/>
      <w:pPr>
        <w:ind w:left="6480" w:hanging="360"/>
      </w:pPr>
      <w:rPr>
        <w:rFonts w:hint="default" w:ascii="Wingdings" w:hAnsi="Wingdings"/>
      </w:rPr>
    </w:lvl>
  </w:abstractNum>
  <w:abstractNum w:abstractNumId="6" w15:restartNumberingAfterBreak="0">
    <w:nsid w:val="22B4F6BC"/>
    <w:multiLevelType w:val="hybridMultilevel"/>
    <w:tmpl w:val="D1683F7A"/>
    <w:lvl w:ilvl="0" w:tplc="A0A0B938">
      <w:start w:val="1"/>
      <w:numFmt w:val="decimal"/>
      <w:lvlText w:val="%1."/>
      <w:lvlJc w:val="left"/>
      <w:pPr>
        <w:ind w:left="360" w:hanging="360"/>
      </w:pPr>
    </w:lvl>
    <w:lvl w:ilvl="1" w:tplc="51C66E18">
      <w:start w:val="1"/>
      <w:numFmt w:val="lowerLetter"/>
      <w:lvlText w:val="%2."/>
      <w:lvlJc w:val="left"/>
      <w:pPr>
        <w:ind w:left="1440" w:hanging="360"/>
      </w:pPr>
    </w:lvl>
    <w:lvl w:ilvl="2" w:tplc="2D2A1A46">
      <w:start w:val="1"/>
      <w:numFmt w:val="lowerRoman"/>
      <w:lvlText w:val="%3."/>
      <w:lvlJc w:val="right"/>
      <w:pPr>
        <w:ind w:left="2160" w:hanging="180"/>
      </w:pPr>
    </w:lvl>
    <w:lvl w:ilvl="3" w:tplc="74AA3AA8">
      <w:start w:val="1"/>
      <w:numFmt w:val="decimal"/>
      <w:lvlText w:val="%4."/>
      <w:lvlJc w:val="left"/>
      <w:pPr>
        <w:ind w:left="2880" w:hanging="360"/>
      </w:pPr>
    </w:lvl>
    <w:lvl w:ilvl="4" w:tplc="AA5ADFC0">
      <w:start w:val="1"/>
      <w:numFmt w:val="lowerLetter"/>
      <w:lvlText w:val="%5."/>
      <w:lvlJc w:val="left"/>
      <w:pPr>
        <w:ind w:left="3600" w:hanging="360"/>
      </w:pPr>
    </w:lvl>
    <w:lvl w:ilvl="5" w:tplc="70247668">
      <w:start w:val="1"/>
      <w:numFmt w:val="lowerRoman"/>
      <w:lvlText w:val="%6."/>
      <w:lvlJc w:val="right"/>
      <w:pPr>
        <w:ind w:left="4320" w:hanging="180"/>
      </w:pPr>
    </w:lvl>
    <w:lvl w:ilvl="6" w:tplc="CEE8116E">
      <w:start w:val="1"/>
      <w:numFmt w:val="decimal"/>
      <w:lvlText w:val="%7."/>
      <w:lvlJc w:val="left"/>
      <w:pPr>
        <w:ind w:left="5040" w:hanging="360"/>
      </w:pPr>
    </w:lvl>
    <w:lvl w:ilvl="7" w:tplc="F4C0FED0">
      <w:start w:val="1"/>
      <w:numFmt w:val="lowerLetter"/>
      <w:lvlText w:val="%8."/>
      <w:lvlJc w:val="left"/>
      <w:pPr>
        <w:ind w:left="5760" w:hanging="360"/>
      </w:pPr>
    </w:lvl>
    <w:lvl w:ilvl="8" w:tplc="19DC9532">
      <w:start w:val="1"/>
      <w:numFmt w:val="lowerRoman"/>
      <w:lvlText w:val="%9."/>
      <w:lvlJc w:val="right"/>
      <w:pPr>
        <w:ind w:left="6480" w:hanging="180"/>
      </w:pPr>
    </w:lvl>
  </w:abstractNum>
  <w:abstractNum w:abstractNumId="7" w15:restartNumberingAfterBreak="0">
    <w:nsid w:val="296DB306"/>
    <w:multiLevelType w:val="hybridMultilevel"/>
    <w:tmpl w:val="EB44496A"/>
    <w:lvl w:ilvl="0" w:tplc="DF9AD42C">
      <w:start w:val="1"/>
      <w:numFmt w:val="bullet"/>
      <w:lvlText w:val=""/>
      <w:lvlJc w:val="left"/>
      <w:pPr>
        <w:ind w:left="360" w:hanging="360"/>
      </w:pPr>
      <w:rPr>
        <w:rFonts w:hint="default" w:ascii="Symbol" w:hAnsi="Symbol"/>
      </w:rPr>
    </w:lvl>
    <w:lvl w:ilvl="1" w:tplc="38F0A0D6">
      <w:start w:val="1"/>
      <w:numFmt w:val="bullet"/>
      <w:lvlText w:val="o"/>
      <w:lvlJc w:val="left"/>
      <w:pPr>
        <w:ind w:left="1440" w:hanging="360"/>
      </w:pPr>
      <w:rPr>
        <w:rFonts w:hint="default" w:ascii="Courier New" w:hAnsi="Courier New"/>
      </w:rPr>
    </w:lvl>
    <w:lvl w:ilvl="2" w:tplc="C8DE7E7A">
      <w:start w:val="1"/>
      <w:numFmt w:val="bullet"/>
      <w:lvlText w:val=""/>
      <w:lvlJc w:val="left"/>
      <w:pPr>
        <w:ind w:left="2160" w:hanging="360"/>
      </w:pPr>
      <w:rPr>
        <w:rFonts w:hint="default" w:ascii="Wingdings" w:hAnsi="Wingdings"/>
      </w:rPr>
    </w:lvl>
    <w:lvl w:ilvl="3" w:tplc="9DAEA450">
      <w:start w:val="1"/>
      <w:numFmt w:val="bullet"/>
      <w:lvlText w:val=""/>
      <w:lvlJc w:val="left"/>
      <w:pPr>
        <w:ind w:left="2880" w:hanging="360"/>
      </w:pPr>
      <w:rPr>
        <w:rFonts w:hint="default" w:ascii="Symbol" w:hAnsi="Symbol"/>
      </w:rPr>
    </w:lvl>
    <w:lvl w:ilvl="4" w:tplc="025E21CE">
      <w:start w:val="1"/>
      <w:numFmt w:val="bullet"/>
      <w:lvlText w:val="o"/>
      <w:lvlJc w:val="left"/>
      <w:pPr>
        <w:ind w:left="3600" w:hanging="360"/>
      </w:pPr>
      <w:rPr>
        <w:rFonts w:hint="default" w:ascii="Courier New" w:hAnsi="Courier New"/>
      </w:rPr>
    </w:lvl>
    <w:lvl w:ilvl="5" w:tplc="43D6DAAA">
      <w:start w:val="1"/>
      <w:numFmt w:val="bullet"/>
      <w:lvlText w:val=""/>
      <w:lvlJc w:val="left"/>
      <w:pPr>
        <w:ind w:left="4320" w:hanging="360"/>
      </w:pPr>
      <w:rPr>
        <w:rFonts w:hint="default" w:ascii="Wingdings" w:hAnsi="Wingdings"/>
      </w:rPr>
    </w:lvl>
    <w:lvl w:ilvl="6" w:tplc="4BB865C0">
      <w:start w:val="1"/>
      <w:numFmt w:val="bullet"/>
      <w:lvlText w:val=""/>
      <w:lvlJc w:val="left"/>
      <w:pPr>
        <w:ind w:left="5040" w:hanging="360"/>
      </w:pPr>
      <w:rPr>
        <w:rFonts w:hint="default" w:ascii="Symbol" w:hAnsi="Symbol"/>
      </w:rPr>
    </w:lvl>
    <w:lvl w:ilvl="7" w:tplc="FFA03134">
      <w:start w:val="1"/>
      <w:numFmt w:val="bullet"/>
      <w:lvlText w:val="o"/>
      <w:lvlJc w:val="left"/>
      <w:pPr>
        <w:ind w:left="5760" w:hanging="360"/>
      </w:pPr>
      <w:rPr>
        <w:rFonts w:hint="default" w:ascii="Courier New" w:hAnsi="Courier New"/>
      </w:rPr>
    </w:lvl>
    <w:lvl w:ilvl="8" w:tplc="03F40FBA">
      <w:start w:val="1"/>
      <w:numFmt w:val="bullet"/>
      <w:lvlText w:val=""/>
      <w:lvlJc w:val="left"/>
      <w:pPr>
        <w:ind w:left="6480" w:hanging="360"/>
      </w:pPr>
      <w:rPr>
        <w:rFonts w:hint="default" w:ascii="Wingdings" w:hAnsi="Wingdings"/>
      </w:rPr>
    </w:lvl>
  </w:abstractNum>
  <w:abstractNum w:abstractNumId="8" w15:restartNumberingAfterBreak="0">
    <w:nsid w:val="2A7EBD11"/>
    <w:multiLevelType w:val="hybridMultilevel"/>
    <w:tmpl w:val="F72CEDFA"/>
    <w:lvl w:ilvl="0" w:tplc="4086DF4A">
      <w:start w:val="1"/>
      <w:numFmt w:val="bullet"/>
      <w:lvlText w:val=""/>
      <w:lvlJc w:val="left"/>
      <w:pPr>
        <w:ind w:left="720" w:hanging="360"/>
      </w:pPr>
      <w:rPr>
        <w:rFonts w:hint="default" w:ascii="Symbol" w:hAnsi="Symbol"/>
      </w:rPr>
    </w:lvl>
    <w:lvl w:ilvl="1" w:tplc="96604BC2">
      <w:start w:val="1"/>
      <w:numFmt w:val="bullet"/>
      <w:lvlText w:val="o"/>
      <w:lvlJc w:val="left"/>
      <w:pPr>
        <w:ind w:left="1440" w:hanging="360"/>
      </w:pPr>
      <w:rPr>
        <w:rFonts w:hint="default" w:ascii="Courier New" w:hAnsi="Courier New"/>
      </w:rPr>
    </w:lvl>
    <w:lvl w:ilvl="2" w:tplc="B44679F4">
      <w:start w:val="1"/>
      <w:numFmt w:val="bullet"/>
      <w:lvlText w:val=""/>
      <w:lvlJc w:val="left"/>
      <w:pPr>
        <w:ind w:left="2160" w:hanging="360"/>
      </w:pPr>
      <w:rPr>
        <w:rFonts w:hint="default" w:ascii="Wingdings" w:hAnsi="Wingdings"/>
      </w:rPr>
    </w:lvl>
    <w:lvl w:ilvl="3" w:tplc="107A90FC">
      <w:start w:val="1"/>
      <w:numFmt w:val="bullet"/>
      <w:lvlText w:val=""/>
      <w:lvlJc w:val="left"/>
      <w:pPr>
        <w:ind w:left="2880" w:hanging="360"/>
      </w:pPr>
      <w:rPr>
        <w:rFonts w:hint="default" w:ascii="Symbol" w:hAnsi="Symbol"/>
      </w:rPr>
    </w:lvl>
    <w:lvl w:ilvl="4" w:tplc="8A7E6D94">
      <w:start w:val="1"/>
      <w:numFmt w:val="bullet"/>
      <w:lvlText w:val="o"/>
      <w:lvlJc w:val="left"/>
      <w:pPr>
        <w:ind w:left="3600" w:hanging="360"/>
      </w:pPr>
      <w:rPr>
        <w:rFonts w:hint="default" w:ascii="Courier New" w:hAnsi="Courier New"/>
      </w:rPr>
    </w:lvl>
    <w:lvl w:ilvl="5" w:tplc="61A429E2">
      <w:start w:val="1"/>
      <w:numFmt w:val="bullet"/>
      <w:lvlText w:val=""/>
      <w:lvlJc w:val="left"/>
      <w:pPr>
        <w:ind w:left="4320" w:hanging="360"/>
      </w:pPr>
      <w:rPr>
        <w:rFonts w:hint="default" w:ascii="Wingdings" w:hAnsi="Wingdings"/>
      </w:rPr>
    </w:lvl>
    <w:lvl w:ilvl="6" w:tplc="25E073C6">
      <w:start w:val="1"/>
      <w:numFmt w:val="bullet"/>
      <w:lvlText w:val=""/>
      <w:lvlJc w:val="left"/>
      <w:pPr>
        <w:ind w:left="5040" w:hanging="360"/>
      </w:pPr>
      <w:rPr>
        <w:rFonts w:hint="default" w:ascii="Symbol" w:hAnsi="Symbol"/>
      </w:rPr>
    </w:lvl>
    <w:lvl w:ilvl="7" w:tplc="023ACB82">
      <w:start w:val="1"/>
      <w:numFmt w:val="bullet"/>
      <w:lvlText w:val="o"/>
      <w:lvlJc w:val="left"/>
      <w:pPr>
        <w:ind w:left="5760" w:hanging="360"/>
      </w:pPr>
      <w:rPr>
        <w:rFonts w:hint="default" w:ascii="Courier New" w:hAnsi="Courier New"/>
      </w:rPr>
    </w:lvl>
    <w:lvl w:ilvl="8" w:tplc="B14C321A">
      <w:start w:val="1"/>
      <w:numFmt w:val="bullet"/>
      <w:lvlText w:val=""/>
      <w:lvlJc w:val="left"/>
      <w:pPr>
        <w:ind w:left="6480" w:hanging="360"/>
      </w:pPr>
      <w:rPr>
        <w:rFonts w:hint="default" w:ascii="Wingdings" w:hAnsi="Wingdings"/>
      </w:rPr>
    </w:lvl>
  </w:abstractNum>
  <w:abstractNum w:abstractNumId="9" w15:restartNumberingAfterBreak="0">
    <w:nsid w:val="2D15D06C"/>
    <w:multiLevelType w:val="hybridMultilevel"/>
    <w:tmpl w:val="DDDE06C8"/>
    <w:lvl w:ilvl="0" w:tplc="69C41C8E">
      <w:start w:val="1"/>
      <w:numFmt w:val="bullet"/>
      <w:lvlText w:val=""/>
      <w:lvlJc w:val="left"/>
      <w:pPr>
        <w:ind w:left="720" w:hanging="360"/>
      </w:pPr>
      <w:rPr>
        <w:rFonts w:hint="default" w:ascii="Symbol" w:hAnsi="Symbol"/>
      </w:rPr>
    </w:lvl>
    <w:lvl w:ilvl="1" w:tplc="B2ECAA3A">
      <w:start w:val="1"/>
      <w:numFmt w:val="bullet"/>
      <w:lvlText w:val="o"/>
      <w:lvlJc w:val="left"/>
      <w:pPr>
        <w:ind w:left="1440" w:hanging="360"/>
      </w:pPr>
      <w:rPr>
        <w:rFonts w:hint="default" w:ascii="Courier New" w:hAnsi="Courier New"/>
      </w:rPr>
    </w:lvl>
    <w:lvl w:ilvl="2" w:tplc="0CC0945C">
      <w:start w:val="1"/>
      <w:numFmt w:val="bullet"/>
      <w:lvlText w:val=""/>
      <w:lvlJc w:val="left"/>
      <w:pPr>
        <w:ind w:left="2160" w:hanging="360"/>
      </w:pPr>
      <w:rPr>
        <w:rFonts w:hint="default" w:ascii="Wingdings" w:hAnsi="Wingdings"/>
      </w:rPr>
    </w:lvl>
    <w:lvl w:ilvl="3" w:tplc="FA66AAE2">
      <w:start w:val="1"/>
      <w:numFmt w:val="bullet"/>
      <w:lvlText w:val=""/>
      <w:lvlJc w:val="left"/>
      <w:pPr>
        <w:ind w:left="2880" w:hanging="360"/>
      </w:pPr>
      <w:rPr>
        <w:rFonts w:hint="default" w:ascii="Symbol" w:hAnsi="Symbol"/>
      </w:rPr>
    </w:lvl>
    <w:lvl w:ilvl="4" w:tplc="1F567252">
      <w:start w:val="1"/>
      <w:numFmt w:val="bullet"/>
      <w:lvlText w:val="o"/>
      <w:lvlJc w:val="left"/>
      <w:pPr>
        <w:ind w:left="3600" w:hanging="360"/>
      </w:pPr>
      <w:rPr>
        <w:rFonts w:hint="default" w:ascii="Courier New" w:hAnsi="Courier New"/>
      </w:rPr>
    </w:lvl>
    <w:lvl w:ilvl="5" w:tplc="161A4152">
      <w:start w:val="1"/>
      <w:numFmt w:val="bullet"/>
      <w:lvlText w:val=""/>
      <w:lvlJc w:val="left"/>
      <w:pPr>
        <w:ind w:left="4320" w:hanging="360"/>
      </w:pPr>
      <w:rPr>
        <w:rFonts w:hint="default" w:ascii="Wingdings" w:hAnsi="Wingdings"/>
      </w:rPr>
    </w:lvl>
    <w:lvl w:ilvl="6" w:tplc="47E69D56">
      <w:start w:val="1"/>
      <w:numFmt w:val="bullet"/>
      <w:lvlText w:val=""/>
      <w:lvlJc w:val="left"/>
      <w:pPr>
        <w:ind w:left="5040" w:hanging="360"/>
      </w:pPr>
      <w:rPr>
        <w:rFonts w:hint="default" w:ascii="Symbol" w:hAnsi="Symbol"/>
      </w:rPr>
    </w:lvl>
    <w:lvl w:ilvl="7" w:tplc="7D22E91E">
      <w:start w:val="1"/>
      <w:numFmt w:val="bullet"/>
      <w:lvlText w:val="o"/>
      <w:lvlJc w:val="left"/>
      <w:pPr>
        <w:ind w:left="5760" w:hanging="360"/>
      </w:pPr>
      <w:rPr>
        <w:rFonts w:hint="default" w:ascii="Courier New" w:hAnsi="Courier New"/>
      </w:rPr>
    </w:lvl>
    <w:lvl w:ilvl="8" w:tplc="C98A4EFE">
      <w:start w:val="1"/>
      <w:numFmt w:val="bullet"/>
      <w:lvlText w:val=""/>
      <w:lvlJc w:val="left"/>
      <w:pPr>
        <w:ind w:left="6480" w:hanging="360"/>
      </w:pPr>
      <w:rPr>
        <w:rFonts w:hint="default" w:ascii="Wingdings" w:hAnsi="Wingdings"/>
      </w:rPr>
    </w:lvl>
  </w:abstractNum>
  <w:abstractNum w:abstractNumId="10" w15:restartNumberingAfterBreak="0">
    <w:nsid w:val="2D71389F"/>
    <w:multiLevelType w:val="hybridMultilevel"/>
    <w:tmpl w:val="ADBC840E"/>
    <w:lvl w:ilvl="0" w:tplc="80BE8CD8">
      <w:start w:val="1"/>
      <w:numFmt w:val="bullet"/>
      <w:lvlText w:val=""/>
      <w:lvlJc w:val="left"/>
      <w:pPr>
        <w:ind w:left="360" w:hanging="360"/>
      </w:pPr>
      <w:rPr>
        <w:rFonts w:hint="default" w:ascii="Symbol" w:hAnsi="Symbol"/>
      </w:rPr>
    </w:lvl>
    <w:lvl w:ilvl="1" w:tplc="AB10F4FE">
      <w:start w:val="1"/>
      <w:numFmt w:val="bullet"/>
      <w:lvlText w:val="o"/>
      <w:lvlJc w:val="left"/>
      <w:pPr>
        <w:ind w:left="1440" w:hanging="360"/>
      </w:pPr>
      <w:rPr>
        <w:rFonts w:hint="default" w:ascii="Courier New" w:hAnsi="Courier New"/>
      </w:rPr>
    </w:lvl>
    <w:lvl w:ilvl="2" w:tplc="7C786624">
      <w:start w:val="1"/>
      <w:numFmt w:val="bullet"/>
      <w:lvlText w:val=""/>
      <w:lvlJc w:val="left"/>
      <w:pPr>
        <w:ind w:left="2160" w:hanging="360"/>
      </w:pPr>
      <w:rPr>
        <w:rFonts w:hint="default" w:ascii="Wingdings" w:hAnsi="Wingdings"/>
      </w:rPr>
    </w:lvl>
    <w:lvl w:ilvl="3" w:tplc="CCE4E316">
      <w:start w:val="1"/>
      <w:numFmt w:val="bullet"/>
      <w:lvlText w:val=""/>
      <w:lvlJc w:val="left"/>
      <w:pPr>
        <w:ind w:left="2880" w:hanging="360"/>
      </w:pPr>
      <w:rPr>
        <w:rFonts w:hint="default" w:ascii="Symbol" w:hAnsi="Symbol"/>
      </w:rPr>
    </w:lvl>
    <w:lvl w:ilvl="4" w:tplc="65A851F4">
      <w:start w:val="1"/>
      <w:numFmt w:val="bullet"/>
      <w:lvlText w:val="o"/>
      <w:lvlJc w:val="left"/>
      <w:pPr>
        <w:ind w:left="3600" w:hanging="360"/>
      </w:pPr>
      <w:rPr>
        <w:rFonts w:hint="default" w:ascii="Courier New" w:hAnsi="Courier New"/>
      </w:rPr>
    </w:lvl>
    <w:lvl w:ilvl="5" w:tplc="8D349DAC">
      <w:start w:val="1"/>
      <w:numFmt w:val="bullet"/>
      <w:lvlText w:val=""/>
      <w:lvlJc w:val="left"/>
      <w:pPr>
        <w:ind w:left="4320" w:hanging="360"/>
      </w:pPr>
      <w:rPr>
        <w:rFonts w:hint="default" w:ascii="Wingdings" w:hAnsi="Wingdings"/>
      </w:rPr>
    </w:lvl>
    <w:lvl w:ilvl="6" w:tplc="5BBE070A">
      <w:start w:val="1"/>
      <w:numFmt w:val="bullet"/>
      <w:lvlText w:val=""/>
      <w:lvlJc w:val="left"/>
      <w:pPr>
        <w:ind w:left="5040" w:hanging="360"/>
      </w:pPr>
      <w:rPr>
        <w:rFonts w:hint="default" w:ascii="Symbol" w:hAnsi="Symbol"/>
      </w:rPr>
    </w:lvl>
    <w:lvl w:ilvl="7" w:tplc="6C8EFFB4">
      <w:start w:val="1"/>
      <w:numFmt w:val="bullet"/>
      <w:lvlText w:val="o"/>
      <w:lvlJc w:val="left"/>
      <w:pPr>
        <w:ind w:left="5760" w:hanging="360"/>
      </w:pPr>
      <w:rPr>
        <w:rFonts w:hint="default" w:ascii="Courier New" w:hAnsi="Courier New"/>
      </w:rPr>
    </w:lvl>
    <w:lvl w:ilvl="8" w:tplc="49CA1834">
      <w:start w:val="1"/>
      <w:numFmt w:val="bullet"/>
      <w:lvlText w:val=""/>
      <w:lvlJc w:val="left"/>
      <w:pPr>
        <w:ind w:left="6480" w:hanging="360"/>
      </w:pPr>
      <w:rPr>
        <w:rFonts w:hint="default" w:ascii="Wingdings" w:hAnsi="Wingdings"/>
      </w:rPr>
    </w:lvl>
  </w:abstractNum>
  <w:abstractNum w:abstractNumId="11" w15:restartNumberingAfterBreak="0">
    <w:nsid w:val="36FB67A7"/>
    <w:multiLevelType w:val="hybridMultilevel"/>
    <w:tmpl w:val="69A8DC18"/>
    <w:lvl w:ilvl="0" w:tplc="45424FAA">
      <w:start w:val="1"/>
      <w:numFmt w:val="bullet"/>
      <w:lvlText w:val=""/>
      <w:lvlJc w:val="left"/>
      <w:pPr>
        <w:ind w:left="360" w:hanging="360"/>
      </w:pPr>
      <w:rPr>
        <w:rFonts w:hint="default" w:ascii="Symbol" w:hAnsi="Symbol"/>
      </w:rPr>
    </w:lvl>
    <w:lvl w:ilvl="1" w:tplc="B1B4C970">
      <w:start w:val="1"/>
      <w:numFmt w:val="bullet"/>
      <w:lvlText w:val="o"/>
      <w:lvlJc w:val="left"/>
      <w:pPr>
        <w:ind w:left="1440" w:hanging="360"/>
      </w:pPr>
      <w:rPr>
        <w:rFonts w:hint="default" w:ascii="Courier New" w:hAnsi="Courier New"/>
      </w:rPr>
    </w:lvl>
    <w:lvl w:ilvl="2" w:tplc="8AF8CE72">
      <w:start w:val="1"/>
      <w:numFmt w:val="bullet"/>
      <w:lvlText w:val=""/>
      <w:lvlJc w:val="left"/>
      <w:pPr>
        <w:ind w:left="2160" w:hanging="360"/>
      </w:pPr>
      <w:rPr>
        <w:rFonts w:hint="default" w:ascii="Wingdings" w:hAnsi="Wingdings"/>
      </w:rPr>
    </w:lvl>
    <w:lvl w:ilvl="3" w:tplc="8B0A8358">
      <w:start w:val="1"/>
      <w:numFmt w:val="bullet"/>
      <w:lvlText w:val=""/>
      <w:lvlJc w:val="left"/>
      <w:pPr>
        <w:ind w:left="2880" w:hanging="360"/>
      </w:pPr>
      <w:rPr>
        <w:rFonts w:hint="default" w:ascii="Symbol" w:hAnsi="Symbol"/>
      </w:rPr>
    </w:lvl>
    <w:lvl w:ilvl="4" w:tplc="46000490">
      <w:start w:val="1"/>
      <w:numFmt w:val="bullet"/>
      <w:lvlText w:val="o"/>
      <w:lvlJc w:val="left"/>
      <w:pPr>
        <w:ind w:left="3600" w:hanging="360"/>
      </w:pPr>
      <w:rPr>
        <w:rFonts w:hint="default" w:ascii="Courier New" w:hAnsi="Courier New"/>
      </w:rPr>
    </w:lvl>
    <w:lvl w:ilvl="5" w:tplc="4A0C09D2">
      <w:start w:val="1"/>
      <w:numFmt w:val="bullet"/>
      <w:lvlText w:val=""/>
      <w:lvlJc w:val="left"/>
      <w:pPr>
        <w:ind w:left="4320" w:hanging="360"/>
      </w:pPr>
      <w:rPr>
        <w:rFonts w:hint="default" w:ascii="Wingdings" w:hAnsi="Wingdings"/>
      </w:rPr>
    </w:lvl>
    <w:lvl w:ilvl="6" w:tplc="11589862">
      <w:start w:val="1"/>
      <w:numFmt w:val="bullet"/>
      <w:lvlText w:val=""/>
      <w:lvlJc w:val="left"/>
      <w:pPr>
        <w:ind w:left="5040" w:hanging="360"/>
      </w:pPr>
      <w:rPr>
        <w:rFonts w:hint="default" w:ascii="Symbol" w:hAnsi="Symbol"/>
      </w:rPr>
    </w:lvl>
    <w:lvl w:ilvl="7" w:tplc="6C8229CC">
      <w:start w:val="1"/>
      <w:numFmt w:val="bullet"/>
      <w:lvlText w:val="o"/>
      <w:lvlJc w:val="left"/>
      <w:pPr>
        <w:ind w:left="5760" w:hanging="360"/>
      </w:pPr>
      <w:rPr>
        <w:rFonts w:hint="default" w:ascii="Courier New" w:hAnsi="Courier New"/>
      </w:rPr>
    </w:lvl>
    <w:lvl w:ilvl="8" w:tplc="F1502038">
      <w:start w:val="1"/>
      <w:numFmt w:val="bullet"/>
      <w:lvlText w:val=""/>
      <w:lvlJc w:val="left"/>
      <w:pPr>
        <w:ind w:left="6480" w:hanging="360"/>
      </w:pPr>
      <w:rPr>
        <w:rFonts w:hint="default" w:ascii="Wingdings" w:hAnsi="Wingdings"/>
      </w:rPr>
    </w:lvl>
  </w:abstractNum>
  <w:abstractNum w:abstractNumId="12" w15:restartNumberingAfterBreak="0">
    <w:nsid w:val="38A1A733"/>
    <w:multiLevelType w:val="hybridMultilevel"/>
    <w:tmpl w:val="E9A8896C"/>
    <w:lvl w:ilvl="0" w:tplc="97480E56">
      <w:start w:val="1"/>
      <w:numFmt w:val="bullet"/>
      <w:lvlText w:val=""/>
      <w:lvlJc w:val="left"/>
      <w:pPr>
        <w:ind w:left="720" w:hanging="360"/>
      </w:pPr>
      <w:rPr>
        <w:rFonts w:hint="default" w:ascii="Symbol" w:hAnsi="Symbol"/>
      </w:rPr>
    </w:lvl>
    <w:lvl w:ilvl="1" w:tplc="78EC5422">
      <w:start w:val="1"/>
      <w:numFmt w:val="bullet"/>
      <w:lvlText w:val="o"/>
      <w:lvlJc w:val="left"/>
      <w:pPr>
        <w:ind w:left="1440" w:hanging="360"/>
      </w:pPr>
      <w:rPr>
        <w:rFonts w:hint="default" w:ascii="Courier New" w:hAnsi="Courier New"/>
      </w:rPr>
    </w:lvl>
    <w:lvl w:ilvl="2" w:tplc="FB4A0C9E">
      <w:start w:val="1"/>
      <w:numFmt w:val="bullet"/>
      <w:lvlText w:val=""/>
      <w:lvlJc w:val="left"/>
      <w:pPr>
        <w:ind w:left="2160" w:hanging="360"/>
      </w:pPr>
      <w:rPr>
        <w:rFonts w:hint="default" w:ascii="Wingdings" w:hAnsi="Wingdings"/>
      </w:rPr>
    </w:lvl>
    <w:lvl w:ilvl="3" w:tplc="6C20817C">
      <w:start w:val="1"/>
      <w:numFmt w:val="bullet"/>
      <w:lvlText w:val=""/>
      <w:lvlJc w:val="left"/>
      <w:pPr>
        <w:ind w:left="2880" w:hanging="360"/>
      </w:pPr>
      <w:rPr>
        <w:rFonts w:hint="default" w:ascii="Symbol" w:hAnsi="Symbol"/>
      </w:rPr>
    </w:lvl>
    <w:lvl w:ilvl="4" w:tplc="DE1A0BB6">
      <w:start w:val="1"/>
      <w:numFmt w:val="bullet"/>
      <w:lvlText w:val="o"/>
      <w:lvlJc w:val="left"/>
      <w:pPr>
        <w:ind w:left="3600" w:hanging="360"/>
      </w:pPr>
      <w:rPr>
        <w:rFonts w:hint="default" w:ascii="Courier New" w:hAnsi="Courier New"/>
      </w:rPr>
    </w:lvl>
    <w:lvl w:ilvl="5" w:tplc="9F5619DA">
      <w:start w:val="1"/>
      <w:numFmt w:val="bullet"/>
      <w:lvlText w:val=""/>
      <w:lvlJc w:val="left"/>
      <w:pPr>
        <w:ind w:left="4320" w:hanging="360"/>
      </w:pPr>
      <w:rPr>
        <w:rFonts w:hint="default" w:ascii="Wingdings" w:hAnsi="Wingdings"/>
      </w:rPr>
    </w:lvl>
    <w:lvl w:ilvl="6" w:tplc="3F64554A">
      <w:start w:val="1"/>
      <w:numFmt w:val="bullet"/>
      <w:lvlText w:val=""/>
      <w:lvlJc w:val="left"/>
      <w:pPr>
        <w:ind w:left="5040" w:hanging="360"/>
      </w:pPr>
      <w:rPr>
        <w:rFonts w:hint="default" w:ascii="Symbol" w:hAnsi="Symbol"/>
      </w:rPr>
    </w:lvl>
    <w:lvl w:ilvl="7" w:tplc="556C84DA">
      <w:start w:val="1"/>
      <w:numFmt w:val="bullet"/>
      <w:lvlText w:val="o"/>
      <w:lvlJc w:val="left"/>
      <w:pPr>
        <w:ind w:left="5760" w:hanging="360"/>
      </w:pPr>
      <w:rPr>
        <w:rFonts w:hint="default" w:ascii="Courier New" w:hAnsi="Courier New"/>
      </w:rPr>
    </w:lvl>
    <w:lvl w:ilvl="8" w:tplc="18F855A4">
      <w:start w:val="1"/>
      <w:numFmt w:val="bullet"/>
      <w:lvlText w:val=""/>
      <w:lvlJc w:val="left"/>
      <w:pPr>
        <w:ind w:left="6480" w:hanging="360"/>
      </w:pPr>
      <w:rPr>
        <w:rFonts w:hint="default" w:ascii="Wingdings" w:hAnsi="Wingdings"/>
      </w:rPr>
    </w:lvl>
  </w:abstractNum>
  <w:abstractNum w:abstractNumId="13" w15:restartNumberingAfterBreak="0">
    <w:nsid w:val="3A4DCD11"/>
    <w:multiLevelType w:val="hybridMultilevel"/>
    <w:tmpl w:val="B8CE449E"/>
    <w:lvl w:ilvl="0" w:tplc="CD68BC26">
      <w:start w:val="1"/>
      <w:numFmt w:val="bullet"/>
      <w:lvlText w:val=""/>
      <w:lvlJc w:val="left"/>
      <w:pPr>
        <w:ind w:left="360" w:hanging="360"/>
      </w:pPr>
      <w:rPr>
        <w:rFonts w:hint="default" w:ascii="Symbol" w:hAnsi="Symbol"/>
      </w:rPr>
    </w:lvl>
    <w:lvl w:ilvl="1" w:tplc="8EFAA452">
      <w:start w:val="1"/>
      <w:numFmt w:val="bullet"/>
      <w:lvlText w:val="o"/>
      <w:lvlJc w:val="left"/>
      <w:pPr>
        <w:ind w:left="1440" w:hanging="360"/>
      </w:pPr>
      <w:rPr>
        <w:rFonts w:hint="default" w:ascii="Courier New" w:hAnsi="Courier New"/>
      </w:rPr>
    </w:lvl>
    <w:lvl w:ilvl="2" w:tplc="56961ED6">
      <w:start w:val="1"/>
      <w:numFmt w:val="bullet"/>
      <w:lvlText w:val=""/>
      <w:lvlJc w:val="left"/>
      <w:pPr>
        <w:ind w:left="2160" w:hanging="360"/>
      </w:pPr>
      <w:rPr>
        <w:rFonts w:hint="default" w:ascii="Wingdings" w:hAnsi="Wingdings"/>
      </w:rPr>
    </w:lvl>
    <w:lvl w:ilvl="3" w:tplc="6D8E82BE">
      <w:start w:val="1"/>
      <w:numFmt w:val="bullet"/>
      <w:lvlText w:val=""/>
      <w:lvlJc w:val="left"/>
      <w:pPr>
        <w:ind w:left="2880" w:hanging="360"/>
      </w:pPr>
      <w:rPr>
        <w:rFonts w:hint="default" w:ascii="Symbol" w:hAnsi="Symbol"/>
      </w:rPr>
    </w:lvl>
    <w:lvl w:ilvl="4" w:tplc="147E7A42">
      <w:start w:val="1"/>
      <w:numFmt w:val="bullet"/>
      <w:lvlText w:val="o"/>
      <w:lvlJc w:val="left"/>
      <w:pPr>
        <w:ind w:left="3600" w:hanging="360"/>
      </w:pPr>
      <w:rPr>
        <w:rFonts w:hint="default" w:ascii="Courier New" w:hAnsi="Courier New"/>
      </w:rPr>
    </w:lvl>
    <w:lvl w:ilvl="5" w:tplc="969A1590">
      <w:start w:val="1"/>
      <w:numFmt w:val="bullet"/>
      <w:lvlText w:val=""/>
      <w:lvlJc w:val="left"/>
      <w:pPr>
        <w:ind w:left="4320" w:hanging="360"/>
      </w:pPr>
      <w:rPr>
        <w:rFonts w:hint="default" w:ascii="Wingdings" w:hAnsi="Wingdings"/>
      </w:rPr>
    </w:lvl>
    <w:lvl w:ilvl="6" w:tplc="9D66BB00">
      <w:start w:val="1"/>
      <w:numFmt w:val="bullet"/>
      <w:lvlText w:val=""/>
      <w:lvlJc w:val="left"/>
      <w:pPr>
        <w:ind w:left="5040" w:hanging="360"/>
      </w:pPr>
      <w:rPr>
        <w:rFonts w:hint="default" w:ascii="Symbol" w:hAnsi="Symbol"/>
      </w:rPr>
    </w:lvl>
    <w:lvl w:ilvl="7" w:tplc="A5AC491C">
      <w:start w:val="1"/>
      <w:numFmt w:val="bullet"/>
      <w:lvlText w:val="o"/>
      <w:lvlJc w:val="left"/>
      <w:pPr>
        <w:ind w:left="5760" w:hanging="360"/>
      </w:pPr>
      <w:rPr>
        <w:rFonts w:hint="default" w:ascii="Courier New" w:hAnsi="Courier New"/>
      </w:rPr>
    </w:lvl>
    <w:lvl w:ilvl="8" w:tplc="24D2DB8E">
      <w:start w:val="1"/>
      <w:numFmt w:val="bullet"/>
      <w:lvlText w:val=""/>
      <w:lvlJc w:val="left"/>
      <w:pPr>
        <w:ind w:left="6480" w:hanging="360"/>
      </w:pPr>
      <w:rPr>
        <w:rFonts w:hint="default" w:ascii="Wingdings" w:hAnsi="Wingdings"/>
      </w:rPr>
    </w:lvl>
  </w:abstractNum>
  <w:abstractNum w:abstractNumId="14" w15:restartNumberingAfterBreak="0">
    <w:nsid w:val="47AB5890"/>
    <w:multiLevelType w:val="hybridMultilevel"/>
    <w:tmpl w:val="C9B24D58"/>
    <w:lvl w:ilvl="0" w:tplc="846EF340">
      <w:start w:val="1"/>
      <w:numFmt w:val="bullet"/>
      <w:lvlText w:val=""/>
      <w:lvlJc w:val="left"/>
      <w:pPr>
        <w:ind w:left="720" w:hanging="360"/>
      </w:pPr>
      <w:rPr>
        <w:rFonts w:hint="default" w:ascii="Symbol" w:hAnsi="Symbol"/>
      </w:rPr>
    </w:lvl>
    <w:lvl w:ilvl="1" w:tplc="A7666B12">
      <w:start w:val="1"/>
      <w:numFmt w:val="bullet"/>
      <w:lvlText w:val="o"/>
      <w:lvlJc w:val="left"/>
      <w:pPr>
        <w:ind w:left="1440" w:hanging="360"/>
      </w:pPr>
      <w:rPr>
        <w:rFonts w:hint="default" w:ascii="Courier New" w:hAnsi="Courier New"/>
      </w:rPr>
    </w:lvl>
    <w:lvl w:ilvl="2" w:tplc="11FA0B72">
      <w:start w:val="1"/>
      <w:numFmt w:val="bullet"/>
      <w:lvlText w:val=""/>
      <w:lvlJc w:val="left"/>
      <w:pPr>
        <w:ind w:left="2160" w:hanging="360"/>
      </w:pPr>
      <w:rPr>
        <w:rFonts w:hint="default" w:ascii="Wingdings" w:hAnsi="Wingdings"/>
      </w:rPr>
    </w:lvl>
    <w:lvl w:ilvl="3" w:tplc="5FDE3AFC">
      <w:start w:val="1"/>
      <w:numFmt w:val="bullet"/>
      <w:lvlText w:val=""/>
      <w:lvlJc w:val="left"/>
      <w:pPr>
        <w:ind w:left="2880" w:hanging="360"/>
      </w:pPr>
      <w:rPr>
        <w:rFonts w:hint="default" w:ascii="Symbol" w:hAnsi="Symbol"/>
      </w:rPr>
    </w:lvl>
    <w:lvl w:ilvl="4" w:tplc="2F54292E">
      <w:start w:val="1"/>
      <w:numFmt w:val="bullet"/>
      <w:lvlText w:val="o"/>
      <w:lvlJc w:val="left"/>
      <w:pPr>
        <w:ind w:left="3600" w:hanging="360"/>
      </w:pPr>
      <w:rPr>
        <w:rFonts w:hint="default" w:ascii="Courier New" w:hAnsi="Courier New"/>
      </w:rPr>
    </w:lvl>
    <w:lvl w:ilvl="5" w:tplc="23480B1C">
      <w:start w:val="1"/>
      <w:numFmt w:val="bullet"/>
      <w:lvlText w:val=""/>
      <w:lvlJc w:val="left"/>
      <w:pPr>
        <w:ind w:left="4320" w:hanging="360"/>
      </w:pPr>
      <w:rPr>
        <w:rFonts w:hint="default" w:ascii="Wingdings" w:hAnsi="Wingdings"/>
      </w:rPr>
    </w:lvl>
    <w:lvl w:ilvl="6" w:tplc="93FA86F2">
      <w:start w:val="1"/>
      <w:numFmt w:val="bullet"/>
      <w:lvlText w:val=""/>
      <w:lvlJc w:val="left"/>
      <w:pPr>
        <w:ind w:left="5040" w:hanging="360"/>
      </w:pPr>
      <w:rPr>
        <w:rFonts w:hint="default" w:ascii="Symbol" w:hAnsi="Symbol"/>
      </w:rPr>
    </w:lvl>
    <w:lvl w:ilvl="7" w:tplc="9B7A1542">
      <w:start w:val="1"/>
      <w:numFmt w:val="bullet"/>
      <w:lvlText w:val="o"/>
      <w:lvlJc w:val="left"/>
      <w:pPr>
        <w:ind w:left="5760" w:hanging="360"/>
      </w:pPr>
      <w:rPr>
        <w:rFonts w:hint="default" w:ascii="Courier New" w:hAnsi="Courier New"/>
      </w:rPr>
    </w:lvl>
    <w:lvl w:ilvl="8" w:tplc="FF20F5AA">
      <w:start w:val="1"/>
      <w:numFmt w:val="bullet"/>
      <w:lvlText w:val=""/>
      <w:lvlJc w:val="left"/>
      <w:pPr>
        <w:ind w:left="6480" w:hanging="360"/>
      </w:pPr>
      <w:rPr>
        <w:rFonts w:hint="default" w:ascii="Wingdings" w:hAnsi="Wingdings"/>
      </w:rPr>
    </w:lvl>
  </w:abstractNum>
  <w:abstractNum w:abstractNumId="15" w15:restartNumberingAfterBreak="0">
    <w:nsid w:val="55C32BD5"/>
    <w:multiLevelType w:val="hybridMultilevel"/>
    <w:tmpl w:val="D4B26868"/>
    <w:lvl w:ilvl="0" w:tplc="F7FE968C">
      <w:start w:val="1"/>
      <w:numFmt w:val="bullet"/>
      <w:lvlText w:val=""/>
      <w:lvlJc w:val="left"/>
      <w:pPr>
        <w:ind w:left="720" w:hanging="360"/>
      </w:pPr>
      <w:rPr>
        <w:rFonts w:hint="default" w:ascii="Symbol" w:hAnsi="Symbol"/>
      </w:rPr>
    </w:lvl>
    <w:lvl w:ilvl="1" w:tplc="E6D0723E">
      <w:start w:val="1"/>
      <w:numFmt w:val="bullet"/>
      <w:lvlText w:val="o"/>
      <w:lvlJc w:val="left"/>
      <w:pPr>
        <w:ind w:left="1440" w:hanging="360"/>
      </w:pPr>
      <w:rPr>
        <w:rFonts w:hint="default" w:ascii="Courier New" w:hAnsi="Courier New"/>
      </w:rPr>
    </w:lvl>
    <w:lvl w:ilvl="2" w:tplc="13A8991E">
      <w:start w:val="1"/>
      <w:numFmt w:val="bullet"/>
      <w:lvlText w:val=""/>
      <w:lvlJc w:val="left"/>
      <w:pPr>
        <w:ind w:left="2160" w:hanging="360"/>
      </w:pPr>
      <w:rPr>
        <w:rFonts w:hint="default" w:ascii="Wingdings" w:hAnsi="Wingdings"/>
      </w:rPr>
    </w:lvl>
    <w:lvl w:ilvl="3" w:tplc="B60EDFD4">
      <w:start w:val="1"/>
      <w:numFmt w:val="bullet"/>
      <w:lvlText w:val=""/>
      <w:lvlJc w:val="left"/>
      <w:pPr>
        <w:ind w:left="2880" w:hanging="360"/>
      </w:pPr>
      <w:rPr>
        <w:rFonts w:hint="default" w:ascii="Symbol" w:hAnsi="Symbol"/>
      </w:rPr>
    </w:lvl>
    <w:lvl w:ilvl="4" w:tplc="4E1CDF7E">
      <w:start w:val="1"/>
      <w:numFmt w:val="bullet"/>
      <w:lvlText w:val="o"/>
      <w:lvlJc w:val="left"/>
      <w:pPr>
        <w:ind w:left="3600" w:hanging="360"/>
      </w:pPr>
      <w:rPr>
        <w:rFonts w:hint="default" w:ascii="Courier New" w:hAnsi="Courier New"/>
      </w:rPr>
    </w:lvl>
    <w:lvl w:ilvl="5" w:tplc="864202C6">
      <w:start w:val="1"/>
      <w:numFmt w:val="bullet"/>
      <w:lvlText w:val=""/>
      <w:lvlJc w:val="left"/>
      <w:pPr>
        <w:ind w:left="4320" w:hanging="360"/>
      </w:pPr>
      <w:rPr>
        <w:rFonts w:hint="default" w:ascii="Wingdings" w:hAnsi="Wingdings"/>
      </w:rPr>
    </w:lvl>
    <w:lvl w:ilvl="6" w:tplc="CB029A4C">
      <w:start w:val="1"/>
      <w:numFmt w:val="bullet"/>
      <w:lvlText w:val=""/>
      <w:lvlJc w:val="left"/>
      <w:pPr>
        <w:ind w:left="5040" w:hanging="360"/>
      </w:pPr>
      <w:rPr>
        <w:rFonts w:hint="default" w:ascii="Symbol" w:hAnsi="Symbol"/>
      </w:rPr>
    </w:lvl>
    <w:lvl w:ilvl="7" w:tplc="CBFAF54E">
      <w:start w:val="1"/>
      <w:numFmt w:val="bullet"/>
      <w:lvlText w:val="o"/>
      <w:lvlJc w:val="left"/>
      <w:pPr>
        <w:ind w:left="5760" w:hanging="360"/>
      </w:pPr>
      <w:rPr>
        <w:rFonts w:hint="default" w:ascii="Courier New" w:hAnsi="Courier New"/>
      </w:rPr>
    </w:lvl>
    <w:lvl w:ilvl="8" w:tplc="6C86C93E">
      <w:start w:val="1"/>
      <w:numFmt w:val="bullet"/>
      <w:lvlText w:val=""/>
      <w:lvlJc w:val="left"/>
      <w:pPr>
        <w:ind w:left="6480" w:hanging="360"/>
      </w:pPr>
      <w:rPr>
        <w:rFonts w:hint="default" w:ascii="Wingdings" w:hAnsi="Wingdings"/>
      </w:rPr>
    </w:lvl>
  </w:abstractNum>
  <w:abstractNum w:abstractNumId="16" w15:restartNumberingAfterBreak="0">
    <w:nsid w:val="5B5308C7"/>
    <w:multiLevelType w:val="hybridMultilevel"/>
    <w:tmpl w:val="AA586358"/>
    <w:lvl w:ilvl="0" w:tplc="7D1612B0">
      <w:start w:val="1"/>
      <w:numFmt w:val="bullet"/>
      <w:lvlText w:val=""/>
      <w:lvlJc w:val="left"/>
      <w:pPr>
        <w:ind w:left="360" w:hanging="360"/>
      </w:pPr>
      <w:rPr>
        <w:rFonts w:hint="default" w:ascii="Symbol" w:hAnsi="Symbol"/>
      </w:rPr>
    </w:lvl>
    <w:lvl w:ilvl="1" w:tplc="6A525616">
      <w:start w:val="1"/>
      <w:numFmt w:val="bullet"/>
      <w:lvlText w:val="o"/>
      <w:lvlJc w:val="left"/>
      <w:pPr>
        <w:ind w:left="1440" w:hanging="360"/>
      </w:pPr>
      <w:rPr>
        <w:rFonts w:hint="default" w:ascii="Courier New" w:hAnsi="Courier New"/>
      </w:rPr>
    </w:lvl>
    <w:lvl w:ilvl="2" w:tplc="12F832D8">
      <w:start w:val="1"/>
      <w:numFmt w:val="bullet"/>
      <w:lvlText w:val=""/>
      <w:lvlJc w:val="left"/>
      <w:pPr>
        <w:ind w:left="2160" w:hanging="360"/>
      </w:pPr>
      <w:rPr>
        <w:rFonts w:hint="default" w:ascii="Wingdings" w:hAnsi="Wingdings"/>
      </w:rPr>
    </w:lvl>
    <w:lvl w:ilvl="3" w:tplc="E48ED63C">
      <w:start w:val="1"/>
      <w:numFmt w:val="bullet"/>
      <w:lvlText w:val=""/>
      <w:lvlJc w:val="left"/>
      <w:pPr>
        <w:ind w:left="2880" w:hanging="360"/>
      </w:pPr>
      <w:rPr>
        <w:rFonts w:hint="default" w:ascii="Symbol" w:hAnsi="Symbol"/>
      </w:rPr>
    </w:lvl>
    <w:lvl w:ilvl="4" w:tplc="626E79B8">
      <w:start w:val="1"/>
      <w:numFmt w:val="bullet"/>
      <w:lvlText w:val="o"/>
      <w:lvlJc w:val="left"/>
      <w:pPr>
        <w:ind w:left="3600" w:hanging="360"/>
      </w:pPr>
      <w:rPr>
        <w:rFonts w:hint="default" w:ascii="Courier New" w:hAnsi="Courier New"/>
      </w:rPr>
    </w:lvl>
    <w:lvl w:ilvl="5" w:tplc="EBEEBB34">
      <w:start w:val="1"/>
      <w:numFmt w:val="bullet"/>
      <w:lvlText w:val=""/>
      <w:lvlJc w:val="left"/>
      <w:pPr>
        <w:ind w:left="4320" w:hanging="360"/>
      </w:pPr>
      <w:rPr>
        <w:rFonts w:hint="default" w:ascii="Wingdings" w:hAnsi="Wingdings"/>
      </w:rPr>
    </w:lvl>
    <w:lvl w:ilvl="6" w:tplc="3C8E8634">
      <w:start w:val="1"/>
      <w:numFmt w:val="bullet"/>
      <w:lvlText w:val=""/>
      <w:lvlJc w:val="left"/>
      <w:pPr>
        <w:ind w:left="5040" w:hanging="360"/>
      </w:pPr>
      <w:rPr>
        <w:rFonts w:hint="default" w:ascii="Symbol" w:hAnsi="Symbol"/>
      </w:rPr>
    </w:lvl>
    <w:lvl w:ilvl="7" w:tplc="21DC7EF4">
      <w:start w:val="1"/>
      <w:numFmt w:val="bullet"/>
      <w:lvlText w:val="o"/>
      <w:lvlJc w:val="left"/>
      <w:pPr>
        <w:ind w:left="5760" w:hanging="360"/>
      </w:pPr>
      <w:rPr>
        <w:rFonts w:hint="default" w:ascii="Courier New" w:hAnsi="Courier New"/>
      </w:rPr>
    </w:lvl>
    <w:lvl w:ilvl="8" w:tplc="E6283E0C">
      <w:start w:val="1"/>
      <w:numFmt w:val="bullet"/>
      <w:lvlText w:val=""/>
      <w:lvlJc w:val="left"/>
      <w:pPr>
        <w:ind w:left="6480" w:hanging="360"/>
      </w:pPr>
      <w:rPr>
        <w:rFonts w:hint="default" w:ascii="Wingdings" w:hAnsi="Wingdings"/>
      </w:rPr>
    </w:lvl>
  </w:abstractNum>
  <w:abstractNum w:abstractNumId="17" w15:restartNumberingAfterBreak="0">
    <w:nsid w:val="5C7EBF34"/>
    <w:multiLevelType w:val="hybridMultilevel"/>
    <w:tmpl w:val="88B6194A"/>
    <w:lvl w:ilvl="0" w:tplc="A67090D0">
      <w:start w:val="1"/>
      <w:numFmt w:val="upperLetter"/>
      <w:lvlText w:val="%1."/>
      <w:lvlJc w:val="left"/>
      <w:pPr>
        <w:ind w:left="360" w:hanging="360"/>
      </w:pPr>
    </w:lvl>
    <w:lvl w:ilvl="1" w:tplc="0130046C">
      <w:start w:val="1"/>
      <w:numFmt w:val="lowerLetter"/>
      <w:lvlText w:val="%2."/>
      <w:lvlJc w:val="left"/>
      <w:pPr>
        <w:ind w:left="1440" w:hanging="360"/>
      </w:pPr>
    </w:lvl>
    <w:lvl w:ilvl="2" w:tplc="E46A31A6">
      <w:start w:val="1"/>
      <w:numFmt w:val="lowerRoman"/>
      <w:lvlText w:val="%3."/>
      <w:lvlJc w:val="right"/>
      <w:pPr>
        <w:ind w:left="2160" w:hanging="180"/>
      </w:pPr>
    </w:lvl>
    <w:lvl w:ilvl="3" w:tplc="F7FC27E0">
      <w:start w:val="1"/>
      <w:numFmt w:val="decimal"/>
      <w:lvlText w:val="%4."/>
      <w:lvlJc w:val="left"/>
      <w:pPr>
        <w:ind w:left="2880" w:hanging="360"/>
      </w:pPr>
    </w:lvl>
    <w:lvl w:ilvl="4" w:tplc="3F1EE938">
      <w:start w:val="1"/>
      <w:numFmt w:val="lowerLetter"/>
      <w:lvlText w:val="%5."/>
      <w:lvlJc w:val="left"/>
      <w:pPr>
        <w:ind w:left="3600" w:hanging="360"/>
      </w:pPr>
    </w:lvl>
    <w:lvl w:ilvl="5" w:tplc="C75A82C2">
      <w:start w:val="1"/>
      <w:numFmt w:val="lowerRoman"/>
      <w:lvlText w:val="%6."/>
      <w:lvlJc w:val="right"/>
      <w:pPr>
        <w:ind w:left="4320" w:hanging="180"/>
      </w:pPr>
    </w:lvl>
    <w:lvl w:ilvl="6" w:tplc="CC08F7C8">
      <w:start w:val="1"/>
      <w:numFmt w:val="decimal"/>
      <w:lvlText w:val="%7."/>
      <w:lvlJc w:val="left"/>
      <w:pPr>
        <w:ind w:left="5040" w:hanging="360"/>
      </w:pPr>
    </w:lvl>
    <w:lvl w:ilvl="7" w:tplc="3DFC78A2">
      <w:start w:val="1"/>
      <w:numFmt w:val="lowerLetter"/>
      <w:lvlText w:val="%8."/>
      <w:lvlJc w:val="left"/>
      <w:pPr>
        <w:ind w:left="5760" w:hanging="360"/>
      </w:pPr>
    </w:lvl>
    <w:lvl w:ilvl="8" w:tplc="7C684982">
      <w:start w:val="1"/>
      <w:numFmt w:val="lowerRoman"/>
      <w:lvlText w:val="%9."/>
      <w:lvlJc w:val="right"/>
      <w:pPr>
        <w:ind w:left="6480" w:hanging="180"/>
      </w:pPr>
    </w:lvl>
  </w:abstractNum>
  <w:abstractNum w:abstractNumId="18" w15:restartNumberingAfterBreak="0">
    <w:nsid w:val="5DF967E1"/>
    <w:multiLevelType w:val="multilevel"/>
    <w:tmpl w:val="55C4990C"/>
    <w:lvl w:ilvl="0">
      <w:start w:val="1"/>
      <w:numFmt w:val="bullet"/>
      <w:lvlText w:val=""/>
      <w:lvlJc w:val="left"/>
      <w:pPr>
        <w:ind w:left="375" w:hanging="375"/>
      </w:pPr>
      <w:rPr>
        <w:rFonts w:hint="default" w:ascii="Symbol" w:hAnsi="Symbol"/>
      </w:rPr>
    </w:lvl>
    <w:lvl w:ilvl="1">
      <w:start w:val="1"/>
      <w:numFmt w:val="decimal"/>
      <w:lvlText w:val="%1.%2"/>
      <w:lvlJc w:val="left"/>
      <w:pPr>
        <w:ind w:left="720" w:hanging="720"/>
      </w:pPr>
      <w:rPr>
        <w:b/>
        <w:bCs/>
      </w:rPr>
    </w:lvl>
    <w:lvl w:ilvl="2">
      <w:start w:val="1"/>
      <w:numFmt w:val="decimal"/>
      <w:lvlText w:val="%1.%2.%3"/>
      <w:lvlJc w:val="left"/>
      <w:pPr>
        <w:ind w:left="720" w:hanging="720"/>
      </w:pPr>
      <w:rPr>
        <w:b/>
        <w:bCs/>
      </w:r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520" w:hanging="2520"/>
      </w:pPr>
    </w:lvl>
  </w:abstractNum>
  <w:abstractNum w:abstractNumId="19" w15:restartNumberingAfterBreak="0">
    <w:nsid w:val="64988F74"/>
    <w:multiLevelType w:val="hybridMultilevel"/>
    <w:tmpl w:val="06FC3844"/>
    <w:lvl w:ilvl="0" w:tplc="097C4FDE">
      <w:start w:val="1"/>
      <w:numFmt w:val="bullet"/>
      <w:lvlText w:val=""/>
      <w:lvlJc w:val="left"/>
      <w:pPr>
        <w:ind w:left="720" w:hanging="360"/>
      </w:pPr>
      <w:rPr>
        <w:rFonts w:hint="default" w:ascii="Symbol" w:hAnsi="Symbol"/>
      </w:rPr>
    </w:lvl>
    <w:lvl w:ilvl="1" w:tplc="90021F54">
      <w:start w:val="1"/>
      <w:numFmt w:val="bullet"/>
      <w:lvlText w:val="o"/>
      <w:lvlJc w:val="left"/>
      <w:pPr>
        <w:ind w:left="1440" w:hanging="360"/>
      </w:pPr>
      <w:rPr>
        <w:rFonts w:hint="default" w:ascii="Courier New" w:hAnsi="Courier New"/>
      </w:rPr>
    </w:lvl>
    <w:lvl w:ilvl="2" w:tplc="21C01182">
      <w:start w:val="1"/>
      <w:numFmt w:val="bullet"/>
      <w:lvlText w:val=""/>
      <w:lvlJc w:val="left"/>
      <w:pPr>
        <w:ind w:left="2160" w:hanging="360"/>
      </w:pPr>
      <w:rPr>
        <w:rFonts w:hint="default" w:ascii="Wingdings" w:hAnsi="Wingdings"/>
      </w:rPr>
    </w:lvl>
    <w:lvl w:ilvl="3" w:tplc="2338907E">
      <w:start w:val="1"/>
      <w:numFmt w:val="bullet"/>
      <w:lvlText w:val=""/>
      <w:lvlJc w:val="left"/>
      <w:pPr>
        <w:ind w:left="2880" w:hanging="360"/>
      </w:pPr>
      <w:rPr>
        <w:rFonts w:hint="default" w:ascii="Symbol" w:hAnsi="Symbol"/>
      </w:rPr>
    </w:lvl>
    <w:lvl w:ilvl="4" w:tplc="B40A5C44">
      <w:start w:val="1"/>
      <w:numFmt w:val="bullet"/>
      <w:lvlText w:val="o"/>
      <w:lvlJc w:val="left"/>
      <w:pPr>
        <w:ind w:left="3600" w:hanging="360"/>
      </w:pPr>
      <w:rPr>
        <w:rFonts w:hint="default" w:ascii="Courier New" w:hAnsi="Courier New"/>
      </w:rPr>
    </w:lvl>
    <w:lvl w:ilvl="5" w:tplc="0D549682">
      <w:start w:val="1"/>
      <w:numFmt w:val="bullet"/>
      <w:lvlText w:val=""/>
      <w:lvlJc w:val="left"/>
      <w:pPr>
        <w:ind w:left="4320" w:hanging="360"/>
      </w:pPr>
      <w:rPr>
        <w:rFonts w:hint="default" w:ascii="Wingdings" w:hAnsi="Wingdings"/>
      </w:rPr>
    </w:lvl>
    <w:lvl w:ilvl="6" w:tplc="76700F86">
      <w:start w:val="1"/>
      <w:numFmt w:val="bullet"/>
      <w:lvlText w:val=""/>
      <w:lvlJc w:val="left"/>
      <w:pPr>
        <w:ind w:left="5040" w:hanging="360"/>
      </w:pPr>
      <w:rPr>
        <w:rFonts w:hint="default" w:ascii="Symbol" w:hAnsi="Symbol"/>
      </w:rPr>
    </w:lvl>
    <w:lvl w:ilvl="7" w:tplc="D7A4516C">
      <w:start w:val="1"/>
      <w:numFmt w:val="bullet"/>
      <w:lvlText w:val="o"/>
      <w:lvlJc w:val="left"/>
      <w:pPr>
        <w:ind w:left="5760" w:hanging="360"/>
      </w:pPr>
      <w:rPr>
        <w:rFonts w:hint="default" w:ascii="Courier New" w:hAnsi="Courier New"/>
      </w:rPr>
    </w:lvl>
    <w:lvl w:ilvl="8" w:tplc="0BA65DE6">
      <w:start w:val="1"/>
      <w:numFmt w:val="bullet"/>
      <w:lvlText w:val=""/>
      <w:lvlJc w:val="left"/>
      <w:pPr>
        <w:ind w:left="6480" w:hanging="360"/>
      </w:pPr>
      <w:rPr>
        <w:rFonts w:hint="default" w:ascii="Wingdings" w:hAnsi="Wingdings"/>
      </w:rPr>
    </w:lvl>
  </w:abstractNum>
  <w:abstractNum w:abstractNumId="20" w15:restartNumberingAfterBreak="0">
    <w:nsid w:val="6A68767A"/>
    <w:multiLevelType w:val="hybridMultilevel"/>
    <w:tmpl w:val="C70A6856"/>
    <w:lvl w:ilvl="0" w:tplc="1D44138E">
      <w:start w:val="1"/>
      <w:numFmt w:val="decimal"/>
      <w:lvlText w:val="%1."/>
      <w:lvlJc w:val="left"/>
      <w:pPr>
        <w:ind w:left="720" w:hanging="360"/>
      </w:pPr>
    </w:lvl>
    <w:lvl w:ilvl="1" w:tplc="7214C82E">
      <w:start w:val="1"/>
      <w:numFmt w:val="lowerLetter"/>
      <w:lvlText w:val="%2."/>
      <w:lvlJc w:val="left"/>
      <w:pPr>
        <w:ind w:left="1440" w:hanging="360"/>
      </w:pPr>
    </w:lvl>
    <w:lvl w:ilvl="2" w:tplc="032880A0">
      <w:start w:val="1"/>
      <w:numFmt w:val="lowerRoman"/>
      <w:lvlText w:val="%3."/>
      <w:lvlJc w:val="right"/>
      <w:pPr>
        <w:ind w:left="2160" w:hanging="180"/>
      </w:pPr>
    </w:lvl>
    <w:lvl w:ilvl="3" w:tplc="1994ADEC">
      <w:start w:val="1"/>
      <w:numFmt w:val="decimal"/>
      <w:lvlText w:val="%4."/>
      <w:lvlJc w:val="left"/>
      <w:pPr>
        <w:ind w:left="2880" w:hanging="360"/>
      </w:pPr>
    </w:lvl>
    <w:lvl w:ilvl="4" w:tplc="D98EC09C">
      <w:start w:val="1"/>
      <w:numFmt w:val="lowerLetter"/>
      <w:lvlText w:val="%5."/>
      <w:lvlJc w:val="left"/>
      <w:pPr>
        <w:ind w:left="3600" w:hanging="360"/>
      </w:pPr>
    </w:lvl>
    <w:lvl w:ilvl="5" w:tplc="BB982CD6">
      <w:start w:val="1"/>
      <w:numFmt w:val="lowerRoman"/>
      <w:lvlText w:val="%6."/>
      <w:lvlJc w:val="right"/>
      <w:pPr>
        <w:ind w:left="4320" w:hanging="180"/>
      </w:pPr>
    </w:lvl>
    <w:lvl w:ilvl="6" w:tplc="8C1A4B66">
      <w:start w:val="1"/>
      <w:numFmt w:val="decimal"/>
      <w:lvlText w:val="%7."/>
      <w:lvlJc w:val="left"/>
      <w:pPr>
        <w:ind w:left="5040" w:hanging="360"/>
      </w:pPr>
    </w:lvl>
    <w:lvl w:ilvl="7" w:tplc="E430C3AA">
      <w:start w:val="1"/>
      <w:numFmt w:val="lowerLetter"/>
      <w:lvlText w:val="%8."/>
      <w:lvlJc w:val="left"/>
      <w:pPr>
        <w:ind w:left="5760" w:hanging="360"/>
      </w:pPr>
    </w:lvl>
    <w:lvl w:ilvl="8" w:tplc="05DAF678">
      <w:start w:val="1"/>
      <w:numFmt w:val="lowerRoman"/>
      <w:lvlText w:val="%9."/>
      <w:lvlJc w:val="right"/>
      <w:pPr>
        <w:ind w:left="6480" w:hanging="180"/>
      </w:pPr>
    </w:lvl>
  </w:abstractNum>
  <w:abstractNum w:abstractNumId="21" w15:restartNumberingAfterBreak="0">
    <w:nsid w:val="7171EBA4"/>
    <w:multiLevelType w:val="hybridMultilevel"/>
    <w:tmpl w:val="EC70203E"/>
    <w:lvl w:ilvl="0" w:tplc="3C121246">
      <w:start w:val="1"/>
      <w:numFmt w:val="bullet"/>
      <w:lvlText w:val=""/>
      <w:lvlJc w:val="left"/>
      <w:pPr>
        <w:ind w:left="720" w:hanging="360"/>
      </w:pPr>
      <w:rPr>
        <w:rFonts w:hint="default" w:ascii="Symbol" w:hAnsi="Symbol"/>
      </w:rPr>
    </w:lvl>
    <w:lvl w:ilvl="1" w:tplc="6A6881A0">
      <w:start w:val="1"/>
      <w:numFmt w:val="bullet"/>
      <w:lvlText w:val="o"/>
      <w:lvlJc w:val="left"/>
      <w:pPr>
        <w:ind w:left="1440" w:hanging="360"/>
      </w:pPr>
      <w:rPr>
        <w:rFonts w:hint="default" w:ascii="Courier New" w:hAnsi="Courier New"/>
      </w:rPr>
    </w:lvl>
    <w:lvl w:ilvl="2" w:tplc="39DAF3A6">
      <w:start w:val="1"/>
      <w:numFmt w:val="bullet"/>
      <w:lvlText w:val=""/>
      <w:lvlJc w:val="left"/>
      <w:pPr>
        <w:ind w:left="2160" w:hanging="360"/>
      </w:pPr>
      <w:rPr>
        <w:rFonts w:hint="default" w:ascii="Wingdings" w:hAnsi="Wingdings"/>
      </w:rPr>
    </w:lvl>
    <w:lvl w:ilvl="3" w:tplc="DA42C000">
      <w:start w:val="1"/>
      <w:numFmt w:val="bullet"/>
      <w:lvlText w:val=""/>
      <w:lvlJc w:val="left"/>
      <w:pPr>
        <w:ind w:left="2880" w:hanging="360"/>
      </w:pPr>
      <w:rPr>
        <w:rFonts w:hint="default" w:ascii="Symbol" w:hAnsi="Symbol"/>
      </w:rPr>
    </w:lvl>
    <w:lvl w:ilvl="4" w:tplc="72B4D262">
      <w:start w:val="1"/>
      <w:numFmt w:val="bullet"/>
      <w:lvlText w:val="o"/>
      <w:lvlJc w:val="left"/>
      <w:pPr>
        <w:ind w:left="3600" w:hanging="360"/>
      </w:pPr>
      <w:rPr>
        <w:rFonts w:hint="default" w:ascii="Courier New" w:hAnsi="Courier New"/>
      </w:rPr>
    </w:lvl>
    <w:lvl w:ilvl="5" w:tplc="8A823302">
      <w:start w:val="1"/>
      <w:numFmt w:val="bullet"/>
      <w:lvlText w:val=""/>
      <w:lvlJc w:val="left"/>
      <w:pPr>
        <w:ind w:left="4320" w:hanging="360"/>
      </w:pPr>
      <w:rPr>
        <w:rFonts w:hint="default" w:ascii="Wingdings" w:hAnsi="Wingdings"/>
      </w:rPr>
    </w:lvl>
    <w:lvl w:ilvl="6" w:tplc="40D24D38">
      <w:start w:val="1"/>
      <w:numFmt w:val="bullet"/>
      <w:lvlText w:val=""/>
      <w:lvlJc w:val="left"/>
      <w:pPr>
        <w:ind w:left="5040" w:hanging="360"/>
      </w:pPr>
      <w:rPr>
        <w:rFonts w:hint="default" w:ascii="Symbol" w:hAnsi="Symbol"/>
      </w:rPr>
    </w:lvl>
    <w:lvl w:ilvl="7" w:tplc="B5DA1BB6">
      <w:start w:val="1"/>
      <w:numFmt w:val="bullet"/>
      <w:lvlText w:val="o"/>
      <w:lvlJc w:val="left"/>
      <w:pPr>
        <w:ind w:left="5760" w:hanging="360"/>
      </w:pPr>
      <w:rPr>
        <w:rFonts w:hint="default" w:ascii="Courier New" w:hAnsi="Courier New"/>
      </w:rPr>
    </w:lvl>
    <w:lvl w:ilvl="8" w:tplc="791C8492">
      <w:start w:val="1"/>
      <w:numFmt w:val="bullet"/>
      <w:lvlText w:val=""/>
      <w:lvlJc w:val="left"/>
      <w:pPr>
        <w:ind w:left="6480" w:hanging="360"/>
      </w:pPr>
      <w:rPr>
        <w:rFonts w:hint="default" w:ascii="Wingdings" w:hAnsi="Wingdings"/>
      </w:rPr>
    </w:lvl>
  </w:abstractNum>
  <w:abstractNum w:abstractNumId="22" w15:restartNumberingAfterBreak="0">
    <w:nsid w:val="72B6CEC0"/>
    <w:multiLevelType w:val="hybridMultilevel"/>
    <w:tmpl w:val="E3D4C756"/>
    <w:lvl w:ilvl="0" w:tplc="CA3E6246">
      <w:start w:val="1"/>
      <w:numFmt w:val="bullet"/>
      <w:lvlText w:val=""/>
      <w:lvlJc w:val="left"/>
      <w:pPr>
        <w:ind w:left="360" w:hanging="360"/>
      </w:pPr>
      <w:rPr>
        <w:rFonts w:hint="default" w:ascii="Symbol" w:hAnsi="Symbol"/>
      </w:rPr>
    </w:lvl>
    <w:lvl w:ilvl="1" w:tplc="7A5CACF4">
      <w:start w:val="1"/>
      <w:numFmt w:val="bullet"/>
      <w:lvlText w:val="o"/>
      <w:lvlJc w:val="left"/>
      <w:pPr>
        <w:ind w:left="1440" w:hanging="360"/>
      </w:pPr>
      <w:rPr>
        <w:rFonts w:hint="default" w:ascii="Courier New" w:hAnsi="Courier New"/>
      </w:rPr>
    </w:lvl>
    <w:lvl w:ilvl="2" w:tplc="B9429BAE">
      <w:start w:val="1"/>
      <w:numFmt w:val="bullet"/>
      <w:lvlText w:val=""/>
      <w:lvlJc w:val="left"/>
      <w:pPr>
        <w:ind w:left="2160" w:hanging="360"/>
      </w:pPr>
      <w:rPr>
        <w:rFonts w:hint="default" w:ascii="Wingdings" w:hAnsi="Wingdings"/>
      </w:rPr>
    </w:lvl>
    <w:lvl w:ilvl="3" w:tplc="E8245AB2">
      <w:start w:val="1"/>
      <w:numFmt w:val="bullet"/>
      <w:lvlText w:val=""/>
      <w:lvlJc w:val="left"/>
      <w:pPr>
        <w:ind w:left="2880" w:hanging="360"/>
      </w:pPr>
      <w:rPr>
        <w:rFonts w:hint="default" w:ascii="Symbol" w:hAnsi="Symbol"/>
      </w:rPr>
    </w:lvl>
    <w:lvl w:ilvl="4" w:tplc="DDF487CE">
      <w:start w:val="1"/>
      <w:numFmt w:val="bullet"/>
      <w:lvlText w:val="o"/>
      <w:lvlJc w:val="left"/>
      <w:pPr>
        <w:ind w:left="3600" w:hanging="360"/>
      </w:pPr>
      <w:rPr>
        <w:rFonts w:hint="default" w:ascii="Courier New" w:hAnsi="Courier New"/>
      </w:rPr>
    </w:lvl>
    <w:lvl w:ilvl="5" w:tplc="5C604108">
      <w:start w:val="1"/>
      <w:numFmt w:val="bullet"/>
      <w:lvlText w:val=""/>
      <w:lvlJc w:val="left"/>
      <w:pPr>
        <w:ind w:left="4320" w:hanging="360"/>
      </w:pPr>
      <w:rPr>
        <w:rFonts w:hint="default" w:ascii="Wingdings" w:hAnsi="Wingdings"/>
      </w:rPr>
    </w:lvl>
    <w:lvl w:ilvl="6" w:tplc="2976DA68">
      <w:start w:val="1"/>
      <w:numFmt w:val="bullet"/>
      <w:lvlText w:val=""/>
      <w:lvlJc w:val="left"/>
      <w:pPr>
        <w:ind w:left="5040" w:hanging="360"/>
      </w:pPr>
      <w:rPr>
        <w:rFonts w:hint="default" w:ascii="Symbol" w:hAnsi="Symbol"/>
      </w:rPr>
    </w:lvl>
    <w:lvl w:ilvl="7" w:tplc="44F24C52">
      <w:start w:val="1"/>
      <w:numFmt w:val="bullet"/>
      <w:lvlText w:val="o"/>
      <w:lvlJc w:val="left"/>
      <w:pPr>
        <w:ind w:left="5760" w:hanging="360"/>
      </w:pPr>
      <w:rPr>
        <w:rFonts w:hint="default" w:ascii="Courier New" w:hAnsi="Courier New"/>
      </w:rPr>
    </w:lvl>
    <w:lvl w:ilvl="8" w:tplc="7DEE84C0">
      <w:start w:val="1"/>
      <w:numFmt w:val="bullet"/>
      <w:lvlText w:val=""/>
      <w:lvlJc w:val="left"/>
      <w:pPr>
        <w:ind w:left="6480" w:hanging="360"/>
      </w:pPr>
      <w:rPr>
        <w:rFonts w:hint="default" w:ascii="Wingdings" w:hAnsi="Wingdings"/>
      </w:rPr>
    </w:lvl>
  </w:abstractNum>
  <w:abstractNum w:abstractNumId="23" w15:restartNumberingAfterBreak="0">
    <w:nsid w:val="745FDE5A"/>
    <w:multiLevelType w:val="hybridMultilevel"/>
    <w:tmpl w:val="49CEDE34"/>
    <w:lvl w:ilvl="0" w:tplc="1A5EEFC0">
      <w:start w:val="1"/>
      <w:numFmt w:val="bullet"/>
      <w:lvlText w:val=""/>
      <w:lvlJc w:val="left"/>
      <w:pPr>
        <w:ind w:left="720" w:hanging="360"/>
      </w:pPr>
      <w:rPr>
        <w:rFonts w:hint="default" w:ascii="Symbol" w:hAnsi="Symbol"/>
      </w:rPr>
    </w:lvl>
    <w:lvl w:ilvl="1" w:tplc="41FA9F96">
      <w:start w:val="1"/>
      <w:numFmt w:val="bullet"/>
      <w:lvlText w:val="o"/>
      <w:lvlJc w:val="left"/>
      <w:pPr>
        <w:ind w:left="1440" w:hanging="360"/>
      </w:pPr>
      <w:rPr>
        <w:rFonts w:hint="default" w:ascii="Courier New" w:hAnsi="Courier New"/>
      </w:rPr>
    </w:lvl>
    <w:lvl w:ilvl="2" w:tplc="C3B68E6E">
      <w:start w:val="1"/>
      <w:numFmt w:val="bullet"/>
      <w:lvlText w:val=""/>
      <w:lvlJc w:val="left"/>
      <w:pPr>
        <w:ind w:left="2160" w:hanging="360"/>
      </w:pPr>
      <w:rPr>
        <w:rFonts w:hint="default" w:ascii="Wingdings" w:hAnsi="Wingdings"/>
      </w:rPr>
    </w:lvl>
    <w:lvl w:ilvl="3" w:tplc="AD9E1D24">
      <w:start w:val="1"/>
      <w:numFmt w:val="bullet"/>
      <w:lvlText w:val=""/>
      <w:lvlJc w:val="left"/>
      <w:pPr>
        <w:ind w:left="2880" w:hanging="360"/>
      </w:pPr>
      <w:rPr>
        <w:rFonts w:hint="default" w:ascii="Symbol" w:hAnsi="Symbol"/>
      </w:rPr>
    </w:lvl>
    <w:lvl w:ilvl="4" w:tplc="789ED3D0">
      <w:start w:val="1"/>
      <w:numFmt w:val="bullet"/>
      <w:lvlText w:val="o"/>
      <w:lvlJc w:val="left"/>
      <w:pPr>
        <w:ind w:left="3600" w:hanging="360"/>
      </w:pPr>
      <w:rPr>
        <w:rFonts w:hint="default" w:ascii="Courier New" w:hAnsi="Courier New"/>
      </w:rPr>
    </w:lvl>
    <w:lvl w:ilvl="5" w:tplc="8A9AA88E">
      <w:start w:val="1"/>
      <w:numFmt w:val="bullet"/>
      <w:lvlText w:val=""/>
      <w:lvlJc w:val="left"/>
      <w:pPr>
        <w:ind w:left="4320" w:hanging="360"/>
      </w:pPr>
      <w:rPr>
        <w:rFonts w:hint="default" w:ascii="Wingdings" w:hAnsi="Wingdings"/>
      </w:rPr>
    </w:lvl>
    <w:lvl w:ilvl="6" w:tplc="C89E138C">
      <w:start w:val="1"/>
      <w:numFmt w:val="bullet"/>
      <w:lvlText w:val=""/>
      <w:lvlJc w:val="left"/>
      <w:pPr>
        <w:ind w:left="5040" w:hanging="360"/>
      </w:pPr>
      <w:rPr>
        <w:rFonts w:hint="default" w:ascii="Symbol" w:hAnsi="Symbol"/>
      </w:rPr>
    </w:lvl>
    <w:lvl w:ilvl="7" w:tplc="6A78DBEA">
      <w:start w:val="1"/>
      <w:numFmt w:val="bullet"/>
      <w:lvlText w:val="o"/>
      <w:lvlJc w:val="left"/>
      <w:pPr>
        <w:ind w:left="5760" w:hanging="360"/>
      </w:pPr>
      <w:rPr>
        <w:rFonts w:hint="default" w:ascii="Courier New" w:hAnsi="Courier New"/>
      </w:rPr>
    </w:lvl>
    <w:lvl w:ilvl="8" w:tplc="3D683742">
      <w:start w:val="1"/>
      <w:numFmt w:val="bullet"/>
      <w:lvlText w:val=""/>
      <w:lvlJc w:val="left"/>
      <w:pPr>
        <w:ind w:left="6480" w:hanging="360"/>
      </w:pPr>
      <w:rPr>
        <w:rFonts w:hint="default" w:ascii="Wingdings" w:hAnsi="Wingdings"/>
      </w:rPr>
    </w:lvl>
  </w:abstractNum>
  <w:abstractNum w:abstractNumId="24" w15:restartNumberingAfterBreak="0">
    <w:nsid w:val="7E022586"/>
    <w:multiLevelType w:val="hybridMultilevel"/>
    <w:tmpl w:val="B3FAFABE"/>
    <w:lvl w:ilvl="0" w:tplc="EF145474">
      <w:start w:val="1"/>
      <w:numFmt w:val="bullet"/>
      <w:lvlText w:val=""/>
      <w:lvlJc w:val="left"/>
      <w:pPr>
        <w:ind w:left="720" w:hanging="360"/>
      </w:pPr>
      <w:rPr>
        <w:rFonts w:hint="default" w:ascii="Symbol" w:hAnsi="Symbol"/>
      </w:rPr>
    </w:lvl>
    <w:lvl w:ilvl="1" w:tplc="5EE29216">
      <w:start w:val="1"/>
      <w:numFmt w:val="bullet"/>
      <w:lvlText w:val="o"/>
      <w:lvlJc w:val="left"/>
      <w:pPr>
        <w:ind w:left="1440" w:hanging="360"/>
      </w:pPr>
      <w:rPr>
        <w:rFonts w:hint="default" w:ascii="Courier New" w:hAnsi="Courier New"/>
      </w:rPr>
    </w:lvl>
    <w:lvl w:ilvl="2" w:tplc="D0D03C20">
      <w:start w:val="1"/>
      <w:numFmt w:val="bullet"/>
      <w:lvlText w:val=""/>
      <w:lvlJc w:val="left"/>
      <w:pPr>
        <w:ind w:left="2160" w:hanging="360"/>
      </w:pPr>
      <w:rPr>
        <w:rFonts w:hint="default" w:ascii="Wingdings" w:hAnsi="Wingdings"/>
      </w:rPr>
    </w:lvl>
    <w:lvl w:ilvl="3" w:tplc="0DA23CC6">
      <w:start w:val="1"/>
      <w:numFmt w:val="bullet"/>
      <w:lvlText w:val=""/>
      <w:lvlJc w:val="left"/>
      <w:pPr>
        <w:ind w:left="2880" w:hanging="360"/>
      </w:pPr>
      <w:rPr>
        <w:rFonts w:hint="default" w:ascii="Symbol" w:hAnsi="Symbol"/>
      </w:rPr>
    </w:lvl>
    <w:lvl w:ilvl="4" w:tplc="C666D83A">
      <w:start w:val="1"/>
      <w:numFmt w:val="bullet"/>
      <w:lvlText w:val="o"/>
      <w:lvlJc w:val="left"/>
      <w:pPr>
        <w:ind w:left="3600" w:hanging="360"/>
      </w:pPr>
      <w:rPr>
        <w:rFonts w:hint="default" w:ascii="Courier New" w:hAnsi="Courier New"/>
      </w:rPr>
    </w:lvl>
    <w:lvl w:ilvl="5" w:tplc="B1A0BFC0">
      <w:start w:val="1"/>
      <w:numFmt w:val="bullet"/>
      <w:lvlText w:val=""/>
      <w:lvlJc w:val="left"/>
      <w:pPr>
        <w:ind w:left="4320" w:hanging="360"/>
      </w:pPr>
      <w:rPr>
        <w:rFonts w:hint="default" w:ascii="Wingdings" w:hAnsi="Wingdings"/>
      </w:rPr>
    </w:lvl>
    <w:lvl w:ilvl="6" w:tplc="A8A69958">
      <w:start w:val="1"/>
      <w:numFmt w:val="bullet"/>
      <w:lvlText w:val=""/>
      <w:lvlJc w:val="left"/>
      <w:pPr>
        <w:ind w:left="5040" w:hanging="360"/>
      </w:pPr>
      <w:rPr>
        <w:rFonts w:hint="default" w:ascii="Symbol" w:hAnsi="Symbol"/>
      </w:rPr>
    </w:lvl>
    <w:lvl w:ilvl="7" w:tplc="58B44D68">
      <w:start w:val="1"/>
      <w:numFmt w:val="bullet"/>
      <w:lvlText w:val="o"/>
      <w:lvlJc w:val="left"/>
      <w:pPr>
        <w:ind w:left="5760" w:hanging="360"/>
      </w:pPr>
      <w:rPr>
        <w:rFonts w:hint="default" w:ascii="Courier New" w:hAnsi="Courier New"/>
      </w:rPr>
    </w:lvl>
    <w:lvl w:ilvl="8" w:tplc="F1748D2E">
      <w:start w:val="1"/>
      <w:numFmt w:val="bullet"/>
      <w:lvlText w:val=""/>
      <w:lvlJc w:val="left"/>
      <w:pPr>
        <w:ind w:left="6480" w:hanging="360"/>
      </w:pPr>
      <w:rPr>
        <w:rFonts w:hint="default" w:ascii="Wingdings" w:hAnsi="Wingdings"/>
      </w:rPr>
    </w:lvl>
  </w:abstractNum>
  <w:abstractNum w:abstractNumId="25" w15:restartNumberingAfterBreak="0">
    <w:nsid w:val="7E3E08B1"/>
    <w:multiLevelType w:val="hybridMultilevel"/>
    <w:tmpl w:val="9D1E2940"/>
    <w:lvl w:ilvl="0" w:tplc="D6ECDDF2">
      <w:start w:val="1"/>
      <w:numFmt w:val="bullet"/>
      <w:lvlText w:val=""/>
      <w:lvlJc w:val="left"/>
      <w:pPr>
        <w:ind w:left="720" w:hanging="360"/>
      </w:pPr>
      <w:rPr>
        <w:rFonts w:hint="default" w:ascii="Symbol" w:hAnsi="Symbol"/>
      </w:rPr>
    </w:lvl>
    <w:lvl w:ilvl="1" w:tplc="1F3819F8">
      <w:start w:val="1"/>
      <w:numFmt w:val="bullet"/>
      <w:lvlText w:val="o"/>
      <w:lvlJc w:val="left"/>
      <w:pPr>
        <w:ind w:left="1440" w:hanging="360"/>
      </w:pPr>
      <w:rPr>
        <w:rFonts w:hint="default" w:ascii="Courier New" w:hAnsi="Courier New"/>
      </w:rPr>
    </w:lvl>
    <w:lvl w:ilvl="2" w:tplc="B2F03270">
      <w:start w:val="1"/>
      <w:numFmt w:val="bullet"/>
      <w:lvlText w:val=""/>
      <w:lvlJc w:val="left"/>
      <w:pPr>
        <w:ind w:left="2160" w:hanging="360"/>
      </w:pPr>
      <w:rPr>
        <w:rFonts w:hint="default" w:ascii="Wingdings" w:hAnsi="Wingdings"/>
      </w:rPr>
    </w:lvl>
    <w:lvl w:ilvl="3" w:tplc="6D8E5A16">
      <w:start w:val="1"/>
      <w:numFmt w:val="bullet"/>
      <w:lvlText w:val=""/>
      <w:lvlJc w:val="left"/>
      <w:pPr>
        <w:ind w:left="2880" w:hanging="360"/>
      </w:pPr>
      <w:rPr>
        <w:rFonts w:hint="default" w:ascii="Symbol" w:hAnsi="Symbol"/>
      </w:rPr>
    </w:lvl>
    <w:lvl w:ilvl="4" w:tplc="5B48747E">
      <w:start w:val="1"/>
      <w:numFmt w:val="bullet"/>
      <w:lvlText w:val="o"/>
      <w:lvlJc w:val="left"/>
      <w:pPr>
        <w:ind w:left="3600" w:hanging="360"/>
      </w:pPr>
      <w:rPr>
        <w:rFonts w:hint="default" w:ascii="Courier New" w:hAnsi="Courier New"/>
      </w:rPr>
    </w:lvl>
    <w:lvl w:ilvl="5" w:tplc="91A4AF26">
      <w:start w:val="1"/>
      <w:numFmt w:val="bullet"/>
      <w:lvlText w:val=""/>
      <w:lvlJc w:val="left"/>
      <w:pPr>
        <w:ind w:left="4320" w:hanging="360"/>
      </w:pPr>
      <w:rPr>
        <w:rFonts w:hint="default" w:ascii="Wingdings" w:hAnsi="Wingdings"/>
      </w:rPr>
    </w:lvl>
    <w:lvl w:ilvl="6" w:tplc="ED46564E">
      <w:start w:val="1"/>
      <w:numFmt w:val="bullet"/>
      <w:lvlText w:val=""/>
      <w:lvlJc w:val="left"/>
      <w:pPr>
        <w:ind w:left="5040" w:hanging="360"/>
      </w:pPr>
      <w:rPr>
        <w:rFonts w:hint="default" w:ascii="Symbol" w:hAnsi="Symbol"/>
      </w:rPr>
    </w:lvl>
    <w:lvl w:ilvl="7" w:tplc="4E1AAAF6">
      <w:start w:val="1"/>
      <w:numFmt w:val="bullet"/>
      <w:lvlText w:val="o"/>
      <w:lvlJc w:val="left"/>
      <w:pPr>
        <w:ind w:left="5760" w:hanging="360"/>
      </w:pPr>
      <w:rPr>
        <w:rFonts w:hint="default" w:ascii="Courier New" w:hAnsi="Courier New"/>
      </w:rPr>
    </w:lvl>
    <w:lvl w:ilvl="8" w:tplc="28F476A6">
      <w:start w:val="1"/>
      <w:numFmt w:val="bullet"/>
      <w:lvlText w:val=""/>
      <w:lvlJc w:val="left"/>
      <w:pPr>
        <w:ind w:left="6480" w:hanging="360"/>
      </w:pPr>
      <w:rPr>
        <w:rFonts w:hint="default" w:ascii="Wingdings" w:hAnsi="Wingdings"/>
      </w:rPr>
    </w:lvl>
  </w:abstractNum>
  <w:num w:numId="30">
    <w:abstractNumId w:val="29"/>
  </w:num>
  <w:num w:numId="29">
    <w:abstractNumId w:val="28"/>
  </w:num>
  <w:num w:numId="28">
    <w:abstractNumId w:val="27"/>
  </w:num>
  <w:num w:numId="27">
    <w:abstractNumId w:val="26"/>
  </w:num>
  <w:num w:numId="1" w16cid:durableId="1604729733">
    <w:abstractNumId w:val="25"/>
  </w:num>
  <w:num w:numId="2" w16cid:durableId="1900556139">
    <w:abstractNumId w:val="0"/>
  </w:num>
  <w:num w:numId="3" w16cid:durableId="1594783385">
    <w:abstractNumId w:val="15"/>
  </w:num>
  <w:num w:numId="4" w16cid:durableId="1730761367">
    <w:abstractNumId w:val="9"/>
  </w:num>
  <w:num w:numId="5" w16cid:durableId="1833183592">
    <w:abstractNumId w:val="5"/>
  </w:num>
  <w:num w:numId="6" w16cid:durableId="1839611322">
    <w:abstractNumId w:val="14"/>
  </w:num>
  <w:num w:numId="7" w16cid:durableId="1383795847">
    <w:abstractNumId w:val="12"/>
  </w:num>
  <w:num w:numId="8" w16cid:durableId="1052996554">
    <w:abstractNumId w:val="24"/>
  </w:num>
  <w:num w:numId="9" w16cid:durableId="602301265">
    <w:abstractNumId w:val="20"/>
  </w:num>
  <w:num w:numId="10" w16cid:durableId="2127700869">
    <w:abstractNumId w:val="1"/>
  </w:num>
  <w:num w:numId="11" w16cid:durableId="821510328">
    <w:abstractNumId w:val="21"/>
  </w:num>
  <w:num w:numId="12" w16cid:durableId="1983925926">
    <w:abstractNumId w:val="19"/>
  </w:num>
  <w:num w:numId="13" w16cid:durableId="944507138">
    <w:abstractNumId w:val="2"/>
  </w:num>
  <w:num w:numId="14" w16cid:durableId="1953708067">
    <w:abstractNumId w:val="7"/>
  </w:num>
  <w:num w:numId="15" w16cid:durableId="910310617">
    <w:abstractNumId w:val="17"/>
  </w:num>
  <w:num w:numId="16" w16cid:durableId="1935629477">
    <w:abstractNumId w:val="13"/>
  </w:num>
  <w:num w:numId="17" w16cid:durableId="1103036696">
    <w:abstractNumId w:val="10"/>
  </w:num>
  <w:num w:numId="18" w16cid:durableId="869412911">
    <w:abstractNumId w:val="6"/>
  </w:num>
  <w:num w:numId="19" w16cid:durableId="1057781217">
    <w:abstractNumId w:val="3"/>
  </w:num>
  <w:num w:numId="20" w16cid:durableId="1324973350">
    <w:abstractNumId w:val="11"/>
  </w:num>
  <w:num w:numId="21" w16cid:durableId="885683281">
    <w:abstractNumId w:val="22"/>
  </w:num>
  <w:num w:numId="22" w16cid:durableId="674915491">
    <w:abstractNumId w:val="16"/>
  </w:num>
  <w:num w:numId="23" w16cid:durableId="189805027">
    <w:abstractNumId w:val="8"/>
  </w:num>
  <w:num w:numId="24" w16cid:durableId="2125036906">
    <w:abstractNumId w:val="23"/>
  </w:num>
  <w:num w:numId="25" w16cid:durableId="165363458">
    <w:abstractNumId w:val="4"/>
  </w:num>
  <w:num w:numId="26" w16cid:durableId="2082367705">
    <w:abstractNumId w:val="18"/>
  </w:num>
  <w:numIdMacAtCleanup w:val="16"/>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embedTrueTypeFonts/>
  <w:hideSpellingErrors/>
  <w:hideGrammaticalError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0C0F"/>
    <w:rsid w:val="000026F9"/>
    <w:rsid w:val="0000354C"/>
    <w:rsid w:val="0000556D"/>
    <w:rsid w:val="000114E1"/>
    <w:rsid w:val="000119BE"/>
    <w:rsid w:val="00011A93"/>
    <w:rsid w:val="00013F2D"/>
    <w:rsid w:val="00023BA7"/>
    <w:rsid w:val="00024407"/>
    <w:rsid w:val="000379B0"/>
    <w:rsid w:val="00037EFF"/>
    <w:rsid w:val="00043813"/>
    <w:rsid w:val="000465A5"/>
    <w:rsid w:val="00050C0F"/>
    <w:rsid w:val="00051E68"/>
    <w:rsid w:val="000521D5"/>
    <w:rsid w:val="0005261B"/>
    <w:rsid w:val="000559F1"/>
    <w:rsid w:val="00062664"/>
    <w:rsid w:val="0006281C"/>
    <w:rsid w:val="000647D4"/>
    <w:rsid w:val="0006594C"/>
    <w:rsid w:val="00065BF9"/>
    <w:rsid w:val="000723E1"/>
    <w:rsid w:val="00077273"/>
    <w:rsid w:val="000837B4"/>
    <w:rsid w:val="0009059A"/>
    <w:rsid w:val="0009280A"/>
    <w:rsid w:val="00095EC1"/>
    <w:rsid w:val="000C0897"/>
    <w:rsid w:val="000C114E"/>
    <w:rsid w:val="000C418F"/>
    <w:rsid w:val="000C7285"/>
    <w:rsid w:val="000D1F5E"/>
    <w:rsid w:val="000D5765"/>
    <w:rsid w:val="000D5B48"/>
    <w:rsid w:val="000D5E76"/>
    <w:rsid w:val="000F73A1"/>
    <w:rsid w:val="00103B6D"/>
    <w:rsid w:val="00112CCC"/>
    <w:rsid w:val="00112E9E"/>
    <w:rsid w:val="001163E9"/>
    <w:rsid w:val="00120CD1"/>
    <w:rsid w:val="00131788"/>
    <w:rsid w:val="00131856"/>
    <w:rsid w:val="00151BCF"/>
    <w:rsid w:val="001520B2"/>
    <w:rsid w:val="00152D92"/>
    <w:rsid w:val="00153E2E"/>
    <w:rsid w:val="00156154"/>
    <w:rsid w:val="00167C48"/>
    <w:rsid w:val="00175F33"/>
    <w:rsid w:val="00176E4F"/>
    <w:rsid w:val="00186573"/>
    <w:rsid w:val="00191E76"/>
    <w:rsid w:val="001929C4"/>
    <w:rsid w:val="001A4FD2"/>
    <w:rsid w:val="001A5826"/>
    <w:rsid w:val="001B6381"/>
    <w:rsid w:val="001B658D"/>
    <w:rsid w:val="001BBB05"/>
    <w:rsid w:val="001C1354"/>
    <w:rsid w:val="001C7F24"/>
    <w:rsid w:val="001D1480"/>
    <w:rsid w:val="001D5939"/>
    <w:rsid w:val="001E0DCC"/>
    <w:rsid w:val="001F01B7"/>
    <w:rsid w:val="001F112F"/>
    <w:rsid w:val="001F18CF"/>
    <w:rsid w:val="0020044F"/>
    <w:rsid w:val="00201652"/>
    <w:rsid w:val="002112C1"/>
    <w:rsid w:val="00214916"/>
    <w:rsid w:val="00215003"/>
    <w:rsid w:val="00223DDD"/>
    <w:rsid w:val="00224204"/>
    <w:rsid w:val="00225008"/>
    <w:rsid w:val="0023127E"/>
    <w:rsid w:val="002422DF"/>
    <w:rsid w:val="00247C22"/>
    <w:rsid w:val="0024FF6A"/>
    <w:rsid w:val="0025182D"/>
    <w:rsid w:val="00251F74"/>
    <w:rsid w:val="0025699D"/>
    <w:rsid w:val="00270588"/>
    <w:rsid w:val="002714DF"/>
    <w:rsid w:val="00275321"/>
    <w:rsid w:val="00281E99"/>
    <w:rsid w:val="00282ADF"/>
    <w:rsid w:val="00285B01"/>
    <w:rsid w:val="00287CFB"/>
    <w:rsid w:val="0028BDF3"/>
    <w:rsid w:val="0029009D"/>
    <w:rsid w:val="002920F5"/>
    <w:rsid w:val="002B0270"/>
    <w:rsid w:val="002B3B8F"/>
    <w:rsid w:val="002C0E7C"/>
    <w:rsid w:val="002C741C"/>
    <w:rsid w:val="002D1EB4"/>
    <w:rsid w:val="002E2F7C"/>
    <w:rsid w:val="002E3185"/>
    <w:rsid w:val="002F5085"/>
    <w:rsid w:val="002F69DA"/>
    <w:rsid w:val="002F6C85"/>
    <w:rsid w:val="00301B9E"/>
    <w:rsid w:val="0030450A"/>
    <w:rsid w:val="003140DE"/>
    <w:rsid w:val="00315417"/>
    <w:rsid w:val="0032232F"/>
    <w:rsid w:val="00322850"/>
    <w:rsid w:val="00325D57"/>
    <w:rsid w:val="0032650B"/>
    <w:rsid w:val="00336CE7"/>
    <w:rsid w:val="00342BB1"/>
    <w:rsid w:val="003435FB"/>
    <w:rsid w:val="00345C33"/>
    <w:rsid w:val="0035243A"/>
    <w:rsid w:val="00354465"/>
    <w:rsid w:val="00354E1D"/>
    <w:rsid w:val="00362C20"/>
    <w:rsid w:val="00373E1D"/>
    <w:rsid w:val="00376DAE"/>
    <w:rsid w:val="00385D23"/>
    <w:rsid w:val="00387481"/>
    <w:rsid w:val="00387BB1"/>
    <w:rsid w:val="00392D12"/>
    <w:rsid w:val="003A241F"/>
    <w:rsid w:val="003A50BC"/>
    <w:rsid w:val="003A7846"/>
    <w:rsid w:val="003C4BBA"/>
    <w:rsid w:val="003D158B"/>
    <w:rsid w:val="003D34BC"/>
    <w:rsid w:val="003D40E7"/>
    <w:rsid w:val="003D5EEA"/>
    <w:rsid w:val="003E03CF"/>
    <w:rsid w:val="003E1906"/>
    <w:rsid w:val="003F1651"/>
    <w:rsid w:val="003F2B5B"/>
    <w:rsid w:val="003F3A22"/>
    <w:rsid w:val="0040062A"/>
    <w:rsid w:val="0040185B"/>
    <w:rsid w:val="004037C0"/>
    <w:rsid w:val="00404CAD"/>
    <w:rsid w:val="004150B4"/>
    <w:rsid w:val="00415434"/>
    <w:rsid w:val="00417778"/>
    <w:rsid w:val="00423038"/>
    <w:rsid w:val="00427091"/>
    <w:rsid w:val="004315B2"/>
    <w:rsid w:val="00432244"/>
    <w:rsid w:val="00436A7A"/>
    <w:rsid w:val="0043823A"/>
    <w:rsid w:val="0044180C"/>
    <w:rsid w:val="00441B33"/>
    <w:rsid w:val="00442D43"/>
    <w:rsid w:val="00442E77"/>
    <w:rsid w:val="00446A85"/>
    <w:rsid w:val="0045138C"/>
    <w:rsid w:val="004551C6"/>
    <w:rsid w:val="0046079C"/>
    <w:rsid w:val="004609DC"/>
    <w:rsid w:val="00462BCA"/>
    <w:rsid w:val="00466574"/>
    <w:rsid w:val="00475520"/>
    <w:rsid w:val="004834A5"/>
    <w:rsid w:val="004836DC"/>
    <w:rsid w:val="00483FE0"/>
    <w:rsid w:val="00487D30"/>
    <w:rsid w:val="00491C41"/>
    <w:rsid w:val="00495FC9"/>
    <w:rsid w:val="00497524"/>
    <w:rsid w:val="004B568C"/>
    <w:rsid w:val="004B6945"/>
    <w:rsid w:val="004C2486"/>
    <w:rsid w:val="004C4A42"/>
    <w:rsid w:val="004CFA6C"/>
    <w:rsid w:val="004D376D"/>
    <w:rsid w:val="004D4C3C"/>
    <w:rsid w:val="004E1A6C"/>
    <w:rsid w:val="004E33E7"/>
    <w:rsid w:val="004E5214"/>
    <w:rsid w:val="004E5375"/>
    <w:rsid w:val="00502C99"/>
    <w:rsid w:val="00503BFB"/>
    <w:rsid w:val="00504DEA"/>
    <w:rsid w:val="0050707C"/>
    <w:rsid w:val="00517FBE"/>
    <w:rsid w:val="00526BF3"/>
    <w:rsid w:val="00530E1B"/>
    <w:rsid w:val="00531C80"/>
    <w:rsid w:val="00534120"/>
    <w:rsid w:val="00546548"/>
    <w:rsid w:val="0054DF3A"/>
    <w:rsid w:val="0055183B"/>
    <w:rsid w:val="005525C9"/>
    <w:rsid w:val="00555EB3"/>
    <w:rsid w:val="00560D31"/>
    <w:rsid w:val="00561EE1"/>
    <w:rsid w:val="00567104"/>
    <w:rsid w:val="005677BC"/>
    <w:rsid w:val="0057006B"/>
    <w:rsid w:val="00575A11"/>
    <w:rsid w:val="005812E4"/>
    <w:rsid w:val="00590C07"/>
    <w:rsid w:val="00591EBB"/>
    <w:rsid w:val="00595FDC"/>
    <w:rsid w:val="0059758D"/>
    <w:rsid w:val="005A11EA"/>
    <w:rsid w:val="005A2695"/>
    <w:rsid w:val="005A4215"/>
    <w:rsid w:val="005B7D89"/>
    <w:rsid w:val="005C319D"/>
    <w:rsid w:val="005C3E72"/>
    <w:rsid w:val="005D093C"/>
    <w:rsid w:val="005E120D"/>
    <w:rsid w:val="005F2F0A"/>
    <w:rsid w:val="005F2FAC"/>
    <w:rsid w:val="005F6800"/>
    <w:rsid w:val="005F69C6"/>
    <w:rsid w:val="005F7319"/>
    <w:rsid w:val="00603922"/>
    <w:rsid w:val="006068AC"/>
    <w:rsid w:val="0061206A"/>
    <w:rsid w:val="00613475"/>
    <w:rsid w:val="006248C4"/>
    <w:rsid w:val="00624998"/>
    <w:rsid w:val="006260E5"/>
    <w:rsid w:val="006378F4"/>
    <w:rsid w:val="00645CBA"/>
    <w:rsid w:val="00646DE2"/>
    <w:rsid w:val="0064751A"/>
    <w:rsid w:val="00650D94"/>
    <w:rsid w:val="00655F4E"/>
    <w:rsid w:val="00660F28"/>
    <w:rsid w:val="00662B53"/>
    <w:rsid w:val="0066516F"/>
    <w:rsid w:val="006828F9"/>
    <w:rsid w:val="00683151"/>
    <w:rsid w:val="006869D2"/>
    <w:rsid w:val="00693B46"/>
    <w:rsid w:val="006A11C7"/>
    <w:rsid w:val="006B40B3"/>
    <w:rsid w:val="006B6FBB"/>
    <w:rsid w:val="006C38EC"/>
    <w:rsid w:val="006D0634"/>
    <w:rsid w:val="006D1282"/>
    <w:rsid w:val="006D16A2"/>
    <w:rsid w:val="006D61D3"/>
    <w:rsid w:val="006E006E"/>
    <w:rsid w:val="006F0919"/>
    <w:rsid w:val="006F174E"/>
    <w:rsid w:val="00700CDB"/>
    <w:rsid w:val="007216A6"/>
    <w:rsid w:val="007219D6"/>
    <w:rsid w:val="00721B0B"/>
    <w:rsid w:val="00727D76"/>
    <w:rsid w:val="00727D7C"/>
    <w:rsid w:val="00731F28"/>
    <w:rsid w:val="00736F21"/>
    <w:rsid w:val="00737C75"/>
    <w:rsid w:val="0074106B"/>
    <w:rsid w:val="007454F2"/>
    <w:rsid w:val="007517A6"/>
    <w:rsid w:val="007564B9"/>
    <w:rsid w:val="00760E02"/>
    <w:rsid w:val="007669F6"/>
    <w:rsid w:val="00773482"/>
    <w:rsid w:val="00777811"/>
    <w:rsid w:val="00785A8D"/>
    <w:rsid w:val="007921CF"/>
    <w:rsid w:val="00792D8C"/>
    <w:rsid w:val="0079370C"/>
    <w:rsid w:val="00796C8A"/>
    <w:rsid w:val="00796E41"/>
    <w:rsid w:val="007A7A60"/>
    <w:rsid w:val="007B085A"/>
    <w:rsid w:val="007B2D63"/>
    <w:rsid w:val="007B597D"/>
    <w:rsid w:val="007C56B0"/>
    <w:rsid w:val="007D1113"/>
    <w:rsid w:val="007D5921"/>
    <w:rsid w:val="007E4B0D"/>
    <w:rsid w:val="007E6360"/>
    <w:rsid w:val="007F084A"/>
    <w:rsid w:val="007F2274"/>
    <w:rsid w:val="007F4563"/>
    <w:rsid w:val="00810427"/>
    <w:rsid w:val="0081182E"/>
    <w:rsid w:val="0081427D"/>
    <w:rsid w:val="008142BC"/>
    <w:rsid w:val="00820263"/>
    <w:rsid w:val="008239D3"/>
    <w:rsid w:val="008309E9"/>
    <w:rsid w:val="00841172"/>
    <w:rsid w:val="00841254"/>
    <w:rsid w:val="00843915"/>
    <w:rsid w:val="008502F3"/>
    <w:rsid w:val="0085639A"/>
    <w:rsid w:val="008565D1"/>
    <w:rsid w:val="008607CA"/>
    <w:rsid w:val="00871208"/>
    <w:rsid w:val="008808E1"/>
    <w:rsid w:val="008809E3"/>
    <w:rsid w:val="0089185C"/>
    <w:rsid w:val="00894378"/>
    <w:rsid w:val="00895D74"/>
    <w:rsid w:val="008A1094"/>
    <w:rsid w:val="008A51BA"/>
    <w:rsid w:val="008B28E8"/>
    <w:rsid w:val="008B3753"/>
    <w:rsid w:val="008B7CEA"/>
    <w:rsid w:val="008C101C"/>
    <w:rsid w:val="008C5A22"/>
    <w:rsid w:val="008D1BAE"/>
    <w:rsid w:val="008D1FC7"/>
    <w:rsid w:val="008D4738"/>
    <w:rsid w:val="008D5723"/>
    <w:rsid w:val="008D6237"/>
    <w:rsid w:val="008D67F0"/>
    <w:rsid w:val="008E08E2"/>
    <w:rsid w:val="008E16FF"/>
    <w:rsid w:val="008E513C"/>
    <w:rsid w:val="008F1954"/>
    <w:rsid w:val="008F1B71"/>
    <w:rsid w:val="008F5AC4"/>
    <w:rsid w:val="008F5BE4"/>
    <w:rsid w:val="008F7209"/>
    <w:rsid w:val="00905A35"/>
    <w:rsid w:val="00906281"/>
    <w:rsid w:val="009138C9"/>
    <w:rsid w:val="00921210"/>
    <w:rsid w:val="00921211"/>
    <w:rsid w:val="009213B5"/>
    <w:rsid w:val="0092406D"/>
    <w:rsid w:val="009246FB"/>
    <w:rsid w:val="00930800"/>
    <w:rsid w:val="00930BC8"/>
    <w:rsid w:val="00936A92"/>
    <w:rsid w:val="00944F44"/>
    <w:rsid w:val="00954A5E"/>
    <w:rsid w:val="00954B29"/>
    <w:rsid w:val="00961B9E"/>
    <w:rsid w:val="00966566"/>
    <w:rsid w:val="00972316"/>
    <w:rsid w:val="00975F7F"/>
    <w:rsid w:val="00981495"/>
    <w:rsid w:val="00983161"/>
    <w:rsid w:val="00984E69"/>
    <w:rsid w:val="00985273"/>
    <w:rsid w:val="00986F1A"/>
    <w:rsid w:val="00997C5D"/>
    <w:rsid w:val="009A09EE"/>
    <w:rsid w:val="009A40DC"/>
    <w:rsid w:val="009A6474"/>
    <w:rsid w:val="009A6A62"/>
    <w:rsid w:val="009C0E79"/>
    <w:rsid w:val="009C279C"/>
    <w:rsid w:val="009C611B"/>
    <w:rsid w:val="009D2C53"/>
    <w:rsid w:val="009D356F"/>
    <w:rsid w:val="009D5BE7"/>
    <w:rsid w:val="009D6CB9"/>
    <w:rsid w:val="009E0149"/>
    <w:rsid w:val="009E0489"/>
    <w:rsid w:val="009E2310"/>
    <w:rsid w:val="009F3D7C"/>
    <w:rsid w:val="009F74A1"/>
    <w:rsid w:val="009F7B46"/>
    <w:rsid w:val="00A01A23"/>
    <w:rsid w:val="00A0208E"/>
    <w:rsid w:val="00A02D9A"/>
    <w:rsid w:val="00A03768"/>
    <w:rsid w:val="00A03BEA"/>
    <w:rsid w:val="00A066DF"/>
    <w:rsid w:val="00A078D6"/>
    <w:rsid w:val="00A11877"/>
    <w:rsid w:val="00A123F3"/>
    <w:rsid w:val="00A2485D"/>
    <w:rsid w:val="00A27F05"/>
    <w:rsid w:val="00A41534"/>
    <w:rsid w:val="00A42A03"/>
    <w:rsid w:val="00A52159"/>
    <w:rsid w:val="00A533BD"/>
    <w:rsid w:val="00A55A05"/>
    <w:rsid w:val="00A56333"/>
    <w:rsid w:val="00A57F14"/>
    <w:rsid w:val="00A60BEE"/>
    <w:rsid w:val="00A63656"/>
    <w:rsid w:val="00A67238"/>
    <w:rsid w:val="00A678EB"/>
    <w:rsid w:val="00A81A7B"/>
    <w:rsid w:val="00A87791"/>
    <w:rsid w:val="00A926D9"/>
    <w:rsid w:val="00A95AD5"/>
    <w:rsid w:val="00AA100D"/>
    <w:rsid w:val="00AA2769"/>
    <w:rsid w:val="00AB0C23"/>
    <w:rsid w:val="00AB6BB4"/>
    <w:rsid w:val="00AB789C"/>
    <w:rsid w:val="00AC10C7"/>
    <w:rsid w:val="00AC11B9"/>
    <w:rsid w:val="00AC44DF"/>
    <w:rsid w:val="00AD422E"/>
    <w:rsid w:val="00AD7BFC"/>
    <w:rsid w:val="00AE2859"/>
    <w:rsid w:val="00AE2A7F"/>
    <w:rsid w:val="00AF5FC9"/>
    <w:rsid w:val="00AF607F"/>
    <w:rsid w:val="00AF66A9"/>
    <w:rsid w:val="00B0047A"/>
    <w:rsid w:val="00B10DAE"/>
    <w:rsid w:val="00B11064"/>
    <w:rsid w:val="00B1593B"/>
    <w:rsid w:val="00B25714"/>
    <w:rsid w:val="00B259D4"/>
    <w:rsid w:val="00B27C22"/>
    <w:rsid w:val="00B31AFE"/>
    <w:rsid w:val="00B4459F"/>
    <w:rsid w:val="00B50066"/>
    <w:rsid w:val="00B521D8"/>
    <w:rsid w:val="00B55AA3"/>
    <w:rsid w:val="00B56E3B"/>
    <w:rsid w:val="00B634D4"/>
    <w:rsid w:val="00B64C56"/>
    <w:rsid w:val="00B65E69"/>
    <w:rsid w:val="00B65EE3"/>
    <w:rsid w:val="00B74B0C"/>
    <w:rsid w:val="00B80A88"/>
    <w:rsid w:val="00B87FD5"/>
    <w:rsid w:val="00B96554"/>
    <w:rsid w:val="00B96A05"/>
    <w:rsid w:val="00BA1D9F"/>
    <w:rsid w:val="00BA1EC8"/>
    <w:rsid w:val="00BA7536"/>
    <w:rsid w:val="00BA8F38"/>
    <w:rsid w:val="00BAEB6C"/>
    <w:rsid w:val="00BB03AA"/>
    <w:rsid w:val="00BB4C3B"/>
    <w:rsid w:val="00BB789D"/>
    <w:rsid w:val="00BC17E3"/>
    <w:rsid w:val="00BC4526"/>
    <w:rsid w:val="00BC7B47"/>
    <w:rsid w:val="00BD07C4"/>
    <w:rsid w:val="00BD3FAC"/>
    <w:rsid w:val="00BD77F6"/>
    <w:rsid w:val="00BE2186"/>
    <w:rsid w:val="00BE2979"/>
    <w:rsid w:val="00BE7289"/>
    <w:rsid w:val="00BF09CB"/>
    <w:rsid w:val="00BF0C85"/>
    <w:rsid w:val="00BF14A7"/>
    <w:rsid w:val="00BF25C3"/>
    <w:rsid w:val="00C008E7"/>
    <w:rsid w:val="00C02A33"/>
    <w:rsid w:val="00C04AEE"/>
    <w:rsid w:val="00C05518"/>
    <w:rsid w:val="00C0689D"/>
    <w:rsid w:val="00C12EC6"/>
    <w:rsid w:val="00C1318C"/>
    <w:rsid w:val="00C1370D"/>
    <w:rsid w:val="00C1532D"/>
    <w:rsid w:val="00C2188A"/>
    <w:rsid w:val="00C23294"/>
    <w:rsid w:val="00C247FD"/>
    <w:rsid w:val="00C3048C"/>
    <w:rsid w:val="00C3116A"/>
    <w:rsid w:val="00C32916"/>
    <w:rsid w:val="00C34D24"/>
    <w:rsid w:val="00C34D94"/>
    <w:rsid w:val="00C35B5F"/>
    <w:rsid w:val="00C36991"/>
    <w:rsid w:val="00C3D4E3"/>
    <w:rsid w:val="00C41533"/>
    <w:rsid w:val="00C4438C"/>
    <w:rsid w:val="00C447B1"/>
    <w:rsid w:val="00C448B8"/>
    <w:rsid w:val="00C51925"/>
    <w:rsid w:val="00C52465"/>
    <w:rsid w:val="00C55AD6"/>
    <w:rsid w:val="00C5E352"/>
    <w:rsid w:val="00C704DA"/>
    <w:rsid w:val="00C70C1A"/>
    <w:rsid w:val="00C74C6C"/>
    <w:rsid w:val="00C76D12"/>
    <w:rsid w:val="00C77C19"/>
    <w:rsid w:val="00C81385"/>
    <w:rsid w:val="00C9259F"/>
    <w:rsid w:val="00C96D54"/>
    <w:rsid w:val="00C97E4C"/>
    <w:rsid w:val="00CA3DDE"/>
    <w:rsid w:val="00CA4BE9"/>
    <w:rsid w:val="00CB7F7B"/>
    <w:rsid w:val="00CC5EE0"/>
    <w:rsid w:val="00CC785E"/>
    <w:rsid w:val="00CD2889"/>
    <w:rsid w:val="00CD355E"/>
    <w:rsid w:val="00CD3BE5"/>
    <w:rsid w:val="00CD4FC1"/>
    <w:rsid w:val="00CD5843"/>
    <w:rsid w:val="00CE0DDA"/>
    <w:rsid w:val="00CE666C"/>
    <w:rsid w:val="00CE7B45"/>
    <w:rsid w:val="00D03DDA"/>
    <w:rsid w:val="00D10659"/>
    <w:rsid w:val="00D135BC"/>
    <w:rsid w:val="00D20F6A"/>
    <w:rsid w:val="00D226D7"/>
    <w:rsid w:val="00D3013A"/>
    <w:rsid w:val="00D303BE"/>
    <w:rsid w:val="00D321C0"/>
    <w:rsid w:val="00D328FF"/>
    <w:rsid w:val="00D3395E"/>
    <w:rsid w:val="00D37C7D"/>
    <w:rsid w:val="00D3CF94"/>
    <w:rsid w:val="00D43714"/>
    <w:rsid w:val="00D44A50"/>
    <w:rsid w:val="00D45809"/>
    <w:rsid w:val="00D529DA"/>
    <w:rsid w:val="00D622D4"/>
    <w:rsid w:val="00D71568"/>
    <w:rsid w:val="00D757C2"/>
    <w:rsid w:val="00D77141"/>
    <w:rsid w:val="00D790AF"/>
    <w:rsid w:val="00D8326C"/>
    <w:rsid w:val="00D93249"/>
    <w:rsid w:val="00D96253"/>
    <w:rsid w:val="00D97375"/>
    <w:rsid w:val="00DA07EA"/>
    <w:rsid w:val="00DA53D7"/>
    <w:rsid w:val="00DB23F4"/>
    <w:rsid w:val="00DB2F7F"/>
    <w:rsid w:val="00DB40A1"/>
    <w:rsid w:val="00DB5AB8"/>
    <w:rsid w:val="00DC25A5"/>
    <w:rsid w:val="00DC45AE"/>
    <w:rsid w:val="00DD4940"/>
    <w:rsid w:val="00DD76A2"/>
    <w:rsid w:val="00DE03D4"/>
    <w:rsid w:val="00DE559C"/>
    <w:rsid w:val="00DEACF3"/>
    <w:rsid w:val="00DF21AE"/>
    <w:rsid w:val="00DF2A76"/>
    <w:rsid w:val="00DF5600"/>
    <w:rsid w:val="00DF5756"/>
    <w:rsid w:val="00E0102F"/>
    <w:rsid w:val="00E03C34"/>
    <w:rsid w:val="00E03EEB"/>
    <w:rsid w:val="00E0575F"/>
    <w:rsid w:val="00E1026E"/>
    <w:rsid w:val="00E1207D"/>
    <w:rsid w:val="00E15BD0"/>
    <w:rsid w:val="00E24D79"/>
    <w:rsid w:val="00E24FC4"/>
    <w:rsid w:val="00E2538A"/>
    <w:rsid w:val="00E31E8A"/>
    <w:rsid w:val="00E33D23"/>
    <w:rsid w:val="00E35C7B"/>
    <w:rsid w:val="00E36452"/>
    <w:rsid w:val="00E37492"/>
    <w:rsid w:val="00E37E50"/>
    <w:rsid w:val="00E4105C"/>
    <w:rsid w:val="00E423C9"/>
    <w:rsid w:val="00E43740"/>
    <w:rsid w:val="00E466FF"/>
    <w:rsid w:val="00E46C95"/>
    <w:rsid w:val="00E51F3C"/>
    <w:rsid w:val="00E53230"/>
    <w:rsid w:val="00E53FEE"/>
    <w:rsid w:val="00E63796"/>
    <w:rsid w:val="00E6452E"/>
    <w:rsid w:val="00E6617B"/>
    <w:rsid w:val="00E730DD"/>
    <w:rsid w:val="00E7334C"/>
    <w:rsid w:val="00E80452"/>
    <w:rsid w:val="00E812A7"/>
    <w:rsid w:val="00E86213"/>
    <w:rsid w:val="00E87C9E"/>
    <w:rsid w:val="00E915A4"/>
    <w:rsid w:val="00EA028B"/>
    <w:rsid w:val="00EA361B"/>
    <w:rsid w:val="00EB6231"/>
    <w:rsid w:val="00EB7833"/>
    <w:rsid w:val="00EB7A89"/>
    <w:rsid w:val="00EC3B63"/>
    <w:rsid w:val="00EC5810"/>
    <w:rsid w:val="00EC6AB7"/>
    <w:rsid w:val="00EC79F8"/>
    <w:rsid w:val="00EE14C3"/>
    <w:rsid w:val="00EE1E17"/>
    <w:rsid w:val="00EE31AE"/>
    <w:rsid w:val="00EE6C84"/>
    <w:rsid w:val="00EF5697"/>
    <w:rsid w:val="00F0363B"/>
    <w:rsid w:val="00F11669"/>
    <w:rsid w:val="00F2147A"/>
    <w:rsid w:val="00F23AB1"/>
    <w:rsid w:val="00F261D2"/>
    <w:rsid w:val="00F27C93"/>
    <w:rsid w:val="00F2A846"/>
    <w:rsid w:val="00F3292C"/>
    <w:rsid w:val="00F4345D"/>
    <w:rsid w:val="00F44A42"/>
    <w:rsid w:val="00F462A7"/>
    <w:rsid w:val="00F47E43"/>
    <w:rsid w:val="00F522E1"/>
    <w:rsid w:val="00F5595C"/>
    <w:rsid w:val="00F55DA1"/>
    <w:rsid w:val="00F6302F"/>
    <w:rsid w:val="00F7393B"/>
    <w:rsid w:val="00F75C6C"/>
    <w:rsid w:val="00F76933"/>
    <w:rsid w:val="00F9EB52"/>
    <w:rsid w:val="00FA7D74"/>
    <w:rsid w:val="00FB500A"/>
    <w:rsid w:val="00FB5530"/>
    <w:rsid w:val="00FC118E"/>
    <w:rsid w:val="00FC6568"/>
    <w:rsid w:val="00FC69D5"/>
    <w:rsid w:val="00FC72AE"/>
    <w:rsid w:val="00FC796B"/>
    <w:rsid w:val="00FD7882"/>
    <w:rsid w:val="00FF2D71"/>
    <w:rsid w:val="0116A5D3"/>
    <w:rsid w:val="01232F9E"/>
    <w:rsid w:val="012BB635"/>
    <w:rsid w:val="0154C1D8"/>
    <w:rsid w:val="015D22AC"/>
    <w:rsid w:val="0163A5F4"/>
    <w:rsid w:val="016997F7"/>
    <w:rsid w:val="01783F7B"/>
    <w:rsid w:val="017AE6DE"/>
    <w:rsid w:val="018AF528"/>
    <w:rsid w:val="01911B6B"/>
    <w:rsid w:val="019E2D5A"/>
    <w:rsid w:val="01A8F60B"/>
    <w:rsid w:val="01B3A913"/>
    <w:rsid w:val="01BE4D07"/>
    <w:rsid w:val="01C321EA"/>
    <w:rsid w:val="01C53B35"/>
    <w:rsid w:val="01CAB3E3"/>
    <w:rsid w:val="01CB0363"/>
    <w:rsid w:val="01D08F7E"/>
    <w:rsid w:val="01D50EE5"/>
    <w:rsid w:val="01DE45D6"/>
    <w:rsid w:val="01E35B05"/>
    <w:rsid w:val="01E7733E"/>
    <w:rsid w:val="01E82468"/>
    <w:rsid w:val="020D4E35"/>
    <w:rsid w:val="020F69A6"/>
    <w:rsid w:val="021500DC"/>
    <w:rsid w:val="02212F75"/>
    <w:rsid w:val="02272E2F"/>
    <w:rsid w:val="02313B15"/>
    <w:rsid w:val="02350BDF"/>
    <w:rsid w:val="023667E7"/>
    <w:rsid w:val="023B6A1F"/>
    <w:rsid w:val="0268AA34"/>
    <w:rsid w:val="0273FD43"/>
    <w:rsid w:val="027BF30D"/>
    <w:rsid w:val="027E7B9E"/>
    <w:rsid w:val="028D97C4"/>
    <w:rsid w:val="0296A916"/>
    <w:rsid w:val="029B148C"/>
    <w:rsid w:val="02A3E2EF"/>
    <w:rsid w:val="02AADC31"/>
    <w:rsid w:val="02AC6589"/>
    <w:rsid w:val="02C3E8C4"/>
    <w:rsid w:val="02C65DC9"/>
    <w:rsid w:val="02E3B199"/>
    <w:rsid w:val="02E583F7"/>
    <w:rsid w:val="02E82779"/>
    <w:rsid w:val="02EE37AB"/>
    <w:rsid w:val="02F768E0"/>
    <w:rsid w:val="030A803C"/>
    <w:rsid w:val="030AB8A6"/>
    <w:rsid w:val="030D0F48"/>
    <w:rsid w:val="0318E2E0"/>
    <w:rsid w:val="03320B80"/>
    <w:rsid w:val="03336888"/>
    <w:rsid w:val="033C749D"/>
    <w:rsid w:val="03452CD1"/>
    <w:rsid w:val="034994E4"/>
    <w:rsid w:val="035CC451"/>
    <w:rsid w:val="03692B4E"/>
    <w:rsid w:val="036DB5AD"/>
    <w:rsid w:val="03731131"/>
    <w:rsid w:val="0383CA50"/>
    <w:rsid w:val="038B5C24"/>
    <w:rsid w:val="039EAC0F"/>
    <w:rsid w:val="039FB52F"/>
    <w:rsid w:val="03A1EE35"/>
    <w:rsid w:val="03A693EE"/>
    <w:rsid w:val="03B8164D"/>
    <w:rsid w:val="03BAEC0B"/>
    <w:rsid w:val="03C43913"/>
    <w:rsid w:val="03C600B7"/>
    <w:rsid w:val="03CAC877"/>
    <w:rsid w:val="03DD4CE6"/>
    <w:rsid w:val="03FE1A34"/>
    <w:rsid w:val="0403487B"/>
    <w:rsid w:val="040B7CC5"/>
    <w:rsid w:val="041D242F"/>
    <w:rsid w:val="042152EB"/>
    <w:rsid w:val="0421DC5D"/>
    <w:rsid w:val="042DFA6D"/>
    <w:rsid w:val="0446E8E0"/>
    <w:rsid w:val="04523086"/>
    <w:rsid w:val="0452A45B"/>
    <w:rsid w:val="0457579D"/>
    <w:rsid w:val="04587813"/>
    <w:rsid w:val="046BD3C4"/>
    <w:rsid w:val="04778D15"/>
    <w:rsid w:val="04790DBE"/>
    <w:rsid w:val="0490DF27"/>
    <w:rsid w:val="04A4A7B7"/>
    <w:rsid w:val="04AB7DC2"/>
    <w:rsid w:val="04B5D56A"/>
    <w:rsid w:val="04C1E81A"/>
    <w:rsid w:val="04C3D0EC"/>
    <w:rsid w:val="04C98A4A"/>
    <w:rsid w:val="04D13568"/>
    <w:rsid w:val="04D83C64"/>
    <w:rsid w:val="04DD1869"/>
    <w:rsid w:val="04E482DD"/>
    <w:rsid w:val="04E66864"/>
    <w:rsid w:val="05001988"/>
    <w:rsid w:val="05134337"/>
    <w:rsid w:val="0514FB6A"/>
    <w:rsid w:val="051F8670"/>
    <w:rsid w:val="0523C9C1"/>
    <w:rsid w:val="052EC0F5"/>
    <w:rsid w:val="053BA056"/>
    <w:rsid w:val="054DB47D"/>
    <w:rsid w:val="054E393D"/>
    <w:rsid w:val="056AA9D3"/>
    <w:rsid w:val="056F29FE"/>
    <w:rsid w:val="05969827"/>
    <w:rsid w:val="059B8830"/>
    <w:rsid w:val="05B7207C"/>
    <w:rsid w:val="05BB31D1"/>
    <w:rsid w:val="05C6BB13"/>
    <w:rsid w:val="05C79282"/>
    <w:rsid w:val="05D4FA23"/>
    <w:rsid w:val="05D67F15"/>
    <w:rsid w:val="05F32B90"/>
    <w:rsid w:val="0603341A"/>
    <w:rsid w:val="060D358B"/>
    <w:rsid w:val="0610C827"/>
    <w:rsid w:val="06299B0B"/>
    <w:rsid w:val="06384F7C"/>
    <w:rsid w:val="063C7296"/>
    <w:rsid w:val="0657E8F7"/>
    <w:rsid w:val="065A6359"/>
    <w:rsid w:val="067194A3"/>
    <w:rsid w:val="0678582A"/>
    <w:rsid w:val="067BFD83"/>
    <w:rsid w:val="067D487A"/>
    <w:rsid w:val="068A5518"/>
    <w:rsid w:val="06AC6390"/>
    <w:rsid w:val="06BC1194"/>
    <w:rsid w:val="06C347EA"/>
    <w:rsid w:val="06C431A1"/>
    <w:rsid w:val="06C56381"/>
    <w:rsid w:val="06DEE632"/>
    <w:rsid w:val="06DF584A"/>
    <w:rsid w:val="06E5C6F4"/>
    <w:rsid w:val="06F41504"/>
    <w:rsid w:val="06F7B1AF"/>
    <w:rsid w:val="0703AFB7"/>
    <w:rsid w:val="070B6C6D"/>
    <w:rsid w:val="070F7D61"/>
    <w:rsid w:val="071120C8"/>
    <w:rsid w:val="07157345"/>
    <w:rsid w:val="071E037B"/>
    <w:rsid w:val="072D7443"/>
    <w:rsid w:val="07456F4B"/>
    <w:rsid w:val="0748156D"/>
    <w:rsid w:val="077071FF"/>
    <w:rsid w:val="077B8DD8"/>
    <w:rsid w:val="0780DD32"/>
    <w:rsid w:val="07830F27"/>
    <w:rsid w:val="07892931"/>
    <w:rsid w:val="078A2284"/>
    <w:rsid w:val="078FF2BB"/>
    <w:rsid w:val="0794AD9D"/>
    <w:rsid w:val="079C7FA5"/>
    <w:rsid w:val="07A52815"/>
    <w:rsid w:val="07A9DE54"/>
    <w:rsid w:val="07C0DC19"/>
    <w:rsid w:val="07C106F7"/>
    <w:rsid w:val="07C65741"/>
    <w:rsid w:val="07C95684"/>
    <w:rsid w:val="07CEADB7"/>
    <w:rsid w:val="07CECCD5"/>
    <w:rsid w:val="07D63530"/>
    <w:rsid w:val="07DB046F"/>
    <w:rsid w:val="07DBA24C"/>
    <w:rsid w:val="07DE6BA3"/>
    <w:rsid w:val="07E6E2E8"/>
    <w:rsid w:val="07EBB558"/>
    <w:rsid w:val="07ECC4CE"/>
    <w:rsid w:val="07F03340"/>
    <w:rsid w:val="07F6CCD9"/>
    <w:rsid w:val="080A1ADC"/>
    <w:rsid w:val="080CA291"/>
    <w:rsid w:val="08135065"/>
    <w:rsid w:val="081B75E0"/>
    <w:rsid w:val="082BE8DD"/>
    <w:rsid w:val="08317761"/>
    <w:rsid w:val="08330F74"/>
    <w:rsid w:val="0834BF0A"/>
    <w:rsid w:val="084430E3"/>
    <w:rsid w:val="084458B7"/>
    <w:rsid w:val="084A862F"/>
    <w:rsid w:val="084F3695"/>
    <w:rsid w:val="0851B7AC"/>
    <w:rsid w:val="0859B339"/>
    <w:rsid w:val="0863039B"/>
    <w:rsid w:val="0863F05C"/>
    <w:rsid w:val="086752B0"/>
    <w:rsid w:val="086A679B"/>
    <w:rsid w:val="087F1703"/>
    <w:rsid w:val="088035A0"/>
    <w:rsid w:val="0884296B"/>
    <w:rsid w:val="088D9072"/>
    <w:rsid w:val="089AD5BD"/>
    <w:rsid w:val="08A34448"/>
    <w:rsid w:val="08A4571D"/>
    <w:rsid w:val="08A6DD4C"/>
    <w:rsid w:val="08AE13BE"/>
    <w:rsid w:val="08C2188A"/>
    <w:rsid w:val="08DE5FB8"/>
    <w:rsid w:val="08E57BF4"/>
    <w:rsid w:val="08E6FD50"/>
    <w:rsid w:val="08E7D025"/>
    <w:rsid w:val="08F22A84"/>
    <w:rsid w:val="08FF2462"/>
    <w:rsid w:val="09046372"/>
    <w:rsid w:val="090615EE"/>
    <w:rsid w:val="090D84E5"/>
    <w:rsid w:val="09189A53"/>
    <w:rsid w:val="091F22C7"/>
    <w:rsid w:val="092768F0"/>
    <w:rsid w:val="093012F2"/>
    <w:rsid w:val="093396E5"/>
    <w:rsid w:val="093F91E6"/>
    <w:rsid w:val="0945886D"/>
    <w:rsid w:val="094A795B"/>
    <w:rsid w:val="09501CCE"/>
    <w:rsid w:val="09532269"/>
    <w:rsid w:val="0954F2C1"/>
    <w:rsid w:val="0955957E"/>
    <w:rsid w:val="095C7963"/>
    <w:rsid w:val="095F909D"/>
    <w:rsid w:val="0988D7C2"/>
    <w:rsid w:val="09A07E23"/>
    <w:rsid w:val="09A37E41"/>
    <w:rsid w:val="09A4C514"/>
    <w:rsid w:val="09AE1CD5"/>
    <w:rsid w:val="09C6B97D"/>
    <w:rsid w:val="09E2DEA1"/>
    <w:rsid w:val="09FC89F6"/>
    <w:rsid w:val="09FD8F04"/>
    <w:rsid w:val="0A1AA0D9"/>
    <w:rsid w:val="0A1BF917"/>
    <w:rsid w:val="0A2B140C"/>
    <w:rsid w:val="0A2FBF36"/>
    <w:rsid w:val="0A30E8C8"/>
    <w:rsid w:val="0A31E52E"/>
    <w:rsid w:val="0A394995"/>
    <w:rsid w:val="0A3E8594"/>
    <w:rsid w:val="0A4C75D1"/>
    <w:rsid w:val="0A50F58C"/>
    <w:rsid w:val="0A551FFA"/>
    <w:rsid w:val="0A5751C4"/>
    <w:rsid w:val="0A5C72DA"/>
    <w:rsid w:val="0A653533"/>
    <w:rsid w:val="0A774A86"/>
    <w:rsid w:val="0A7BC5FB"/>
    <w:rsid w:val="0A80634E"/>
    <w:rsid w:val="0AA1E3C2"/>
    <w:rsid w:val="0AAF33DA"/>
    <w:rsid w:val="0AC2DFE8"/>
    <w:rsid w:val="0ACA61DE"/>
    <w:rsid w:val="0AFE134F"/>
    <w:rsid w:val="0AFF95F1"/>
    <w:rsid w:val="0B0436E9"/>
    <w:rsid w:val="0B06AC31"/>
    <w:rsid w:val="0B071F29"/>
    <w:rsid w:val="0B14F2FE"/>
    <w:rsid w:val="0B468FAC"/>
    <w:rsid w:val="0B60F39C"/>
    <w:rsid w:val="0B7DC974"/>
    <w:rsid w:val="0B7EBE5F"/>
    <w:rsid w:val="0BB392E8"/>
    <w:rsid w:val="0BB3F950"/>
    <w:rsid w:val="0BB94158"/>
    <w:rsid w:val="0BBFCAC0"/>
    <w:rsid w:val="0BC8C9C6"/>
    <w:rsid w:val="0BCA4B47"/>
    <w:rsid w:val="0BD2199D"/>
    <w:rsid w:val="0BD7E597"/>
    <w:rsid w:val="0BF1A8A7"/>
    <w:rsid w:val="0C0FF16E"/>
    <w:rsid w:val="0C1FCBB2"/>
    <w:rsid w:val="0C20E057"/>
    <w:rsid w:val="0C21EFAF"/>
    <w:rsid w:val="0C299465"/>
    <w:rsid w:val="0C416C63"/>
    <w:rsid w:val="0C4751EC"/>
    <w:rsid w:val="0C52FEC1"/>
    <w:rsid w:val="0C55A901"/>
    <w:rsid w:val="0C5BBC7E"/>
    <w:rsid w:val="0C61E230"/>
    <w:rsid w:val="0C698048"/>
    <w:rsid w:val="0C69F137"/>
    <w:rsid w:val="0C7732B8"/>
    <w:rsid w:val="0C86662F"/>
    <w:rsid w:val="0C889A33"/>
    <w:rsid w:val="0C8AF094"/>
    <w:rsid w:val="0C8BA496"/>
    <w:rsid w:val="0C91B8AF"/>
    <w:rsid w:val="0C9EEC53"/>
    <w:rsid w:val="0CBCFB5C"/>
    <w:rsid w:val="0CBD641A"/>
    <w:rsid w:val="0CD19025"/>
    <w:rsid w:val="0CD43BDB"/>
    <w:rsid w:val="0CD8C66B"/>
    <w:rsid w:val="0CDEBB7F"/>
    <w:rsid w:val="0CE0B3F6"/>
    <w:rsid w:val="0CE7CEB0"/>
    <w:rsid w:val="0CEE756F"/>
    <w:rsid w:val="0D01B784"/>
    <w:rsid w:val="0D06C516"/>
    <w:rsid w:val="0D08E21E"/>
    <w:rsid w:val="0D1327A5"/>
    <w:rsid w:val="0D1EBF79"/>
    <w:rsid w:val="0D220360"/>
    <w:rsid w:val="0D33C30C"/>
    <w:rsid w:val="0D375E2A"/>
    <w:rsid w:val="0D568062"/>
    <w:rsid w:val="0D574AF1"/>
    <w:rsid w:val="0D5E2955"/>
    <w:rsid w:val="0D805C1D"/>
    <w:rsid w:val="0D8768D0"/>
    <w:rsid w:val="0D940994"/>
    <w:rsid w:val="0D972703"/>
    <w:rsid w:val="0DB23BEA"/>
    <w:rsid w:val="0DC5AC88"/>
    <w:rsid w:val="0DD397E9"/>
    <w:rsid w:val="0DD6378B"/>
    <w:rsid w:val="0DE42B96"/>
    <w:rsid w:val="0DF244F3"/>
    <w:rsid w:val="0DF8C544"/>
    <w:rsid w:val="0DFBD47C"/>
    <w:rsid w:val="0E040BF1"/>
    <w:rsid w:val="0E05AF84"/>
    <w:rsid w:val="0E075671"/>
    <w:rsid w:val="0E1A59D2"/>
    <w:rsid w:val="0E33FB78"/>
    <w:rsid w:val="0E39036E"/>
    <w:rsid w:val="0E3AB78F"/>
    <w:rsid w:val="0E41567E"/>
    <w:rsid w:val="0E41F8A0"/>
    <w:rsid w:val="0E462B3E"/>
    <w:rsid w:val="0E62A51B"/>
    <w:rsid w:val="0E7378AB"/>
    <w:rsid w:val="0E82465C"/>
    <w:rsid w:val="0E8A9D27"/>
    <w:rsid w:val="0E97F1F5"/>
    <w:rsid w:val="0E9B37EA"/>
    <w:rsid w:val="0EA6C61B"/>
    <w:rsid w:val="0EB08B9C"/>
    <w:rsid w:val="0EB8F0E4"/>
    <w:rsid w:val="0EBF8BA0"/>
    <w:rsid w:val="0ED431D5"/>
    <w:rsid w:val="0EDA619E"/>
    <w:rsid w:val="0EDBD9A9"/>
    <w:rsid w:val="0EDD4F95"/>
    <w:rsid w:val="0EECD288"/>
    <w:rsid w:val="0EF12E45"/>
    <w:rsid w:val="0F155C7F"/>
    <w:rsid w:val="0F174E5A"/>
    <w:rsid w:val="0F18F5D8"/>
    <w:rsid w:val="0F26836C"/>
    <w:rsid w:val="0F36E118"/>
    <w:rsid w:val="0F5A5B15"/>
    <w:rsid w:val="0F6192AC"/>
    <w:rsid w:val="0F64B2F5"/>
    <w:rsid w:val="0F64EC04"/>
    <w:rsid w:val="0F71FA59"/>
    <w:rsid w:val="0F795DB6"/>
    <w:rsid w:val="0F7D8826"/>
    <w:rsid w:val="0F857DE4"/>
    <w:rsid w:val="0F880308"/>
    <w:rsid w:val="0F8B142B"/>
    <w:rsid w:val="0F8EBB25"/>
    <w:rsid w:val="0F95E49C"/>
    <w:rsid w:val="0FA018F1"/>
    <w:rsid w:val="0FB01DD6"/>
    <w:rsid w:val="0FBB0F7A"/>
    <w:rsid w:val="0FCDDA1E"/>
    <w:rsid w:val="0FDD2F5C"/>
    <w:rsid w:val="0FDDFE9A"/>
    <w:rsid w:val="0FE38C8A"/>
    <w:rsid w:val="0FEBC9E2"/>
    <w:rsid w:val="0FECBD09"/>
    <w:rsid w:val="0FF1A29E"/>
    <w:rsid w:val="0FFC64A8"/>
    <w:rsid w:val="100009D4"/>
    <w:rsid w:val="100E3F5A"/>
    <w:rsid w:val="101A7BE0"/>
    <w:rsid w:val="10291622"/>
    <w:rsid w:val="102B2EFB"/>
    <w:rsid w:val="102BF2BA"/>
    <w:rsid w:val="103429BC"/>
    <w:rsid w:val="1039E41B"/>
    <w:rsid w:val="1043E1DD"/>
    <w:rsid w:val="1046B04D"/>
    <w:rsid w:val="1050749C"/>
    <w:rsid w:val="1052271C"/>
    <w:rsid w:val="10546A64"/>
    <w:rsid w:val="105CC9E6"/>
    <w:rsid w:val="10726AF8"/>
    <w:rsid w:val="1076D1C8"/>
    <w:rsid w:val="107B4B6D"/>
    <w:rsid w:val="107D4AD9"/>
    <w:rsid w:val="107E8392"/>
    <w:rsid w:val="107F4412"/>
    <w:rsid w:val="1082C6A2"/>
    <w:rsid w:val="108A94A5"/>
    <w:rsid w:val="108B95FA"/>
    <w:rsid w:val="1090C18C"/>
    <w:rsid w:val="1091C655"/>
    <w:rsid w:val="10AA160B"/>
    <w:rsid w:val="10AAC3B4"/>
    <w:rsid w:val="10ADADA5"/>
    <w:rsid w:val="10B2DFD4"/>
    <w:rsid w:val="10B4F40D"/>
    <w:rsid w:val="10C6D21E"/>
    <w:rsid w:val="10CA92EF"/>
    <w:rsid w:val="10CC469C"/>
    <w:rsid w:val="10D420F8"/>
    <w:rsid w:val="10DD956E"/>
    <w:rsid w:val="10E154A0"/>
    <w:rsid w:val="10EE8E69"/>
    <w:rsid w:val="10EF8042"/>
    <w:rsid w:val="10FCC813"/>
    <w:rsid w:val="1108FC71"/>
    <w:rsid w:val="110D47D5"/>
    <w:rsid w:val="111CC6EC"/>
    <w:rsid w:val="1125F1C6"/>
    <w:rsid w:val="1126AD68"/>
    <w:rsid w:val="112D1A10"/>
    <w:rsid w:val="1133DC17"/>
    <w:rsid w:val="1134543A"/>
    <w:rsid w:val="114FEB4C"/>
    <w:rsid w:val="1156B487"/>
    <w:rsid w:val="1156BBBC"/>
    <w:rsid w:val="1157B355"/>
    <w:rsid w:val="1159D101"/>
    <w:rsid w:val="115A1CED"/>
    <w:rsid w:val="115DBE61"/>
    <w:rsid w:val="11673295"/>
    <w:rsid w:val="1168644A"/>
    <w:rsid w:val="116F612D"/>
    <w:rsid w:val="118608E5"/>
    <w:rsid w:val="118991CE"/>
    <w:rsid w:val="118C2998"/>
    <w:rsid w:val="118EA753"/>
    <w:rsid w:val="11A5D4B1"/>
    <w:rsid w:val="11A7AC89"/>
    <w:rsid w:val="11BB5E95"/>
    <w:rsid w:val="11E33F69"/>
    <w:rsid w:val="11EAC8CB"/>
    <w:rsid w:val="11F91F20"/>
    <w:rsid w:val="1201ED69"/>
    <w:rsid w:val="12064D55"/>
    <w:rsid w:val="120B8329"/>
    <w:rsid w:val="121462B6"/>
    <w:rsid w:val="12176284"/>
    <w:rsid w:val="1219F348"/>
    <w:rsid w:val="1235B689"/>
    <w:rsid w:val="1236240D"/>
    <w:rsid w:val="123E8CD0"/>
    <w:rsid w:val="1240824B"/>
    <w:rsid w:val="124BE538"/>
    <w:rsid w:val="125E9170"/>
    <w:rsid w:val="1260858F"/>
    <w:rsid w:val="126B0BB8"/>
    <w:rsid w:val="1271A4A0"/>
    <w:rsid w:val="127B810C"/>
    <w:rsid w:val="127C5FB0"/>
    <w:rsid w:val="128BC64F"/>
    <w:rsid w:val="128C6C91"/>
    <w:rsid w:val="129CB68B"/>
    <w:rsid w:val="129D4183"/>
    <w:rsid w:val="12A1C76D"/>
    <w:rsid w:val="12A83C46"/>
    <w:rsid w:val="12AFA5E6"/>
    <w:rsid w:val="12BFBAD4"/>
    <w:rsid w:val="12CA351F"/>
    <w:rsid w:val="12CEF664"/>
    <w:rsid w:val="12D2940A"/>
    <w:rsid w:val="12EA9902"/>
    <w:rsid w:val="12F9E450"/>
    <w:rsid w:val="12FE13F5"/>
    <w:rsid w:val="130C651C"/>
    <w:rsid w:val="131A677B"/>
    <w:rsid w:val="131DDC2F"/>
    <w:rsid w:val="13211DC8"/>
    <w:rsid w:val="13330DAA"/>
    <w:rsid w:val="13368D57"/>
    <w:rsid w:val="133B123C"/>
    <w:rsid w:val="133E3898"/>
    <w:rsid w:val="13466DA7"/>
    <w:rsid w:val="1348035F"/>
    <w:rsid w:val="134F747C"/>
    <w:rsid w:val="1360F60A"/>
    <w:rsid w:val="136C60E1"/>
    <w:rsid w:val="137A09DA"/>
    <w:rsid w:val="137D3245"/>
    <w:rsid w:val="1382B378"/>
    <w:rsid w:val="13952876"/>
    <w:rsid w:val="13A0ABB0"/>
    <w:rsid w:val="13C0EF4E"/>
    <w:rsid w:val="13C3143A"/>
    <w:rsid w:val="13D7217A"/>
    <w:rsid w:val="13DD25FA"/>
    <w:rsid w:val="13DFDB30"/>
    <w:rsid w:val="13E3A99A"/>
    <w:rsid w:val="13EA2180"/>
    <w:rsid w:val="13F59E77"/>
    <w:rsid w:val="13F9BC11"/>
    <w:rsid w:val="1400B7F2"/>
    <w:rsid w:val="140A1F7F"/>
    <w:rsid w:val="14128F0A"/>
    <w:rsid w:val="1413A1D9"/>
    <w:rsid w:val="1417A3AA"/>
    <w:rsid w:val="141E33CE"/>
    <w:rsid w:val="1422CAB0"/>
    <w:rsid w:val="14245FE4"/>
    <w:rsid w:val="14258653"/>
    <w:rsid w:val="1425ECDD"/>
    <w:rsid w:val="14388B49"/>
    <w:rsid w:val="14479FD9"/>
    <w:rsid w:val="14521FB8"/>
    <w:rsid w:val="14560B29"/>
    <w:rsid w:val="146DFDDA"/>
    <w:rsid w:val="14767849"/>
    <w:rsid w:val="147CD255"/>
    <w:rsid w:val="147CD276"/>
    <w:rsid w:val="1480BCDA"/>
    <w:rsid w:val="14815D06"/>
    <w:rsid w:val="149417D3"/>
    <w:rsid w:val="1496C6B1"/>
    <w:rsid w:val="149A0162"/>
    <w:rsid w:val="14A3CA82"/>
    <w:rsid w:val="14AE1A28"/>
    <w:rsid w:val="14C02495"/>
    <w:rsid w:val="14C5706A"/>
    <w:rsid w:val="14D0A55E"/>
    <w:rsid w:val="14D53C80"/>
    <w:rsid w:val="14DA1A1F"/>
    <w:rsid w:val="14E3C7B5"/>
    <w:rsid w:val="14FBA48E"/>
    <w:rsid w:val="15001492"/>
    <w:rsid w:val="15034F93"/>
    <w:rsid w:val="1503A37A"/>
    <w:rsid w:val="15041718"/>
    <w:rsid w:val="150C4C41"/>
    <w:rsid w:val="151F683C"/>
    <w:rsid w:val="1521CA89"/>
    <w:rsid w:val="15240175"/>
    <w:rsid w:val="15245C60"/>
    <w:rsid w:val="15319413"/>
    <w:rsid w:val="153E8292"/>
    <w:rsid w:val="15431CF1"/>
    <w:rsid w:val="154C6733"/>
    <w:rsid w:val="15609554"/>
    <w:rsid w:val="1561D838"/>
    <w:rsid w:val="15620DAE"/>
    <w:rsid w:val="15625426"/>
    <w:rsid w:val="1566B1B2"/>
    <w:rsid w:val="15685D61"/>
    <w:rsid w:val="156D0452"/>
    <w:rsid w:val="15788FCC"/>
    <w:rsid w:val="157D5DD7"/>
    <w:rsid w:val="158AF242"/>
    <w:rsid w:val="15A180E8"/>
    <w:rsid w:val="15CF044D"/>
    <w:rsid w:val="15D5C9CE"/>
    <w:rsid w:val="15DA4CE4"/>
    <w:rsid w:val="15E42A6D"/>
    <w:rsid w:val="15E4D961"/>
    <w:rsid w:val="15E55B53"/>
    <w:rsid w:val="15E65EE5"/>
    <w:rsid w:val="15EEF0EA"/>
    <w:rsid w:val="15F2C30B"/>
    <w:rsid w:val="160A09EE"/>
    <w:rsid w:val="16141314"/>
    <w:rsid w:val="1617CE8F"/>
    <w:rsid w:val="162221B7"/>
    <w:rsid w:val="1627CC40"/>
    <w:rsid w:val="1638082F"/>
    <w:rsid w:val="16457EF2"/>
    <w:rsid w:val="16562A9A"/>
    <w:rsid w:val="1656DBCA"/>
    <w:rsid w:val="167FEB19"/>
    <w:rsid w:val="168EB544"/>
    <w:rsid w:val="1696CAE5"/>
    <w:rsid w:val="1698D548"/>
    <w:rsid w:val="169E74C7"/>
    <w:rsid w:val="169E8110"/>
    <w:rsid w:val="169F5BE8"/>
    <w:rsid w:val="16AAA5A2"/>
    <w:rsid w:val="16B3C9B5"/>
    <w:rsid w:val="16BF31F9"/>
    <w:rsid w:val="16C20703"/>
    <w:rsid w:val="16C96F48"/>
    <w:rsid w:val="16CBDD4D"/>
    <w:rsid w:val="16CF6D8C"/>
    <w:rsid w:val="16D862FB"/>
    <w:rsid w:val="16EE67FF"/>
    <w:rsid w:val="16F3EFF9"/>
    <w:rsid w:val="171D1F24"/>
    <w:rsid w:val="172B9866"/>
    <w:rsid w:val="173E5FE9"/>
    <w:rsid w:val="1743D4B0"/>
    <w:rsid w:val="17445348"/>
    <w:rsid w:val="17522ABF"/>
    <w:rsid w:val="17619093"/>
    <w:rsid w:val="1761DD76"/>
    <w:rsid w:val="1762EAB2"/>
    <w:rsid w:val="1768E73F"/>
    <w:rsid w:val="177599C3"/>
    <w:rsid w:val="177967EE"/>
    <w:rsid w:val="178048B0"/>
    <w:rsid w:val="17926BC9"/>
    <w:rsid w:val="17A14AC4"/>
    <w:rsid w:val="17B19E93"/>
    <w:rsid w:val="17CC182C"/>
    <w:rsid w:val="17CFA1B4"/>
    <w:rsid w:val="17D15042"/>
    <w:rsid w:val="17E58164"/>
    <w:rsid w:val="17E5E53D"/>
    <w:rsid w:val="17FB9913"/>
    <w:rsid w:val="1801FC59"/>
    <w:rsid w:val="1802DEC5"/>
    <w:rsid w:val="1807E303"/>
    <w:rsid w:val="180DBF34"/>
    <w:rsid w:val="182C7C8C"/>
    <w:rsid w:val="1834C450"/>
    <w:rsid w:val="18351CE1"/>
    <w:rsid w:val="183D13B1"/>
    <w:rsid w:val="1844A2E1"/>
    <w:rsid w:val="1845FB73"/>
    <w:rsid w:val="18497C4D"/>
    <w:rsid w:val="18724C2D"/>
    <w:rsid w:val="187AC82D"/>
    <w:rsid w:val="187AF533"/>
    <w:rsid w:val="18824C76"/>
    <w:rsid w:val="1884C4D2"/>
    <w:rsid w:val="188C919A"/>
    <w:rsid w:val="18958CB8"/>
    <w:rsid w:val="1898A0D3"/>
    <w:rsid w:val="189F4310"/>
    <w:rsid w:val="18A098C1"/>
    <w:rsid w:val="18A3485A"/>
    <w:rsid w:val="18B42B14"/>
    <w:rsid w:val="18C3F49A"/>
    <w:rsid w:val="18CFCBCA"/>
    <w:rsid w:val="18CFD4BE"/>
    <w:rsid w:val="18D0C825"/>
    <w:rsid w:val="18D7FBF1"/>
    <w:rsid w:val="18D924D6"/>
    <w:rsid w:val="18E9F85E"/>
    <w:rsid w:val="18F72E18"/>
    <w:rsid w:val="1902F8DB"/>
    <w:rsid w:val="190BF960"/>
    <w:rsid w:val="191962AE"/>
    <w:rsid w:val="1922E826"/>
    <w:rsid w:val="1923F2FC"/>
    <w:rsid w:val="1938FF3C"/>
    <w:rsid w:val="193BCA35"/>
    <w:rsid w:val="1949ED96"/>
    <w:rsid w:val="194BFF30"/>
    <w:rsid w:val="194E1442"/>
    <w:rsid w:val="19593194"/>
    <w:rsid w:val="196C6084"/>
    <w:rsid w:val="197AB8F8"/>
    <w:rsid w:val="199C06D4"/>
    <w:rsid w:val="199EB841"/>
    <w:rsid w:val="19A26113"/>
    <w:rsid w:val="19A2EEB3"/>
    <w:rsid w:val="19A30302"/>
    <w:rsid w:val="19A7EB60"/>
    <w:rsid w:val="19AA1975"/>
    <w:rsid w:val="19B270B7"/>
    <w:rsid w:val="19CBF03D"/>
    <w:rsid w:val="19CF5DD2"/>
    <w:rsid w:val="19D4D1E6"/>
    <w:rsid w:val="19D832B2"/>
    <w:rsid w:val="19D94E2E"/>
    <w:rsid w:val="19E51460"/>
    <w:rsid w:val="19F13FF0"/>
    <w:rsid w:val="19FE4EF9"/>
    <w:rsid w:val="1A006071"/>
    <w:rsid w:val="1A0AE491"/>
    <w:rsid w:val="1A0EFB22"/>
    <w:rsid w:val="1A152FF8"/>
    <w:rsid w:val="1A16F38B"/>
    <w:rsid w:val="1A18DF54"/>
    <w:rsid w:val="1A19E3EF"/>
    <w:rsid w:val="1A1E108E"/>
    <w:rsid w:val="1A2496B3"/>
    <w:rsid w:val="1A2F2149"/>
    <w:rsid w:val="1A37DA0E"/>
    <w:rsid w:val="1A49D1DF"/>
    <w:rsid w:val="1A4F80E9"/>
    <w:rsid w:val="1A66B9D8"/>
    <w:rsid w:val="1A6C62A5"/>
    <w:rsid w:val="1A74801D"/>
    <w:rsid w:val="1A7BD114"/>
    <w:rsid w:val="1A933250"/>
    <w:rsid w:val="1A97695B"/>
    <w:rsid w:val="1A9F3F62"/>
    <w:rsid w:val="1AAC6B55"/>
    <w:rsid w:val="1AAD4114"/>
    <w:rsid w:val="1ABD2CE6"/>
    <w:rsid w:val="1AC65143"/>
    <w:rsid w:val="1AC6CD95"/>
    <w:rsid w:val="1AC8F3FB"/>
    <w:rsid w:val="1ACCE566"/>
    <w:rsid w:val="1AD14AC1"/>
    <w:rsid w:val="1AD71B97"/>
    <w:rsid w:val="1ADAF486"/>
    <w:rsid w:val="1ADF8C7D"/>
    <w:rsid w:val="1AF5C598"/>
    <w:rsid w:val="1AF8D3BD"/>
    <w:rsid w:val="1AF9C1B9"/>
    <w:rsid w:val="1B0314F1"/>
    <w:rsid w:val="1B0D747C"/>
    <w:rsid w:val="1B0FA1D8"/>
    <w:rsid w:val="1B1A5ED6"/>
    <w:rsid w:val="1B2A8FEC"/>
    <w:rsid w:val="1B38A0A4"/>
    <w:rsid w:val="1B391E6C"/>
    <w:rsid w:val="1B412113"/>
    <w:rsid w:val="1B48A748"/>
    <w:rsid w:val="1B4A3B13"/>
    <w:rsid w:val="1B4AD9E0"/>
    <w:rsid w:val="1B556899"/>
    <w:rsid w:val="1B592582"/>
    <w:rsid w:val="1B660C80"/>
    <w:rsid w:val="1B6A8686"/>
    <w:rsid w:val="1B781740"/>
    <w:rsid w:val="1B79AD37"/>
    <w:rsid w:val="1B7E27DD"/>
    <w:rsid w:val="1B95B283"/>
    <w:rsid w:val="1B968A73"/>
    <w:rsid w:val="1B9A62B8"/>
    <w:rsid w:val="1BA1E20B"/>
    <w:rsid w:val="1BA7FD5C"/>
    <w:rsid w:val="1BB18884"/>
    <w:rsid w:val="1BB295D7"/>
    <w:rsid w:val="1BB39D54"/>
    <w:rsid w:val="1BB466E1"/>
    <w:rsid w:val="1BB6B49A"/>
    <w:rsid w:val="1BB884D8"/>
    <w:rsid w:val="1BC37169"/>
    <w:rsid w:val="1BCD09E2"/>
    <w:rsid w:val="1BCF189E"/>
    <w:rsid w:val="1BD18ED3"/>
    <w:rsid w:val="1C021AA5"/>
    <w:rsid w:val="1C032442"/>
    <w:rsid w:val="1C098D32"/>
    <w:rsid w:val="1C0BB525"/>
    <w:rsid w:val="1C182BB9"/>
    <w:rsid w:val="1C19B098"/>
    <w:rsid w:val="1C23C56D"/>
    <w:rsid w:val="1C2FA696"/>
    <w:rsid w:val="1C3497D6"/>
    <w:rsid w:val="1C38ABF1"/>
    <w:rsid w:val="1C445E53"/>
    <w:rsid w:val="1C44CF2C"/>
    <w:rsid w:val="1C478FB6"/>
    <w:rsid w:val="1C4F5F4B"/>
    <w:rsid w:val="1C4F5F4B"/>
    <w:rsid w:val="1C53830D"/>
    <w:rsid w:val="1C5F4873"/>
    <w:rsid w:val="1C69C8D4"/>
    <w:rsid w:val="1C6B0725"/>
    <w:rsid w:val="1C6B266E"/>
    <w:rsid w:val="1C7FBE32"/>
    <w:rsid w:val="1C8E1947"/>
    <w:rsid w:val="1C9B8FD4"/>
    <w:rsid w:val="1C9DC21A"/>
    <w:rsid w:val="1CA5453D"/>
    <w:rsid w:val="1CAE9A14"/>
    <w:rsid w:val="1CBB9B5E"/>
    <w:rsid w:val="1CC555EE"/>
    <w:rsid w:val="1CDD1C49"/>
    <w:rsid w:val="1CDE3FFD"/>
    <w:rsid w:val="1CDEE341"/>
    <w:rsid w:val="1CDF19AD"/>
    <w:rsid w:val="1CE5AC93"/>
    <w:rsid w:val="1CF0AC75"/>
    <w:rsid w:val="1CFCE2C3"/>
    <w:rsid w:val="1D00933A"/>
    <w:rsid w:val="1D0A1342"/>
    <w:rsid w:val="1D198765"/>
    <w:rsid w:val="1D254E04"/>
    <w:rsid w:val="1D345FCC"/>
    <w:rsid w:val="1D34FE21"/>
    <w:rsid w:val="1D3F622D"/>
    <w:rsid w:val="1D46FC18"/>
    <w:rsid w:val="1D51ABAF"/>
    <w:rsid w:val="1D572005"/>
    <w:rsid w:val="1D61A568"/>
    <w:rsid w:val="1D71C6CA"/>
    <w:rsid w:val="1D7D7275"/>
    <w:rsid w:val="1D805289"/>
    <w:rsid w:val="1D821225"/>
    <w:rsid w:val="1D8362A3"/>
    <w:rsid w:val="1DA5308D"/>
    <w:rsid w:val="1DB24B5B"/>
    <w:rsid w:val="1DC6A68B"/>
    <w:rsid w:val="1DCD5F03"/>
    <w:rsid w:val="1DD38D6B"/>
    <w:rsid w:val="1DE2E1BA"/>
    <w:rsid w:val="1DEBB09F"/>
    <w:rsid w:val="1DF0AF45"/>
    <w:rsid w:val="1DF74B69"/>
    <w:rsid w:val="1E087BE3"/>
    <w:rsid w:val="1E1417E4"/>
    <w:rsid w:val="1E17693D"/>
    <w:rsid w:val="1E2B69B9"/>
    <w:rsid w:val="1E327203"/>
    <w:rsid w:val="1E44ED28"/>
    <w:rsid w:val="1E49CF81"/>
    <w:rsid w:val="1E4BFC8A"/>
    <w:rsid w:val="1E505CF2"/>
    <w:rsid w:val="1E53E740"/>
    <w:rsid w:val="1E53EBDC"/>
    <w:rsid w:val="1E5D2E13"/>
    <w:rsid w:val="1E5ED500"/>
    <w:rsid w:val="1E62087E"/>
    <w:rsid w:val="1E7C7235"/>
    <w:rsid w:val="1E82EC54"/>
    <w:rsid w:val="1E882B7A"/>
    <w:rsid w:val="1E899771"/>
    <w:rsid w:val="1EA901BF"/>
    <w:rsid w:val="1EAFF04B"/>
    <w:rsid w:val="1EB0C2C4"/>
    <w:rsid w:val="1EB325E6"/>
    <w:rsid w:val="1EB3DFE8"/>
    <w:rsid w:val="1EBC491E"/>
    <w:rsid w:val="1EC0AC84"/>
    <w:rsid w:val="1EC2AC33"/>
    <w:rsid w:val="1ECC3791"/>
    <w:rsid w:val="1ECF133E"/>
    <w:rsid w:val="1ED1C9AD"/>
    <w:rsid w:val="1ED5E742"/>
    <w:rsid w:val="1EDAFFAE"/>
    <w:rsid w:val="1EDD75B6"/>
    <w:rsid w:val="1EE4A6CC"/>
    <w:rsid w:val="1EE8C687"/>
    <w:rsid w:val="1EEB10C9"/>
    <w:rsid w:val="1EEE555C"/>
    <w:rsid w:val="1EF28A6B"/>
    <w:rsid w:val="1EF49C26"/>
    <w:rsid w:val="1EF87D00"/>
    <w:rsid w:val="1F0546F9"/>
    <w:rsid w:val="1F120682"/>
    <w:rsid w:val="1F1865F7"/>
    <w:rsid w:val="1F2345F2"/>
    <w:rsid w:val="1F2521A4"/>
    <w:rsid w:val="1F2C7933"/>
    <w:rsid w:val="1F410E52"/>
    <w:rsid w:val="1F441A50"/>
    <w:rsid w:val="1F58CB6B"/>
    <w:rsid w:val="1F5C47C3"/>
    <w:rsid w:val="1F6C970E"/>
    <w:rsid w:val="1F6F7939"/>
    <w:rsid w:val="1F6FC155"/>
    <w:rsid w:val="1F764106"/>
    <w:rsid w:val="1F78263E"/>
    <w:rsid w:val="1F78E7D3"/>
    <w:rsid w:val="1F859D1B"/>
    <w:rsid w:val="1F9CB08A"/>
    <w:rsid w:val="1FA1FCA1"/>
    <w:rsid w:val="1FCC5AD0"/>
    <w:rsid w:val="1FE226A6"/>
    <w:rsid w:val="1FE26B5B"/>
    <w:rsid w:val="1FF7A81A"/>
    <w:rsid w:val="200B3470"/>
    <w:rsid w:val="200D1E8E"/>
    <w:rsid w:val="200E8F49"/>
    <w:rsid w:val="20128B1F"/>
    <w:rsid w:val="20145AFE"/>
    <w:rsid w:val="201A5ABB"/>
    <w:rsid w:val="201FE791"/>
    <w:rsid w:val="2021EA62"/>
    <w:rsid w:val="202262E4"/>
    <w:rsid w:val="2022F325"/>
    <w:rsid w:val="202A2929"/>
    <w:rsid w:val="202E443A"/>
    <w:rsid w:val="2037466C"/>
    <w:rsid w:val="2049C7BC"/>
    <w:rsid w:val="204F5429"/>
    <w:rsid w:val="2050F06C"/>
    <w:rsid w:val="2052498D"/>
    <w:rsid w:val="2053A679"/>
    <w:rsid w:val="2059AF3F"/>
    <w:rsid w:val="205DCF6C"/>
    <w:rsid w:val="20608A98"/>
    <w:rsid w:val="20612D71"/>
    <w:rsid w:val="206F614D"/>
    <w:rsid w:val="207A612D"/>
    <w:rsid w:val="208E3128"/>
    <w:rsid w:val="209B8826"/>
    <w:rsid w:val="20A11F97"/>
    <w:rsid w:val="20A7ECC3"/>
    <w:rsid w:val="20B0A6C0"/>
    <w:rsid w:val="20B4C55F"/>
    <w:rsid w:val="20B87FC6"/>
    <w:rsid w:val="20BA26ED"/>
    <w:rsid w:val="20BA30BC"/>
    <w:rsid w:val="20C08B67"/>
    <w:rsid w:val="20D0CBB8"/>
    <w:rsid w:val="20D345DE"/>
    <w:rsid w:val="20D818BE"/>
    <w:rsid w:val="20DB9A79"/>
    <w:rsid w:val="20DC42E1"/>
    <w:rsid w:val="20DCFE55"/>
    <w:rsid w:val="20ECB8CB"/>
    <w:rsid w:val="20EE3DD5"/>
    <w:rsid w:val="20FC9B1A"/>
    <w:rsid w:val="21041217"/>
    <w:rsid w:val="21063583"/>
    <w:rsid w:val="21076C6E"/>
    <w:rsid w:val="210F20F9"/>
    <w:rsid w:val="21113E2F"/>
    <w:rsid w:val="211ADAC1"/>
    <w:rsid w:val="211BB942"/>
    <w:rsid w:val="2126434C"/>
    <w:rsid w:val="21270D6A"/>
    <w:rsid w:val="212D4AF6"/>
    <w:rsid w:val="212D7778"/>
    <w:rsid w:val="212FD3FE"/>
    <w:rsid w:val="213A935B"/>
    <w:rsid w:val="213BA9B1"/>
    <w:rsid w:val="213FF7EE"/>
    <w:rsid w:val="214732C6"/>
    <w:rsid w:val="2153F7AC"/>
    <w:rsid w:val="21655C08"/>
    <w:rsid w:val="216DEE0F"/>
    <w:rsid w:val="21714286"/>
    <w:rsid w:val="21716A8D"/>
    <w:rsid w:val="21735B2C"/>
    <w:rsid w:val="21785A23"/>
    <w:rsid w:val="2179C0FA"/>
    <w:rsid w:val="217B08E1"/>
    <w:rsid w:val="2182F4C0"/>
    <w:rsid w:val="21839673"/>
    <w:rsid w:val="2185E13C"/>
    <w:rsid w:val="21890DA6"/>
    <w:rsid w:val="218A4F93"/>
    <w:rsid w:val="219EAAAE"/>
    <w:rsid w:val="219EBB81"/>
    <w:rsid w:val="21A7C48D"/>
    <w:rsid w:val="21AD190D"/>
    <w:rsid w:val="21AFAEF8"/>
    <w:rsid w:val="21C293CF"/>
    <w:rsid w:val="21C2F259"/>
    <w:rsid w:val="21C47797"/>
    <w:rsid w:val="21CFBB05"/>
    <w:rsid w:val="21D9D1AF"/>
    <w:rsid w:val="21E67D76"/>
    <w:rsid w:val="21EB224B"/>
    <w:rsid w:val="21F686F9"/>
    <w:rsid w:val="220CD401"/>
    <w:rsid w:val="221274E0"/>
    <w:rsid w:val="2215D2C7"/>
    <w:rsid w:val="2219707F"/>
    <w:rsid w:val="221AA812"/>
    <w:rsid w:val="222192D9"/>
    <w:rsid w:val="222D0B61"/>
    <w:rsid w:val="22324A07"/>
    <w:rsid w:val="223380DA"/>
    <w:rsid w:val="223620EF"/>
    <w:rsid w:val="223D48C8"/>
    <w:rsid w:val="223DF34C"/>
    <w:rsid w:val="2241E7C4"/>
    <w:rsid w:val="224378B3"/>
    <w:rsid w:val="22449E7C"/>
    <w:rsid w:val="2245A041"/>
    <w:rsid w:val="224CA3B1"/>
    <w:rsid w:val="22559C4C"/>
    <w:rsid w:val="22566E6C"/>
    <w:rsid w:val="2257197D"/>
    <w:rsid w:val="2257C696"/>
    <w:rsid w:val="225F8BAB"/>
    <w:rsid w:val="2263EF2D"/>
    <w:rsid w:val="226722CC"/>
    <w:rsid w:val="226E320F"/>
    <w:rsid w:val="227B3894"/>
    <w:rsid w:val="2289F985"/>
    <w:rsid w:val="228F6139"/>
    <w:rsid w:val="229532EF"/>
    <w:rsid w:val="229C8B51"/>
    <w:rsid w:val="22A3595E"/>
    <w:rsid w:val="22A431E0"/>
    <w:rsid w:val="22AE1007"/>
    <w:rsid w:val="22B437FC"/>
    <w:rsid w:val="22CE491D"/>
    <w:rsid w:val="22D261B9"/>
    <w:rsid w:val="22D9F4FE"/>
    <w:rsid w:val="22DAE3B1"/>
    <w:rsid w:val="22F4EB9E"/>
    <w:rsid w:val="22F4F637"/>
    <w:rsid w:val="22F5EF10"/>
    <w:rsid w:val="22FB0E66"/>
    <w:rsid w:val="22FE742A"/>
    <w:rsid w:val="230F450B"/>
    <w:rsid w:val="2312E218"/>
    <w:rsid w:val="23151060"/>
    <w:rsid w:val="23169E45"/>
    <w:rsid w:val="2328EF02"/>
    <w:rsid w:val="2336E427"/>
    <w:rsid w:val="233C60DD"/>
    <w:rsid w:val="234D2FD7"/>
    <w:rsid w:val="23600083"/>
    <w:rsid w:val="237B7CF5"/>
    <w:rsid w:val="239837E1"/>
    <w:rsid w:val="23A725B3"/>
    <w:rsid w:val="23A9D889"/>
    <w:rsid w:val="23B82D78"/>
    <w:rsid w:val="23F483E0"/>
    <w:rsid w:val="23F64C53"/>
    <w:rsid w:val="23F69123"/>
    <w:rsid w:val="23FD98D6"/>
    <w:rsid w:val="23FDB1A3"/>
    <w:rsid w:val="24010C1D"/>
    <w:rsid w:val="240D9CAF"/>
    <w:rsid w:val="2415E520"/>
    <w:rsid w:val="24179BB3"/>
    <w:rsid w:val="241856CB"/>
    <w:rsid w:val="241CD817"/>
    <w:rsid w:val="2433B8D4"/>
    <w:rsid w:val="2442D331"/>
    <w:rsid w:val="24555A7D"/>
    <w:rsid w:val="24658552"/>
    <w:rsid w:val="246E0CC0"/>
    <w:rsid w:val="247C62D2"/>
    <w:rsid w:val="24801A00"/>
    <w:rsid w:val="24825A78"/>
    <w:rsid w:val="248408D5"/>
    <w:rsid w:val="248D140C"/>
    <w:rsid w:val="2495CD4D"/>
    <w:rsid w:val="2498A9D9"/>
    <w:rsid w:val="24B3F454"/>
    <w:rsid w:val="24BA72DB"/>
    <w:rsid w:val="24BD0232"/>
    <w:rsid w:val="24C74E72"/>
    <w:rsid w:val="24C81820"/>
    <w:rsid w:val="24C8FC79"/>
    <w:rsid w:val="24C90EC7"/>
    <w:rsid w:val="24CF2A44"/>
    <w:rsid w:val="24F5371C"/>
    <w:rsid w:val="2508620A"/>
    <w:rsid w:val="251E750B"/>
    <w:rsid w:val="252384A8"/>
    <w:rsid w:val="252495CB"/>
    <w:rsid w:val="2526B3C5"/>
    <w:rsid w:val="252B7005"/>
    <w:rsid w:val="252C81D8"/>
    <w:rsid w:val="2536B2BB"/>
    <w:rsid w:val="254665B0"/>
    <w:rsid w:val="25672034"/>
    <w:rsid w:val="2568187B"/>
    <w:rsid w:val="2576CB03"/>
    <w:rsid w:val="25796EFC"/>
    <w:rsid w:val="2580C8F4"/>
    <w:rsid w:val="258A17B4"/>
    <w:rsid w:val="25B7631A"/>
    <w:rsid w:val="25C53758"/>
    <w:rsid w:val="25D6465B"/>
    <w:rsid w:val="25DA3E51"/>
    <w:rsid w:val="25E8E655"/>
    <w:rsid w:val="25EB5EE1"/>
    <w:rsid w:val="261795FD"/>
    <w:rsid w:val="261C1DE5"/>
    <w:rsid w:val="261D36C6"/>
    <w:rsid w:val="261E1F3C"/>
    <w:rsid w:val="26267504"/>
    <w:rsid w:val="263105BD"/>
    <w:rsid w:val="26374CFA"/>
    <w:rsid w:val="26383176"/>
    <w:rsid w:val="26442838"/>
    <w:rsid w:val="264AAD36"/>
    <w:rsid w:val="264E60B6"/>
    <w:rsid w:val="2661F2DB"/>
    <w:rsid w:val="266801F2"/>
    <w:rsid w:val="26720A60"/>
    <w:rsid w:val="26725A33"/>
    <w:rsid w:val="267595EF"/>
    <w:rsid w:val="2685117D"/>
    <w:rsid w:val="268DFD72"/>
    <w:rsid w:val="268F91AE"/>
    <w:rsid w:val="26968A4C"/>
    <w:rsid w:val="269B9B7E"/>
    <w:rsid w:val="26A56AC7"/>
    <w:rsid w:val="26A749BE"/>
    <w:rsid w:val="26A7C10D"/>
    <w:rsid w:val="26ABFF68"/>
    <w:rsid w:val="26B8F3BF"/>
    <w:rsid w:val="26BF9116"/>
    <w:rsid w:val="26CF4567"/>
    <w:rsid w:val="26D02B82"/>
    <w:rsid w:val="26D437C3"/>
    <w:rsid w:val="26F5E14A"/>
    <w:rsid w:val="26F9D360"/>
    <w:rsid w:val="26FEFDF6"/>
    <w:rsid w:val="2705A479"/>
    <w:rsid w:val="2707A65B"/>
    <w:rsid w:val="270F0735"/>
    <w:rsid w:val="271D870C"/>
    <w:rsid w:val="27352D27"/>
    <w:rsid w:val="2737F12D"/>
    <w:rsid w:val="273B8980"/>
    <w:rsid w:val="273D9D67"/>
    <w:rsid w:val="275F2F21"/>
    <w:rsid w:val="276158FA"/>
    <w:rsid w:val="2763C13D"/>
    <w:rsid w:val="27681BEE"/>
    <w:rsid w:val="27716E33"/>
    <w:rsid w:val="27737DE6"/>
    <w:rsid w:val="2774D6FA"/>
    <w:rsid w:val="2784EA5A"/>
    <w:rsid w:val="27869BEB"/>
    <w:rsid w:val="278EE2F8"/>
    <w:rsid w:val="27909D88"/>
    <w:rsid w:val="2791B542"/>
    <w:rsid w:val="279D393D"/>
    <w:rsid w:val="279F8350"/>
    <w:rsid w:val="27A53F1F"/>
    <w:rsid w:val="27A5A437"/>
    <w:rsid w:val="27BC8C04"/>
    <w:rsid w:val="27C0B71E"/>
    <w:rsid w:val="27CC1759"/>
    <w:rsid w:val="27E3F6E3"/>
    <w:rsid w:val="27E94812"/>
    <w:rsid w:val="27F460D6"/>
    <w:rsid w:val="27FA449E"/>
    <w:rsid w:val="28085184"/>
    <w:rsid w:val="280AC6A4"/>
    <w:rsid w:val="28243BC2"/>
    <w:rsid w:val="282FC4FA"/>
    <w:rsid w:val="28305DCB"/>
    <w:rsid w:val="28336D40"/>
    <w:rsid w:val="283A29F0"/>
    <w:rsid w:val="283EADF3"/>
    <w:rsid w:val="284C5F79"/>
    <w:rsid w:val="28614575"/>
    <w:rsid w:val="287492FD"/>
    <w:rsid w:val="28753AB7"/>
    <w:rsid w:val="2882DA82"/>
    <w:rsid w:val="2882F5BA"/>
    <w:rsid w:val="2898AF41"/>
    <w:rsid w:val="28A80F83"/>
    <w:rsid w:val="28B58C12"/>
    <w:rsid w:val="28C002D7"/>
    <w:rsid w:val="28C051FE"/>
    <w:rsid w:val="28C7C949"/>
    <w:rsid w:val="28ED84CC"/>
    <w:rsid w:val="28F7B813"/>
    <w:rsid w:val="28FA2359"/>
    <w:rsid w:val="28FE79D5"/>
    <w:rsid w:val="29195133"/>
    <w:rsid w:val="291DBDD4"/>
    <w:rsid w:val="29462A5A"/>
    <w:rsid w:val="294C9FBA"/>
    <w:rsid w:val="29551083"/>
    <w:rsid w:val="29604C4A"/>
    <w:rsid w:val="2964F67C"/>
    <w:rsid w:val="296F85CA"/>
    <w:rsid w:val="29774605"/>
    <w:rsid w:val="29778D93"/>
    <w:rsid w:val="29A0C7CE"/>
    <w:rsid w:val="29B87AED"/>
    <w:rsid w:val="29BC2673"/>
    <w:rsid w:val="29C8387C"/>
    <w:rsid w:val="29E02550"/>
    <w:rsid w:val="29E4F3DD"/>
    <w:rsid w:val="29E57782"/>
    <w:rsid w:val="29E895DE"/>
    <w:rsid w:val="29EB2D81"/>
    <w:rsid w:val="29F24905"/>
    <w:rsid w:val="29FEEB83"/>
    <w:rsid w:val="29FF5F75"/>
    <w:rsid w:val="2A07BFEF"/>
    <w:rsid w:val="2A1E2D78"/>
    <w:rsid w:val="2A279455"/>
    <w:rsid w:val="2A2D1FC8"/>
    <w:rsid w:val="2A35A29E"/>
    <w:rsid w:val="2A45B80B"/>
    <w:rsid w:val="2A4BF543"/>
    <w:rsid w:val="2A4E28FE"/>
    <w:rsid w:val="2A65D2A7"/>
    <w:rsid w:val="2A6D5923"/>
    <w:rsid w:val="2A6F8474"/>
    <w:rsid w:val="2A704B19"/>
    <w:rsid w:val="2A7B86F5"/>
    <w:rsid w:val="2A831D82"/>
    <w:rsid w:val="2A89EFB0"/>
    <w:rsid w:val="2A8FA77F"/>
    <w:rsid w:val="2A8FEFE2"/>
    <w:rsid w:val="2A99F511"/>
    <w:rsid w:val="2A9B4700"/>
    <w:rsid w:val="2AB038F5"/>
    <w:rsid w:val="2AB38D37"/>
    <w:rsid w:val="2AB6908B"/>
    <w:rsid w:val="2AB8B830"/>
    <w:rsid w:val="2ABA77AE"/>
    <w:rsid w:val="2AD6ED18"/>
    <w:rsid w:val="2AE07610"/>
    <w:rsid w:val="2AE4A8E8"/>
    <w:rsid w:val="2AF3A365"/>
    <w:rsid w:val="2AFDFEC4"/>
    <w:rsid w:val="2B080CFD"/>
    <w:rsid w:val="2B13B10A"/>
    <w:rsid w:val="2B16F093"/>
    <w:rsid w:val="2B474B25"/>
    <w:rsid w:val="2B4A1556"/>
    <w:rsid w:val="2B60FC82"/>
    <w:rsid w:val="2B6E2294"/>
    <w:rsid w:val="2B6E3656"/>
    <w:rsid w:val="2B7CD9B2"/>
    <w:rsid w:val="2B83C456"/>
    <w:rsid w:val="2B8AF936"/>
    <w:rsid w:val="2B8C7ABD"/>
    <w:rsid w:val="2B90CBEB"/>
    <w:rsid w:val="2BA5EAAF"/>
    <w:rsid w:val="2BB802EE"/>
    <w:rsid w:val="2BC66973"/>
    <w:rsid w:val="2BEDBFEE"/>
    <w:rsid w:val="2BF289AB"/>
    <w:rsid w:val="2BF7B546"/>
    <w:rsid w:val="2C153F56"/>
    <w:rsid w:val="2C15BAB9"/>
    <w:rsid w:val="2C267694"/>
    <w:rsid w:val="2C29F599"/>
    <w:rsid w:val="2C2DCE09"/>
    <w:rsid w:val="2C2E78AC"/>
    <w:rsid w:val="2C35EF89"/>
    <w:rsid w:val="2C37C7A4"/>
    <w:rsid w:val="2C61196D"/>
    <w:rsid w:val="2C699C10"/>
    <w:rsid w:val="2C69C18D"/>
    <w:rsid w:val="2C722146"/>
    <w:rsid w:val="2C85CB8F"/>
    <w:rsid w:val="2C8D8F82"/>
    <w:rsid w:val="2C920C1B"/>
    <w:rsid w:val="2C95A67F"/>
    <w:rsid w:val="2CB07DB2"/>
    <w:rsid w:val="2CB282E5"/>
    <w:rsid w:val="2CB496D2"/>
    <w:rsid w:val="2CB5D36C"/>
    <w:rsid w:val="2CB852A2"/>
    <w:rsid w:val="2CC16758"/>
    <w:rsid w:val="2CCA25A2"/>
    <w:rsid w:val="2CCF9267"/>
    <w:rsid w:val="2CD48195"/>
    <w:rsid w:val="2CE11230"/>
    <w:rsid w:val="2CF50472"/>
    <w:rsid w:val="2D06EF7C"/>
    <w:rsid w:val="2D168759"/>
    <w:rsid w:val="2D18B36C"/>
    <w:rsid w:val="2D5127CD"/>
    <w:rsid w:val="2D608FF8"/>
    <w:rsid w:val="2D63A72C"/>
    <w:rsid w:val="2D753F8B"/>
    <w:rsid w:val="2D78B8F6"/>
    <w:rsid w:val="2D9B151C"/>
    <w:rsid w:val="2D9B7A2B"/>
    <w:rsid w:val="2DA03C3E"/>
    <w:rsid w:val="2DA5E4AB"/>
    <w:rsid w:val="2DAEBEF4"/>
    <w:rsid w:val="2DB29DE6"/>
    <w:rsid w:val="2DB7EF0A"/>
    <w:rsid w:val="2DBC1E87"/>
    <w:rsid w:val="2DBCD5D3"/>
    <w:rsid w:val="2DC4D7EF"/>
    <w:rsid w:val="2DC707F1"/>
    <w:rsid w:val="2DCF90C7"/>
    <w:rsid w:val="2DDEFDC0"/>
    <w:rsid w:val="2DE4DBD4"/>
    <w:rsid w:val="2DE60429"/>
    <w:rsid w:val="2DED07BE"/>
    <w:rsid w:val="2DEF72AF"/>
    <w:rsid w:val="2DF785F4"/>
    <w:rsid w:val="2DFB9AF3"/>
    <w:rsid w:val="2DFC643C"/>
    <w:rsid w:val="2DFFB795"/>
    <w:rsid w:val="2E12CD21"/>
    <w:rsid w:val="2E14C936"/>
    <w:rsid w:val="2E1C125F"/>
    <w:rsid w:val="2E2A2954"/>
    <w:rsid w:val="2E2CE813"/>
    <w:rsid w:val="2E34FEC8"/>
    <w:rsid w:val="2E39116E"/>
    <w:rsid w:val="2E3D6D7D"/>
    <w:rsid w:val="2E43435B"/>
    <w:rsid w:val="2E51153B"/>
    <w:rsid w:val="2E5E993D"/>
    <w:rsid w:val="2E6813F5"/>
    <w:rsid w:val="2E6EAEEF"/>
    <w:rsid w:val="2E6EDD87"/>
    <w:rsid w:val="2E78EE58"/>
    <w:rsid w:val="2E866222"/>
    <w:rsid w:val="2E86EA7A"/>
    <w:rsid w:val="2E8817A6"/>
    <w:rsid w:val="2E89EB7A"/>
    <w:rsid w:val="2EA01946"/>
    <w:rsid w:val="2EA0F972"/>
    <w:rsid w:val="2EA9DD90"/>
    <w:rsid w:val="2EAAC024"/>
    <w:rsid w:val="2EAD5F98"/>
    <w:rsid w:val="2EB031EE"/>
    <w:rsid w:val="2EB63B1F"/>
    <w:rsid w:val="2EC19EBE"/>
    <w:rsid w:val="2ED27408"/>
    <w:rsid w:val="2ED3D31C"/>
    <w:rsid w:val="2EE1A21D"/>
    <w:rsid w:val="2EEFF2FE"/>
    <w:rsid w:val="2F009655"/>
    <w:rsid w:val="2F016FF0"/>
    <w:rsid w:val="2F01BCB1"/>
    <w:rsid w:val="2F086FA8"/>
    <w:rsid w:val="2F16BA7E"/>
    <w:rsid w:val="2F1F89B9"/>
    <w:rsid w:val="2F749952"/>
    <w:rsid w:val="2F79F0BF"/>
    <w:rsid w:val="2F8B71A7"/>
    <w:rsid w:val="2F9606F8"/>
    <w:rsid w:val="2F9D5AE8"/>
    <w:rsid w:val="2FA47E2C"/>
    <w:rsid w:val="2FA8AA1F"/>
    <w:rsid w:val="2FAE2254"/>
    <w:rsid w:val="2FAEF0B1"/>
    <w:rsid w:val="2FB646EA"/>
    <w:rsid w:val="2FBA7134"/>
    <w:rsid w:val="2FD7B645"/>
    <w:rsid w:val="2FE8D753"/>
    <w:rsid w:val="2FF38FC1"/>
    <w:rsid w:val="2FF9768C"/>
    <w:rsid w:val="2FFDE571"/>
    <w:rsid w:val="30077741"/>
    <w:rsid w:val="3008B962"/>
    <w:rsid w:val="3013D6F0"/>
    <w:rsid w:val="30180E53"/>
    <w:rsid w:val="3019ED8A"/>
    <w:rsid w:val="30283DAB"/>
    <w:rsid w:val="30415426"/>
    <w:rsid w:val="304761C4"/>
    <w:rsid w:val="304FF811"/>
    <w:rsid w:val="3052965C"/>
    <w:rsid w:val="306CEF70"/>
    <w:rsid w:val="307C59A3"/>
    <w:rsid w:val="30A3B6BB"/>
    <w:rsid w:val="30A3C8A1"/>
    <w:rsid w:val="30AEB2FA"/>
    <w:rsid w:val="30B028C3"/>
    <w:rsid w:val="30C50480"/>
    <w:rsid w:val="30C6A56C"/>
    <w:rsid w:val="30CC0A19"/>
    <w:rsid w:val="30D6D013"/>
    <w:rsid w:val="30E0740B"/>
    <w:rsid w:val="30E24A6E"/>
    <w:rsid w:val="30E7EC80"/>
    <w:rsid w:val="30F68646"/>
    <w:rsid w:val="311BE3E6"/>
    <w:rsid w:val="311FF85F"/>
    <w:rsid w:val="3127D985"/>
    <w:rsid w:val="3141F62C"/>
    <w:rsid w:val="314CEA0A"/>
    <w:rsid w:val="314E1031"/>
    <w:rsid w:val="315B03DC"/>
    <w:rsid w:val="31709878"/>
    <w:rsid w:val="317AE41D"/>
    <w:rsid w:val="31845615"/>
    <w:rsid w:val="31895D28"/>
    <w:rsid w:val="319E3A1A"/>
    <w:rsid w:val="319F87C1"/>
    <w:rsid w:val="31A84650"/>
    <w:rsid w:val="31AA9DBF"/>
    <w:rsid w:val="31B1192F"/>
    <w:rsid w:val="31B62CA5"/>
    <w:rsid w:val="31B71DA9"/>
    <w:rsid w:val="31B89A36"/>
    <w:rsid w:val="31C00624"/>
    <w:rsid w:val="31C5B179"/>
    <w:rsid w:val="31C64670"/>
    <w:rsid w:val="31D0E0C9"/>
    <w:rsid w:val="31DD2DA6"/>
    <w:rsid w:val="31EBEECB"/>
    <w:rsid w:val="31F5CA68"/>
    <w:rsid w:val="31FA6273"/>
    <w:rsid w:val="3206203F"/>
    <w:rsid w:val="32085617"/>
    <w:rsid w:val="320CF6DF"/>
    <w:rsid w:val="320DB6B2"/>
    <w:rsid w:val="32164A1F"/>
    <w:rsid w:val="3216BDD8"/>
    <w:rsid w:val="32188D12"/>
    <w:rsid w:val="323C3DF3"/>
    <w:rsid w:val="324082BA"/>
    <w:rsid w:val="32419B23"/>
    <w:rsid w:val="324244C2"/>
    <w:rsid w:val="3249D6C3"/>
    <w:rsid w:val="325436BE"/>
    <w:rsid w:val="325A928F"/>
    <w:rsid w:val="326D6F87"/>
    <w:rsid w:val="326FD8BC"/>
    <w:rsid w:val="327B66FA"/>
    <w:rsid w:val="3280F6A8"/>
    <w:rsid w:val="32816024"/>
    <w:rsid w:val="3281FC16"/>
    <w:rsid w:val="32A6921D"/>
    <w:rsid w:val="32AF3C5A"/>
    <w:rsid w:val="32B8855E"/>
    <w:rsid w:val="32BEFF1F"/>
    <w:rsid w:val="32C0D7DE"/>
    <w:rsid w:val="32C29743"/>
    <w:rsid w:val="32D0A3CD"/>
    <w:rsid w:val="32DEC178"/>
    <w:rsid w:val="32F466A7"/>
    <w:rsid w:val="32F9A9D8"/>
    <w:rsid w:val="32FDFDD5"/>
    <w:rsid w:val="32FF36E3"/>
    <w:rsid w:val="32FFB783"/>
    <w:rsid w:val="330164DD"/>
    <w:rsid w:val="3311916A"/>
    <w:rsid w:val="33144B7F"/>
    <w:rsid w:val="331C213F"/>
    <w:rsid w:val="332B2235"/>
    <w:rsid w:val="3345CA0E"/>
    <w:rsid w:val="3345DDD6"/>
    <w:rsid w:val="334F388B"/>
    <w:rsid w:val="33513C1D"/>
    <w:rsid w:val="33564E93"/>
    <w:rsid w:val="335AED4C"/>
    <w:rsid w:val="335C73D1"/>
    <w:rsid w:val="3361C843"/>
    <w:rsid w:val="336610D5"/>
    <w:rsid w:val="3379F2E8"/>
    <w:rsid w:val="33809E10"/>
    <w:rsid w:val="33827DA5"/>
    <w:rsid w:val="3389B145"/>
    <w:rsid w:val="33976C4D"/>
    <w:rsid w:val="33A34840"/>
    <w:rsid w:val="33A40571"/>
    <w:rsid w:val="33B5BC8D"/>
    <w:rsid w:val="33C2CD53"/>
    <w:rsid w:val="33C2D281"/>
    <w:rsid w:val="33C525A4"/>
    <w:rsid w:val="33D9765D"/>
    <w:rsid w:val="33DFB772"/>
    <w:rsid w:val="33E4B11B"/>
    <w:rsid w:val="33FC3689"/>
    <w:rsid w:val="340CB4ED"/>
    <w:rsid w:val="34103C42"/>
    <w:rsid w:val="34327DDA"/>
    <w:rsid w:val="34380031"/>
    <w:rsid w:val="34433B6F"/>
    <w:rsid w:val="344C5171"/>
    <w:rsid w:val="344DEB46"/>
    <w:rsid w:val="34576006"/>
    <w:rsid w:val="345F2C98"/>
    <w:rsid w:val="346B9DDA"/>
    <w:rsid w:val="3470A4F7"/>
    <w:rsid w:val="3475EF39"/>
    <w:rsid w:val="3482D667"/>
    <w:rsid w:val="3494BDCB"/>
    <w:rsid w:val="349F8D02"/>
    <w:rsid w:val="349FF8B3"/>
    <w:rsid w:val="34B761D5"/>
    <w:rsid w:val="34B804CE"/>
    <w:rsid w:val="34BD112F"/>
    <w:rsid w:val="34BED63A"/>
    <w:rsid w:val="34D01ED8"/>
    <w:rsid w:val="34D4A41B"/>
    <w:rsid w:val="34DAFA89"/>
    <w:rsid w:val="34DE6E19"/>
    <w:rsid w:val="34E04A60"/>
    <w:rsid w:val="34E42043"/>
    <w:rsid w:val="34E90452"/>
    <w:rsid w:val="34EA39C9"/>
    <w:rsid w:val="34F205F6"/>
    <w:rsid w:val="34F660DD"/>
    <w:rsid w:val="34FA834E"/>
    <w:rsid w:val="35005A27"/>
    <w:rsid w:val="35058F7F"/>
    <w:rsid w:val="350A7432"/>
    <w:rsid w:val="350D7DA3"/>
    <w:rsid w:val="351A99D7"/>
    <w:rsid w:val="351C8117"/>
    <w:rsid w:val="35206C2E"/>
    <w:rsid w:val="352D8976"/>
    <w:rsid w:val="35458E8B"/>
    <w:rsid w:val="3545A95E"/>
    <w:rsid w:val="3546584A"/>
    <w:rsid w:val="3549F86D"/>
    <w:rsid w:val="35624D8A"/>
    <w:rsid w:val="35690482"/>
    <w:rsid w:val="356BB206"/>
    <w:rsid w:val="3572947B"/>
    <w:rsid w:val="35825C7F"/>
    <w:rsid w:val="358EB1CE"/>
    <w:rsid w:val="35A87759"/>
    <w:rsid w:val="35B01BD4"/>
    <w:rsid w:val="35B1ABCA"/>
    <w:rsid w:val="35B6C8BB"/>
    <w:rsid w:val="35B73EDC"/>
    <w:rsid w:val="35B8D884"/>
    <w:rsid w:val="35CC3B31"/>
    <w:rsid w:val="35CD9436"/>
    <w:rsid w:val="35E1CA00"/>
    <w:rsid w:val="35E5966B"/>
    <w:rsid w:val="35E5D4A3"/>
    <w:rsid w:val="3603550F"/>
    <w:rsid w:val="36059BF4"/>
    <w:rsid w:val="360FF846"/>
    <w:rsid w:val="3628E5FE"/>
    <w:rsid w:val="362D0B94"/>
    <w:rsid w:val="36327FEA"/>
    <w:rsid w:val="3670DE5C"/>
    <w:rsid w:val="36A1911A"/>
    <w:rsid w:val="36A86C31"/>
    <w:rsid w:val="36ABE3D8"/>
    <w:rsid w:val="36BA1FE8"/>
    <w:rsid w:val="36BE625F"/>
    <w:rsid w:val="36BFCB85"/>
    <w:rsid w:val="36D35257"/>
    <w:rsid w:val="36D9C964"/>
    <w:rsid w:val="36DDE8B4"/>
    <w:rsid w:val="36EB790C"/>
    <w:rsid w:val="36FA4638"/>
    <w:rsid w:val="3710445F"/>
    <w:rsid w:val="371F744E"/>
    <w:rsid w:val="3734FAFF"/>
    <w:rsid w:val="3735CA2A"/>
    <w:rsid w:val="374AA580"/>
    <w:rsid w:val="3754004E"/>
    <w:rsid w:val="375B523C"/>
    <w:rsid w:val="375CB808"/>
    <w:rsid w:val="375DB234"/>
    <w:rsid w:val="37622580"/>
    <w:rsid w:val="37673446"/>
    <w:rsid w:val="3768A518"/>
    <w:rsid w:val="37BAFE05"/>
    <w:rsid w:val="37DCF6F9"/>
    <w:rsid w:val="37F4630D"/>
    <w:rsid w:val="37FF4124"/>
    <w:rsid w:val="380273D5"/>
    <w:rsid w:val="380BA73D"/>
    <w:rsid w:val="3817715B"/>
    <w:rsid w:val="3819C4F5"/>
    <w:rsid w:val="3819CA06"/>
    <w:rsid w:val="381C109C"/>
    <w:rsid w:val="3824B3DE"/>
    <w:rsid w:val="382BED9F"/>
    <w:rsid w:val="382DCEDD"/>
    <w:rsid w:val="382F115A"/>
    <w:rsid w:val="38587205"/>
    <w:rsid w:val="385D78D1"/>
    <w:rsid w:val="386181DE"/>
    <w:rsid w:val="386EC45E"/>
    <w:rsid w:val="388296F8"/>
    <w:rsid w:val="3887DC0A"/>
    <w:rsid w:val="3895E2B6"/>
    <w:rsid w:val="389D66F0"/>
    <w:rsid w:val="38BCA605"/>
    <w:rsid w:val="38CE8493"/>
    <w:rsid w:val="38DB9B19"/>
    <w:rsid w:val="38E92748"/>
    <w:rsid w:val="38ECF92D"/>
    <w:rsid w:val="38F0A052"/>
    <w:rsid w:val="38F1ADA9"/>
    <w:rsid w:val="38F6E6D6"/>
    <w:rsid w:val="38F9C45D"/>
    <w:rsid w:val="38FABD85"/>
    <w:rsid w:val="38FD3E29"/>
    <w:rsid w:val="390EE4AB"/>
    <w:rsid w:val="39146785"/>
    <w:rsid w:val="3924EFB4"/>
    <w:rsid w:val="392CFE43"/>
    <w:rsid w:val="394EFDED"/>
    <w:rsid w:val="3950C3C9"/>
    <w:rsid w:val="395524E2"/>
    <w:rsid w:val="39552857"/>
    <w:rsid w:val="3955A4FF"/>
    <w:rsid w:val="3963DB34"/>
    <w:rsid w:val="396FB5D8"/>
    <w:rsid w:val="39711AB9"/>
    <w:rsid w:val="39B5DE6C"/>
    <w:rsid w:val="39B8AF46"/>
    <w:rsid w:val="39C31527"/>
    <w:rsid w:val="39C6BBE6"/>
    <w:rsid w:val="39CB4570"/>
    <w:rsid w:val="39CF46C6"/>
    <w:rsid w:val="39D027BB"/>
    <w:rsid w:val="39D7CED4"/>
    <w:rsid w:val="39D97F8A"/>
    <w:rsid w:val="39D98C39"/>
    <w:rsid w:val="39E698C1"/>
    <w:rsid w:val="39F3BAA2"/>
    <w:rsid w:val="3A108F09"/>
    <w:rsid w:val="3A139625"/>
    <w:rsid w:val="3A1BFB80"/>
    <w:rsid w:val="3A23668A"/>
    <w:rsid w:val="3A3119F9"/>
    <w:rsid w:val="3A38C69B"/>
    <w:rsid w:val="3A392C02"/>
    <w:rsid w:val="3A3AF021"/>
    <w:rsid w:val="3A517F73"/>
    <w:rsid w:val="3A5C23B1"/>
    <w:rsid w:val="3A664EA6"/>
    <w:rsid w:val="3A68AC69"/>
    <w:rsid w:val="3A722A0A"/>
    <w:rsid w:val="3A728178"/>
    <w:rsid w:val="3A7319D7"/>
    <w:rsid w:val="3A74DCD2"/>
    <w:rsid w:val="3A79730F"/>
    <w:rsid w:val="3A7E55BC"/>
    <w:rsid w:val="3A81CF0A"/>
    <w:rsid w:val="3A860A60"/>
    <w:rsid w:val="3AA7EA5C"/>
    <w:rsid w:val="3AB0BB20"/>
    <w:rsid w:val="3AB3C7AA"/>
    <w:rsid w:val="3AC22691"/>
    <w:rsid w:val="3AC2DFA8"/>
    <w:rsid w:val="3AC7FA97"/>
    <w:rsid w:val="3AD1F186"/>
    <w:rsid w:val="3AE90A4E"/>
    <w:rsid w:val="3AF1E3CA"/>
    <w:rsid w:val="3AF51B6D"/>
    <w:rsid w:val="3B02803B"/>
    <w:rsid w:val="3B19BB98"/>
    <w:rsid w:val="3B28E7BA"/>
    <w:rsid w:val="3B2F70B6"/>
    <w:rsid w:val="3B442BA0"/>
    <w:rsid w:val="3B56DBB2"/>
    <w:rsid w:val="3B63F9D5"/>
    <w:rsid w:val="3B643FE8"/>
    <w:rsid w:val="3B6AEE24"/>
    <w:rsid w:val="3B7FC31F"/>
    <w:rsid w:val="3B8B39E8"/>
    <w:rsid w:val="3B8CD9E7"/>
    <w:rsid w:val="3B903BFB"/>
    <w:rsid w:val="3B9250F2"/>
    <w:rsid w:val="3B9293B9"/>
    <w:rsid w:val="3B94F0F9"/>
    <w:rsid w:val="3B993D9D"/>
    <w:rsid w:val="3BAB9A82"/>
    <w:rsid w:val="3BB52471"/>
    <w:rsid w:val="3BBA75BB"/>
    <w:rsid w:val="3BBCBFEA"/>
    <w:rsid w:val="3BBFED64"/>
    <w:rsid w:val="3BE87DF9"/>
    <w:rsid w:val="3BF01B1E"/>
    <w:rsid w:val="3BFA09AE"/>
    <w:rsid w:val="3C14DC25"/>
    <w:rsid w:val="3C184607"/>
    <w:rsid w:val="3C1B0354"/>
    <w:rsid w:val="3C1DC44A"/>
    <w:rsid w:val="3C370FA0"/>
    <w:rsid w:val="3C4158B3"/>
    <w:rsid w:val="3C497393"/>
    <w:rsid w:val="3C4C0330"/>
    <w:rsid w:val="3C4D0555"/>
    <w:rsid w:val="3C4F6935"/>
    <w:rsid w:val="3C544CB0"/>
    <w:rsid w:val="3C6CAC36"/>
    <w:rsid w:val="3C716DFC"/>
    <w:rsid w:val="3C734A99"/>
    <w:rsid w:val="3C7B6F2C"/>
    <w:rsid w:val="3C861EFB"/>
    <w:rsid w:val="3C87997B"/>
    <w:rsid w:val="3C8FC03E"/>
    <w:rsid w:val="3C9039A3"/>
    <w:rsid w:val="3C923FCF"/>
    <w:rsid w:val="3C92F2ED"/>
    <w:rsid w:val="3CAAD9D8"/>
    <w:rsid w:val="3CACF365"/>
    <w:rsid w:val="3CC9F272"/>
    <w:rsid w:val="3CD5F168"/>
    <w:rsid w:val="3CD8C8A1"/>
    <w:rsid w:val="3CDB2A40"/>
    <w:rsid w:val="3CE4C0E3"/>
    <w:rsid w:val="3CE60BF6"/>
    <w:rsid w:val="3CFA4DFC"/>
    <w:rsid w:val="3D0026D2"/>
    <w:rsid w:val="3D0B89C5"/>
    <w:rsid w:val="3D23EBEC"/>
    <w:rsid w:val="3D2619A3"/>
    <w:rsid w:val="3D280174"/>
    <w:rsid w:val="3D3782AA"/>
    <w:rsid w:val="3D44AD5F"/>
    <w:rsid w:val="3D4EDC31"/>
    <w:rsid w:val="3D5C42E1"/>
    <w:rsid w:val="3D5DBF35"/>
    <w:rsid w:val="3D6F212F"/>
    <w:rsid w:val="3D74E9E2"/>
    <w:rsid w:val="3D787D2A"/>
    <w:rsid w:val="3D7C6FD1"/>
    <w:rsid w:val="3D808432"/>
    <w:rsid w:val="3D8529C1"/>
    <w:rsid w:val="3D86E3EB"/>
    <w:rsid w:val="3DA062A8"/>
    <w:rsid w:val="3DAA076A"/>
    <w:rsid w:val="3DAF1877"/>
    <w:rsid w:val="3DB86C88"/>
    <w:rsid w:val="3DBFD44B"/>
    <w:rsid w:val="3DC51D70"/>
    <w:rsid w:val="3DDAF260"/>
    <w:rsid w:val="3DDFA09B"/>
    <w:rsid w:val="3DE1C85E"/>
    <w:rsid w:val="3DE58F74"/>
    <w:rsid w:val="3DFED138"/>
    <w:rsid w:val="3E02723D"/>
    <w:rsid w:val="3E0AA330"/>
    <w:rsid w:val="3E1202B1"/>
    <w:rsid w:val="3E135D6F"/>
    <w:rsid w:val="3E265E19"/>
    <w:rsid w:val="3E289E3F"/>
    <w:rsid w:val="3E2ACE28"/>
    <w:rsid w:val="3E2BCDBA"/>
    <w:rsid w:val="3E2CADE6"/>
    <w:rsid w:val="3E3911BA"/>
    <w:rsid w:val="3E4069DD"/>
    <w:rsid w:val="3E41B496"/>
    <w:rsid w:val="3E4C4311"/>
    <w:rsid w:val="3E507091"/>
    <w:rsid w:val="3E616591"/>
    <w:rsid w:val="3E6D5520"/>
    <w:rsid w:val="3E78BBDF"/>
    <w:rsid w:val="3E78FC31"/>
    <w:rsid w:val="3E7ABBC7"/>
    <w:rsid w:val="3E7B773B"/>
    <w:rsid w:val="3E7DD29F"/>
    <w:rsid w:val="3E967734"/>
    <w:rsid w:val="3EA8D267"/>
    <w:rsid w:val="3EA93F31"/>
    <w:rsid w:val="3EACD2CD"/>
    <w:rsid w:val="3EAE6554"/>
    <w:rsid w:val="3EBD3A15"/>
    <w:rsid w:val="3EC5744B"/>
    <w:rsid w:val="3EC7E7D9"/>
    <w:rsid w:val="3EDA0A04"/>
    <w:rsid w:val="3EE7F9D7"/>
    <w:rsid w:val="3EE87CC5"/>
    <w:rsid w:val="3EEAB9B8"/>
    <w:rsid w:val="3EF8AAF2"/>
    <w:rsid w:val="3EFCA5E7"/>
    <w:rsid w:val="3F15D26A"/>
    <w:rsid w:val="3F24BBF2"/>
    <w:rsid w:val="3F273551"/>
    <w:rsid w:val="3F2800D2"/>
    <w:rsid w:val="3F2C4384"/>
    <w:rsid w:val="3F2F8D75"/>
    <w:rsid w:val="3F371CC6"/>
    <w:rsid w:val="3F4592F0"/>
    <w:rsid w:val="3F5A1A9B"/>
    <w:rsid w:val="3F5BC33D"/>
    <w:rsid w:val="3F5CA68E"/>
    <w:rsid w:val="3F6ADEF7"/>
    <w:rsid w:val="3F73F1A9"/>
    <w:rsid w:val="3F7A5A93"/>
    <w:rsid w:val="3F9101C5"/>
    <w:rsid w:val="3F957858"/>
    <w:rsid w:val="3F97B8D8"/>
    <w:rsid w:val="3F9E99EB"/>
    <w:rsid w:val="3FA3433E"/>
    <w:rsid w:val="3FAB8A33"/>
    <w:rsid w:val="3FB0626D"/>
    <w:rsid w:val="3FB1C76A"/>
    <w:rsid w:val="3FB90608"/>
    <w:rsid w:val="3FC2D086"/>
    <w:rsid w:val="3FCA91C5"/>
    <w:rsid w:val="3FCAF436"/>
    <w:rsid w:val="3FCF758B"/>
    <w:rsid w:val="3FD2643D"/>
    <w:rsid w:val="3FDDEDB9"/>
    <w:rsid w:val="3FE13E9E"/>
    <w:rsid w:val="3FF13ACD"/>
    <w:rsid w:val="3FFC5731"/>
    <w:rsid w:val="3FFF9B5F"/>
    <w:rsid w:val="4015CF9B"/>
    <w:rsid w:val="4025A3A1"/>
    <w:rsid w:val="40280A5C"/>
    <w:rsid w:val="402F5CFA"/>
    <w:rsid w:val="4031CD40"/>
    <w:rsid w:val="403EADCF"/>
    <w:rsid w:val="40450F92"/>
    <w:rsid w:val="405351E1"/>
    <w:rsid w:val="406E0B1A"/>
    <w:rsid w:val="406E99B0"/>
    <w:rsid w:val="4085CAD2"/>
    <w:rsid w:val="4088B3CA"/>
    <w:rsid w:val="409DD8A7"/>
    <w:rsid w:val="40A34B43"/>
    <w:rsid w:val="40A8268F"/>
    <w:rsid w:val="40ACBFED"/>
    <w:rsid w:val="40CB45AA"/>
    <w:rsid w:val="40D100C6"/>
    <w:rsid w:val="40D56F2A"/>
    <w:rsid w:val="40DB9FEC"/>
    <w:rsid w:val="40ED1A6C"/>
    <w:rsid w:val="40F9C255"/>
    <w:rsid w:val="40FB92CE"/>
    <w:rsid w:val="4106B503"/>
    <w:rsid w:val="41211567"/>
    <w:rsid w:val="4123DF04"/>
    <w:rsid w:val="4127D910"/>
    <w:rsid w:val="412FD2FF"/>
    <w:rsid w:val="414E0C85"/>
    <w:rsid w:val="4150E981"/>
    <w:rsid w:val="4152D4E2"/>
    <w:rsid w:val="416F0BBF"/>
    <w:rsid w:val="417A47F5"/>
    <w:rsid w:val="417C54CE"/>
    <w:rsid w:val="417F103A"/>
    <w:rsid w:val="418255E3"/>
    <w:rsid w:val="4198D635"/>
    <w:rsid w:val="41C710C5"/>
    <w:rsid w:val="41D2308E"/>
    <w:rsid w:val="41D2F039"/>
    <w:rsid w:val="41DA9563"/>
    <w:rsid w:val="41E2AEFA"/>
    <w:rsid w:val="4201B6E6"/>
    <w:rsid w:val="420569B4"/>
    <w:rsid w:val="4209E9B3"/>
    <w:rsid w:val="420B601E"/>
    <w:rsid w:val="42198A2E"/>
    <w:rsid w:val="4222E98F"/>
    <w:rsid w:val="4222ECD9"/>
    <w:rsid w:val="42293E13"/>
    <w:rsid w:val="422BCEA3"/>
    <w:rsid w:val="422E80BD"/>
    <w:rsid w:val="42415967"/>
    <w:rsid w:val="425E3CAE"/>
    <w:rsid w:val="4260B920"/>
    <w:rsid w:val="426369EB"/>
    <w:rsid w:val="426649FE"/>
    <w:rsid w:val="42706E97"/>
    <w:rsid w:val="427B633B"/>
    <w:rsid w:val="4280C32B"/>
    <w:rsid w:val="428F2A79"/>
    <w:rsid w:val="42BC3CC2"/>
    <w:rsid w:val="42C1B58F"/>
    <w:rsid w:val="42CF8F11"/>
    <w:rsid w:val="42D9CF6F"/>
    <w:rsid w:val="42DA4289"/>
    <w:rsid w:val="42EAC212"/>
    <w:rsid w:val="42EAD9AA"/>
    <w:rsid w:val="42F923A8"/>
    <w:rsid w:val="42FC55C6"/>
    <w:rsid w:val="42FC91AE"/>
    <w:rsid w:val="430AB0CD"/>
    <w:rsid w:val="431193A5"/>
    <w:rsid w:val="4313BAFE"/>
    <w:rsid w:val="4317B844"/>
    <w:rsid w:val="431B6CD2"/>
    <w:rsid w:val="43234D27"/>
    <w:rsid w:val="4325D635"/>
    <w:rsid w:val="4331AEC0"/>
    <w:rsid w:val="43350CE5"/>
    <w:rsid w:val="43351B21"/>
    <w:rsid w:val="43458909"/>
    <w:rsid w:val="43462F51"/>
    <w:rsid w:val="4347616B"/>
    <w:rsid w:val="434AF4E3"/>
    <w:rsid w:val="435151A5"/>
    <w:rsid w:val="435D5091"/>
    <w:rsid w:val="43641F60"/>
    <w:rsid w:val="436D3001"/>
    <w:rsid w:val="4370BEB8"/>
    <w:rsid w:val="437133D3"/>
    <w:rsid w:val="4375BED0"/>
    <w:rsid w:val="437E64B7"/>
    <w:rsid w:val="438729FA"/>
    <w:rsid w:val="438EBD09"/>
    <w:rsid w:val="43967757"/>
    <w:rsid w:val="439FD0CC"/>
    <w:rsid w:val="43AC5B67"/>
    <w:rsid w:val="43B12128"/>
    <w:rsid w:val="43B2B224"/>
    <w:rsid w:val="43CAC377"/>
    <w:rsid w:val="43D36C0C"/>
    <w:rsid w:val="43D377B9"/>
    <w:rsid w:val="43DE6012"/>
    <w:rsid w:val="43E78861"/>
    <w:rsid w:val="43F96A85"/>
    <w:rsid w:val="4404D48C"/>
    <w:rsid w:val="44123C1F"/>
    <w:rsid w:val="442739F0"/>
    <w:rsid w:val="442F72D8"/>
    <w:rsid w:val="443345A0"/>
    <w:rsid w:val="443D9F69"/>
    <w:rsid w:val="44407297"/>
    <w:rsid w:val="44469A9D"/>
    <w:rsid w:val="4451E0C9"/>
    <w:rsid w:val="44528887"/>
    <w:rsid w:val="445C1C3A"/>
    <w:rsid w:val="4463AF0C"/>
    <w:rsid w:val="44660FF5"/>
    <w:rsid w:val="4466B99C"/>
    <w:rsid w:val="44696963"/>
    <w:rsid w:val="446B182A"/>
    <w:rsid w:val="446E66CD"/>
    <w:rsid w:val="446F33D2"/>
    <w:rsid w:val="44721780"/>
    <w:rsid w:val="44778D7C"/>
    <w:rsid w:val="447B4A23"/>
    <w:rsid w:val="447B99D1"/>
    <w:rsid w:val="447EC68F"/>
    <w:rsid w:val="4485BBC4"/>
    <w:rsid w:val="4485FE09"/>
    <w:rsid w:val="448C5006"/>
    <w:rsid w:val="448FB4D0"/>
    <w:rsid w:val="4495B14C"/>
    <w:rsid w:val="44A95242"/>
    <w:rsid w:val="44AFE91B"/>
    <w:rsid w:val="44B092A1"/>
    <w:rsid w:val="44C7E131"/>
    <w:rsid w:val="44CBCE88"/>
    <w:rsid w:val="44DDBA5C"/>
    <w:rsid w:val="44F50865"/>
    <w:rsid w:val="44F947F5"/>
    <w:rsid w:val="44FE7639"/>
    <w:rsid w:val="45014A50"/>
    <w:rsid w:val="4505E48F"/>
    <w:rsid w:val="4506B55D"/>
    <w:rsid w:val="450711D7"/>
    <w:rsid w:val="4509539C"/>
    <w:rsid w:val="450F705F"/>
    <w:rsid w:val="45257EAC"/>
    <w:rsid w:val="4525950A"/>
    <w:rsid w:val="45275966"/>
    <w:rsid w:val="452B9586"/>
    <w:rsid w:val="453C4C81"/>
    <w:rsid w:val="453C9724"/>
    <w:rsid w:val="454CDFED"/>
    <w:rsid w:val="454FEDF8"/>
    <w:rsid w:val="455A99D0"/>
    <w:rsid w:val="4564B835"/>
    <w:rsid w:val="457DAC65"/>
    <w:rsid w:val="458C9D5A"/>
    <w:rsid w:val="45934AEA"/>
    <w:rsid w:val="45A3433F"/>
    <w:rsid w:val="45AC92D5"/>
    <w:rsid w:val="45ACCC38"/>
    <w:rsid w:val="45B497CB"/>
    <w:rsid w:val="45BF939B"/>
    <w:rsid w:val="45E5C0FE"/>
    <w:rsid w:val="45F4F699"/>
    <w:rsid w:val="4605DD0E"/>
    <w:rsid w:val="4608FB9F"/>
    <w:rsid w:val="4614EDE0"/>
    <w:rsid w:val="46153DA2"/>
    <w:rsid w:val="4619AFAB"/>
    <w:rsid w:val="461A93E5"/>
    <w:rsid w:val="461C2B30"/>
    <w:rsid w:val="462A45CF"/>
    <w:rsid w:val="463D2AFC"/>
    <w:rsid w:val="46511910"/>
    <w:rsid w:val="46543D0B"/>
    <w:rsid w:val="4663A749"/>
    <w:rsid w:val="4671C75F"/>
    <w:rsid w:val="467CB64A"/>
    <w:rsid w:val="46915DFE"/>
    <w:rsid w:val="469D16DD"/>
    <w:rsid w:val="46A3F58E"/>
    <w:rsid w:val="46A95A4E"/>
    <w:rsid w:val="46AB6CE9"/>
    <w:rsid w:val="46BCD17D"/>
    <w:rsid w:val="46C006E6"/>
    <w:rsid w:val="46CA463E"/>
    <w:rsid w:val="46D6BF93"/>
    <w:rsid w:val="46DD09F0"/>
    <w:rsid w:val="46DF7042"/>
    <w:rsid w:val="46DF7880"/>
    <w:rsid w:val="46E5A9EA"/>
    <w:rsid w:val="46EC9889"/>
    <w:rsid w:val="46F3B767"/>
    <w:rsid w:val="47013F8D"/>
    <w:rsid w:val="4704634E"/>
    <w:rsid w:val="470FAEBF"/>
    <w:rsid w:val="47171655"/>
    <w:rsid w:val="471D8E77"/>
    <w:rsid w:val="47277D27"/>
    <w:rsid w:val="4729958A"/>
    <w:rsid w:val="4750CD1D"/>
    <w:rsid w:val="47584361"/>
    <w:rsid w:val="475E0DA0"/>
    <w:rsid w:val="47654562"/>
    <w:rsid w:val="4773DCEE"/>
    <w:rsid w:val="4780AB3B"/>
    <w:rsid w:val="478C065A"/>
    <w:rsid w:val="4798BDFA"/>
    <w:rsid w:val="47B268FF"/>
    <w:rsid w:val="47C49778"/>
    <w:rsid w:val="47D1B01F"/>
    <w:rsid w:val="47D4EC3B"/>
    <w:rsid w:val="47EAA37F"/>
    <w:rsid w:val="47EF3C8D"/>
    <w:rsid w:val="47F40ACB"/>
    <w:rsid w:val="481C5A72"/>
    <w:rsid w:val="4821E6CF"/>
    <w:rsid w:val="482CBDB5"/>
    <w:rsid w:val="483844DD"/>
    <w:rsid w:val="4838B2CC"/>
    <w:rsid w:val="483B1FEE"/>
    <w:rsid w:val="483FC60D"/>
    <w:rsid w:val="4840C4A9"/>
    <w:rsid w:val="484123D1"/>
    <w:rsid w:val="4845381D"/>
    <w:rsid w:val="484B6C0A"/>
    <w:rsid w:val="48541FE9"/>
    <w:rsid w:val="485B0F89"/>
    <w:rsid w:val="4863FE72"/>
    <w:rsid w:val="486E744F"/>
    <w:rsid w:val="4872CB75"/>
    <w:rsid w:val="487C5531"/>
    <w:rsid w:val="487E122B"/>
    <w:rsid w:val="4885034A"/>
    <w:rsid w:val="4895D7BF"/>
    <w:rsid w:val="4897D687"/>
    <w:rsid w:val="48980ECD"/>
    <w:rsid w:val="48A0EB89"/>
    <w:rsid w:val="48A5A35A"/>
    <w:rsid w:val="48AA549F"/>
    <w:rsid w:val="48AA78D5"/>
    <w:rsid w:val="48D23889"/>
    <w:rsid w:val="48D2D104"/>
    <w:rsid w:val="48DC01FE"/>
    <w:rsid w:val="48E4D825"/>
    <w:rsid w:val="49002A30"/>
    <w:rsid w:val="4902B741"/>
    <w:rsid w:val="490C1E45"/>
    <w:rsid w:val="4917CB7F"/>
    <w:rsid w:val="491DB0E9"/>
    <w:rsid w:val="491F5913"/>
    <w:rsid w:val="49202D61"/>
    <w:rsid w:val="4923FE72"/>
    <w:rsid w:val="4926D5D7"/>
    <w:rsid w:val="49283372"/>
    <w:rsid w:val="49324C92"/>
    <w:rsid w:val="4943E46A"/>
    <w:rsid w:val="49499D66"/>
    <w:rsid w:val="494A344C"/>
    <w:rsid w:val="494E8E41"/>
    <w:rsid w:val="494EC23D"/>
    <w:rsid w:val="495954E7"/>
    <w:rsid w:val="496BE7E9"/>
    <w:rsid w:val="4975ABCB"/>
    <w:rsid w:val="4978375A"/>
    <w:rsid w:val="49849917"/>
    <w:rsid w:val="4984DCC1"/>
    <w:rsid w:val="4984F827"/>
    <w:rsid w:val="499021D6"/>
    <w:rsid w:val="49916C2E"/>
    <w:rsid w:val="499C9DFD"/>
    <w:rsid w:val="499E3C52"/>
    <w:rsid w:val="49A1A29C"/>
    <w:rsid w:val="49A5FF69"/>
    <w:rsid w:val="49A9EE60"/>
    <w:rsid w:val="49ADECB3"/>
    <w:rsid w:val="49B25ECF"/>
    <w:rsid w:val="49C0E3CC"/>
    <w:rsid w:val="49C26663"/>
    <w:rsid w:val="49C451C2"/>
    <w:rsid w:val="49C7C7C4"/>
    <w:rsid w:val="49C98896"/>
    <w:rsid w:val="49CBFAB3"/>
    <w:rsid w:val="49D4BE0F"/>
    <w:rsid w:val="49D97949"/>
    <w:rsid w:val="49DE4CCA"/>
    <w:rsid w:val="49E2586B"/>
    <w:rsid w:val="49ECDDA6"/>
    <w:rsid w:val="49F2F4C9"/>
    <w:rsid w:val="4A12430A"/>
    <w:rsid w:val="4A2B4559"/>
    <w:rsid w:val="4A391322"/>
    <w:rsid w:val="4A3C275A"/>
    <w:rsid w:val="4A4369AC"/>
    <w:rsid w:val="4A460F2B"/>
    <w:rsid w:val="4A475316"/>
    <w:rsid w:val="4A4AC4F1"/>
    <w:rsid w:val="4A69A22C"/>
    <w:rsid w:val="4A6EA548"/>
    <w:rsid w:val="4A6F76EF"/>
    <w:rsid w:val="4A74EF48"/>
    <w:rsid w:val="4A83110B"/>
    <w:rsid w:val="4A83A12E"/>
    <w:rsid w:val="4A8907F3"/>
    <w:rsid w:val="4ABF5EB3"/>
    <w:rsid w:val="4AC16ACB"/>
    <w:rsid w:val="4ACC4D98"/>
    <w:rsid w:val="4AD6CD5B"/>
    <w:rsid w:val="4AD8219C"/>
    <w:rsid w:val="4ADDAC3F"/>
    <w:rsid w:val="4AE46868"/>
    <w:rsid w:val="4AF0369D"/>
    <w:rsid w:val="4AF83FE1"/>
    <w:rsid w:val="4B181163"/>
    <w:rsid w:val="4B20C7A5"/>
    <w:rsid w:val="4B24A148"/>
    <w:rsid w:val="4B27FFEA"/>
    <w:rsid w:val="4B285E8E"/>
    <w:rsid w:val="4B2BC89B"/>
    <w:rsid w:val="4B3073C2"/>
    <w:rsid w:val="4B465375"/>
    <w:rsid w:val="4B48619A"/>
    <w:rsid w:val="4B4B808D"/>
    <w:rsid w:val="4B6A353B"/>
    <w:rsid w:val="4B6F6C9C"/>
    <w:rsid w:val="4B6F760D"/>
    <w:rsid w:val="4B717937"/>
    <w:rsid w:val="4B76537F"/>
    <w:rsid w:val="4B7BC109"/>
    <w:rsid w:val="4B7F3CED"/>
    <w:rsid w:val="4B83C7C3"/>
    <w:rsid w:val="4B8840F5"/>
    <w:rsid w:val="4B88C2D2"/>
    <w:rsid w:val="4B8A8947"/>
    <w:rsid w:val="4B9635DB"/>
    <w:rsid w:val="4B9B0847"/>
    <w:rsid w:val="4BA3AC09"/>
    <w:rsid w:val="4BAA506B"/>
    <w:rsid w:val="4BC4943C"/>
    <w:rsid w:val="4BCB33CA"/>
    <w:rsid w:val="4BCB6B9B"/>
    <w:rsid w:val="4BDB539E"/>
    <w:rsid w:val="4BE300A0"/>
    <w:rsid w:val="4BE8F972"/>
    <w:rsid w:val="4BEF8AE2"/>
    <w:rsid w:val="4BF29ECB"/>
    <w:rsid w:val="4BF5D724"/>
    <w:rsid w:val="4C05D868"/>
    <w:rsid w:val="4C1C6321"/>
    <w:rsid w:val="4C1DC287"/>
    <w:rsid w:val="4C2484AA"/>
    <w:rsid w:val="4C32EB94"/>
    <w:rsid w:val="4C38490E"/>
    <w:rsid w:val="4C4A92C2"/>
    <w:rsid w:val="4C4B203B"/>
    <w:rsid w:val="4C50290C"/>
    <w:rsid w:val="4C5462CE"/>
    <w:rsid w:val="4C5BE429"/>
    <w:rsid w:val="4C6728D3"/>
    <w:rsid w:val="4C765041"/>
    <w:rsid w:val="4C78C59F"/>
    <w:rsid w:val="4C79AF89"/>
    <w:rsid w:val="4C82D2C4"/>
    <w:rsid w:val="4C9A1A2E"/>
    <w:rsid w:val="4C9ECE4B"/>
    <w:rsid w:val="4CA6EACA"/>
    <w:rsid w:val="4CB8C873"/>
    <w:rsid w:val="4CBC704E"/>
    <w:rsid w:val="4CBE6D7F"/>
    <w:rsid w:val="4CBF7133"/>
    <w:rsid w:val="4CE898C3"/>
    <w:rsid w:val="4CEB7463"/>
    <w:rsid w:val="4CEBE80D"/>
    <w:rsid w:val="4CF05740"/>
    <w:rsid w:val="4CF435E1"/>
    <w:rsid w:val="4D02A345"/>
    <w:rsid w:val="4D05CD99"/>
    <w:rsid w:val="4D1990A3"/>
    <w:rsid w:val="4D1E3759"/>
    <w:rsid w:val="4D27CCD0"/>
    <w:rsid w:val="4D2A7A21"/>
    <w:rsid w:val="4D2B2ABC"/>
    <w:rsid w:val="4D2CD4C5"/>
    <w:rsid w:val="4D37A71D"/>
    <w:rsid w:val="4D38E80E"/>
    <w:rsid w:val="4D3918A8"/>
    <w:rsid w:val="4D3B41EA"/>
    <w:rsid w:val="4D44B740"/>
    <w:rsid w:val="4D46DE14"/>
    <w:rsid w:val="4D51DF86"/>
    <w:rsid w:val="4D554794"/>
    <w:rsid w:val="4D59C830"/>
    <w:rsid w:val="4D62CD60"/>
    <w:rsid w:val="4D664D29"/>
    <w:rsid w:val="4D7596FD"/>
    <w:rsid w:val="4D7AA59C"/>
    <w:rsid w:val="4D7FBC36"/>
    <w:rsid w:val="4D8340C7"/>
    <w:rsid w:val="4D852179"/>
    <w:rsid w:val="4D92A5F6"/>
    <w:rsid w:val="4D9E71C5"/>
    <w:rsid w:val="4DA2FCBD"/>
    <w:rsid w:val="4DA6F47F"/>
    <w:rsid w:val="4DA85B75"/>
    <w:rsid w:val="4DBA4461"/>
    <w:rsid w:val="4DC03DF5"/>
    <w:rsid w:val="4DC54374"/>
    <w:rsid w:val="4DCBB9EB"/>
    <w:rsid w:val="4DD14732"/>
    <w:rsid w:val="4DD26EE7"/>
    <w:rsid w:val="4DDE14F5"/>
    <w:rsid w:val="4DFF8960"/>
    <w:rsid w:val="4E12C05C"/>
    <w:rsid w:val="4E243999"/>
    <w:rsid w:val="4E2AF2B1"/>
    <w:rsid w:val="4E2D1D89"/>
    <w:rsid w:val="4E52057F"/>
    <w:rsid w:val="4E56C72C"/>
    <w:rsid w:val="4E57FE5B"/>
    <w:rsid w:val="4E5E798E"/>
    <w:rsid w:val="4E6A254F"/>
    <w:rsid w:val="4E6C5A04"/>
    <w:rsid w:val="4E74090C"/>
    <w:rsid w:val="4E74376C"/>
    <w:rsid w:val="4E85CF09"/>
    <w:rsid w:val="4E89A668"/>
    <w:rsid w:val="4E8B7594"/>
    <w:rsid w:val="4E9FA0E5"/>
    <w:rsid w:val="4EA775E0"/>
    <w:rsid w:val="4EB5B6A5"/>
    <w:rsid w:val="4EDF1F31"/>
    <w:rsid w:val="4EEB1EDE"/>
    <w:rsid w:val="4EEB884E"/>
    <w:rsid w:val="4F0C5590"/>
    <w:rsid w:val="4F23162C"/>
    <w:rsid w:val="4F326597"/>
    <w:rsid w:val="4F35D7B8"/>
    <w:rsid w:val="4F575891"/>
    <w:rsid w:val="4F6C44F2"/>
    <w:rsid w:val="4F701A79"/>
    <w:rsid w:val="4F7B572D"/>
    <w:rsid w:val="4F84040C"/>
    <w:rsid w:val="4FB11D43"/>
    <w:rsid w:val="4FCE88F4"/>
    <w:rsid w:val="4FD0F1F0"/>
    <w:rsid w:val="4FF70041"/>
    <w:rsid w:val="50000921"/>
    <w:rsid w:val="50024F28"/>
    <w:rsid w:val="500B4A0B"/>
    <w:rsid w:val="501092D2"/>
    <w:rsid w:val="501775E4"/>
    <w:rsid w:val="502D7DA6"/>
    <w:rsid w:val="50344443"/>
    <w:rsid w:val="5035F51C"/>
    <w:rsid w:val="50384F0B"/>
    <w:rsid w:val="504C37CD"/>
    <w:rsid w:val="504DEE0F"/>
    <w:rsid w:val="50508591"/>
    <w:rsid w:val="505A2AEC"/>
    <w:rsid w:val="505DE570"/>
    <w:rsid w:val="505EFE31"/>
    <w:rsid w:val="505F6D5C"/>
    <w:rsid w:val="507D275B"/>
    <w:rsid w:val="5083852E"/>
    <w:rsid w:val="5083ED18"/>
    <w:rsid w:val="508C4F25"/>
    <w:rsid w:val="50918791"/>
    <w:rsid w:val="509BDA7B"/>
    <w:rsid w:val="509BE79C"/>
    <w:rsid w:val="509C2E16"/>
    <w:rsid w:val="509CB986"/>
    <w:rsid w:val="50A2F355"/>
    <w:rsid w:val="50AEE655"/>
    <w:rsid w:val="50B0B686"/>
    <w:rsid w:val="50B564DB"/>
    <w:rsid w:val="50BC5C70"/>
    <w:rsid w:val="50C87CA3"/>
    <w:rsid w:val="50CAC4C2"/>
    <w:rsid w:val="50CC9254"/>
    <w:rsid w:val="50DA224D"/>
    <w:rsid w:val="50E7D000"/>
    <w:rsid w:val="50EB376A"/>
    <w:rsid w:val="50EE584B"/>
    <w:rsid w:val="50F24A58"/>
    <w:rsid w:val="50F49180"/>
    <w:rsid w:val="51065992"/>
    <w:rsid w:val="510E7236"/>
    <w:rsid w:val="51139BC4"/>
    <w:rsid w:val="511446E5"/>
    <w:rsid w:val="511715E3"/>
    <w:rsid w:val="511DCE0D"/>
    <w:rsid w:val="5128EE69"/>
    <w:rsid w:val="51291EC8"/>
    <w:rsid w:val="51310202"/>
    <w:rsid w:val="5138B5AF"/>
    <w:rsid w:val="5139C4ED"/>
    <w:rsid w:val="513C9369"/>
    <w:rsid w:val="516E7421"/>
    <w:rsid w:val="5180CD66"/>
    <w:rsid w:val="5191DAF9"/>
    <w:rsid w:val="51AF51DA"/>
    <w:rsid w:val="51B678E3"/>
    <w:rsid w:val="51BDD3C6"/>
    <w:rsid w:val="51BE545F"/>
    <w:rsid w:val="51C855A1"/>
    <w:rsid w:val="51D74E03"/>
    <w:rsid w:val="51D88BC4"/>
    <w:rsid w:val="51DDE977"/>
    <w:rsid w:val="51F1A6A3"/>
    <w:rsid w:val="51F2C788"/>
    <w:rsid w:val="51FEF143"/>
    <w:rsid w:val="5209D381"/>
    <w:rsid w:val="521C3EF7"/>
    <w:rsid w:val="52213426"/>
    <w:rsid w:val="522DB800"/>
    <w:rsid w:val="523E590E"/>
    <w:rsid w:val="5245515C"/>
    <w:rsid w:val="524CDF8B"/>
    <w:rsid w:val="5255AF01"/>
    <w:rsid w:val="525C1EB0"/>
    <w:rsid w:val="527A5EAC"/>
    <w:rsid w:val="5286AC2C"/>
    <w:rsid w:val="528F0171"/>
    <w:rsid w:val="529EB7A0"/>
    <w:rsid w:val="52A0A1CF"/>
    <w:rsid w:val="52A594DF"/>
    <w:rsid w:val="52AF86D4"/>
    <w:rsid w:val="52AF8CDA"/>
    <w:rsid w:val="52B0DCA9"/>
    <w:rsid w:val="52BEC24B"/>
    <w:rsid w:val="52CB806E"/>
    <w:rsid w:val="52D19D40"/>
    <w:rsid w:val="52DF174C"/>
    <w:rsid w:val="52E697AA"/>
    <w:rsid w:val="52EA8BEB"/>
    <w:rsid w:val="52F93C60"/>
    <w:rsid w:val="52F99579"/>
    <w:rsid w:val="52FA023B"/>
    <w:rsid w:val="531CA340"/>
    <w:rsid w:val="531F626F"/>
    <w:rsid w:val="5322CD97"/>
    <w:rsid w:val="533498DA"/>
    <w:rsid w:val="53359926"/>
    <w:rsid w:val="533E928B"/>
    <w:rsid w:val="5340958D"/>
    <w:rsid w:val="535A6922"/>
    <w:rsid w:val="535CDE61"/>
    <w:rsid w:val="537A0C9E"/>
    <w:rsid w:val="537DE023"/>
    <w:rsid w:val="538175E0"/>
    <w:rsid w:val="53904BA9"/>
    <w:rsid w:val="5398655B"/>
    <w:rsid w:val="539ED460"/>
    <w:rsid w:val="53A00939"/>
    <w:rsid w:val="53B81BA9"/>
    <w:rsid w:val="53CB9A00"/>
    <w:rsid w:val="53CE1F4D"/>
    <w:rsid w:val="53D4CA54"/>
    <w:rsid w:val="53DC7B34"/>
    <w:rsid w:val="53DD7F33"/>
    <w:rsid w:val="53E91CDA"/>
    <w:rsid w:val="53EAC0F3"/>
    <w:rsid w:val="53F7BB0E"/>
    <w:rsid w:val="53F907E8"/>
    <w:rsid w:val="53FE4A01"/>
    <w:rsid w:val="53FF8036"/>
    <w:rsid w:val="54024B32"/>
    <w:rsid w:val="54026BAA"/>
    <w:rsid w:val="540EC400"/>
    <w:rsid w:val="54142268"/>
    <w:rsid w:val="54164489"/>
    <w:rsid w:val="541FA5D8"/>
    <w:rsid w:val="542B6FC9"/>
    <w:rsid w:val="542F325D"/>
    <w:rsid w:val="5430B65D"/>
    <w:rsid w:val="543E2C05"/>
    <w:rsid w:val="54481149"/>
    <w:rsid w:val="546B87EC"/>
    <w:rsid w:val="547AEA8A"/>
    <w:rsid w:val="54885D13"/>
    <w:rsid w:val="5488E28D"/>
    <w:rsid w:val="548A3B39"/>
    <w:rsid w:val="54A403FA"/>
    <w:rsid w:val="54A6AFC1"/>
    <w:rsid w:val="54AE7110"/>
    <w:rsid w:val="54B3C182"/>
    <w:rsid w:val="54B4C4BE"/>
    <w:rsid w:val="54B82C41"/>
    <w:rsid w:val="54BABCB6"/>
    <w:rsid w:val="54CD1F7F"/>
    <w:rsid w:val="54CD1FE4"/>
    <w:rsid w:val="54D2126E"/>
    <w:rsid w:val="54D39295"/>
    <w:rsid w:val="54E381F1"/>
    <w:rsid w:val="54E7FAF8"/>
    <w:rsid w:val="54E9E0C9"/>
    <w:rsid w:val="54E9EE9A"/>
    <w:rsid w:val="54F69B15"/>
    <w:rsid w:val="54FA93A5"/>
    <w:rsid w:val="550D7CCC"/>
    <w:rsid w:val="550DD609"/>
    <w:rsid w:val="55164356"/>
    <w:rsid w:val="5516AC0D"/>
    <w:rsid w:val="551D1E57"/>
    <w:rsid w:val="55399291"/>
    <w:rsid w:val="553D19F6"/>
    <w:rsid w:val="553E06F2"/>
    <w:rsid w:val="553EFFE2"/>
    <w:rsid w:val="5554137B"/>
    <w:rsid w:val="555D786C"/>
    <w:rsid w:val="5563FD54"/>
    <w:rsid w:val="5565974C"/>
    <w:rsid w:val="5584FAEE"/>
    <w:rsid w:val="558BAE2D"/>
    <w:rsid w:val="55AD5A40"/>
    <w:rsid w:val="55C35150"/>
    <w:rsid w:val="55C4C61F"/>
    <w:rsid w:val="55CD9EFF"/>
    <w:rsid w:val="55E8325E"/>
    <w:rsid w:val="55EB7AFB"/>
    <w:rsid w:val="560B41B8"/>
    <w:rsid w:val="56107194"/>
    <w:rsid w:val="5618BD70"/>
    <w:rsid w:val="5618F47A"/>
    <w:rsid w:val="562F89F9"/>
    <w:rsid w:val="5636D3AA"/>
    <w:rsid w:val="56530CAC"/>
    <w:rsid w:val="565C15B4"/>
    <w:rsid w:val="56613E2B"/>
    <w:rsid w:val="56673CE0"/>
    <w:rsid w:val="5667D211"/>
    <w:rsid w:val="56738D7F"/>
    <w:rsid w:val="5675CAD9"/>
    <w:rsid w:val="5676C08A"/>
    <w:rsid w:val="5677D52E"/>
    <w:rsid w:val="5685ED0D"/>
    <w:rsid w:val="568F26E7"/>
    <w:rsid w:val="56953E6B"/>
    <w:rsid w:val="569781A3"/>
    <w:rsid w:val="569E16BE"/>
    <w:rsid w:val="56B02556"/>
    <w:rsid w:val="56C3B09B"/>
    <w:rsid w:val="56C497F1"/>
    <w:rsid w:val="56C8C455"/>
    <w:rsid w:val="56CAFD83"/>
    <w:rsid w:val="56CC98DD"/>
    <w:rsid w:val="56D3997C"/>
    <w:rsid w:val="56EB8C61"/>
    <w:rsid w:val="56ED4D43"/>
    <w:rsid w:val="56F2C62F"/>
    <w:rsid w:val="56F34362"/>
    <w:rsid w:val="56F73B08"/>
    <w:rsid w:val="56FCF6D4"/>
    <w:rsid w:val="571B5AA5"/>
    <w:rsid w:val="57283270"/>
    <w:rsid w:val="57283D18"/>
    <w:rsid w:val="57318785"/>
    <w:rsid w:val="57371F8D"/>
    <w:rsid w:val="5739ABF9"/>
    <w:rsid w:val="57444D26"/>
    <w:rsid w:val="574A07B8"/>
    <w:rsid w:val="57554CCC"/>
    <w:rsid w:val="57558B1E"/>
    <w:rsid w:val="576481A7"/>
    <w:rsid w:val="5767A480"/>
    <w:rsid w:val="5769275F"/>
    <w:rsid w:val="576E4FA4"/>
    <w:rsid w:val="576F6F94"/>
    <w:rsid w:val="57719616"/>
    <w:rsid w:val="5785D06B"/>
    <w:rsid w:val="57892729"/>
    <w:rsid w:val="579061EC"/>
    <w:rsid w:val="57A27056"/>
    <w:rsid w:val="57A32A6B"/>
    <w:rsid w:val="57A4F0A5"/>
    <w:rsid w:val="57A9E61F"/>
    <w:rsid w:val="57B375BB"/>
    <w:rsid w:val="57B68C2A"/>
    <w:rsid w:val="57B87400"/>
    <w:rsid w:val="57B8B608"/>
    <w:rsid w:val="57B970FF"/>
    <w:rsid w:val="57C225E9"/>
    <w:rsid w:val="57C87714"/>
    <w:rsid w:val="57CC21DD"/>
    <w:rsid w:val="57CDE89F"/>
    <w:rsid w:val="57D03499"/>
    <w:rsid w:val="57D42C60"/>
    <w:rsid w:val="57E8E19B"/>
    <w:rsid w:val="57EEFF86"/>
    <w:rsid w:val="57F644D7"/>
    <w:rsid w:val="5801C404"/>
    <w:rsid w:val="5803A710"/>
    <w:rsid w:val="58068201"/>
    <w:rsid w:val="58090D5E"/>
    <w:rsid w:val="5809F67E"/>
    <w:rsid w:val="5818880F"/>
    <w:rsid w:val="5822736F"/>
    <w:rsid w:val="582540DB"/>
    <w:rsid w:val="58310722"/>
    <w:rsid w:val="583B4E51"/>
    <w:rsid w:val="5843D006"/>
    <w:rsid w:val="584521BA"/>
    <w:rsid w:val="584FB8E6"/>
    <w:rsid w:val="5854F47C"/>
    <w:rsid w:val="585506A4"/>
    <w:rsid w:val="58666180"/>
    <w:rsid w:val="5869C9C1"/>
    <w:rsid w:val="586EF15A"/>
    <w:rsid w:val="5880B24F"/>
    <w:rsid w:val="5887C5AC"/>
    <w:rsid w:val="588BCF69"/>
    <w:rsid w:val="588DB298"/>
    <w:rsid w:val="588E18F3"/>
    <w:rsid w:val="589141DB"/>
    <w:rsid w:val="589214CE"/>
    <w:rsid w:val="5897D27E"/>
    <w:rsid w:val="58A4C514"/>
    <w:rsid w:val="58ABD10A"/>
    <w:rsid w:val="58B0B6F5"/>
    <w:rsid w:val="58B9131B"/>
    <w:rsid w:val="58BBDAA4"/>
    <w:rsid w:val="58C3DCC0"/>
    <w:rsid w:val="58CCD80E"/>
    <w:rsid w:val="58DDF730"/>
    <w:rsid w:val="58F00F11"/>
    <w:rsid w:val="58F8F551"/>
    <w:rsid w:val="58FBA1B1"/>
    <w:rsid w:val="58FDE195"/>
    <w:rsid w:val="590AE153"/>
    <w:rsid w:val="590F8D6D"/>
    <w:rsid w:val="5911D010"/>
    <w:rsid w:val="59376586"/>
    <w:rsid w:val="594129F3"/>
    <w:rsid w:val="59590522"/>
    <w:rsid w:val="59636314"/>
    <w:rsid w:val="5969A1D0"/>
    <w:rsid w:val="5979E519"/>
    <w:rsid w:val="597EAB5B"/>
    <w:rsid w:val="597FFFE9"/>
    <w:rsid w:val="5980061B"/>
    <w:rsid w:val="5980434A"/>
    <w:rsid w:val="59805560"/>
    <w:rsid w:val="598F8550"/>
    <w:rsid w:val="599114BC"/>
    <w:rsid w:val="59917D44"/>
    <w:rsid w:val="59A64C6B"/>
    <w:rsid w:val="59AE7F8F"/>
    <w:rsid w:val="59BEF98A"/>
    <w:rsid w:val="59C5AA94"/>
    <w:rsid w:val="59CDBF47"/>
    <w:rsid w:val="59E1B171"/>
    <w:rsid w:val="59E865E6"/>
    <w:rsid w:val="59E8DB80"/>
    <w:rsid w:val="59EC266C"/>
    <w:rsid w:val="59ED0C8D"/>
    <w:rsid w:val="59ED8434"/>
    <w:rsid w:val="59F6DFF2"/>
    <w:rsid w:val="59FEBF4F"/>
    <w:rsid w:val="5A0AEDDF"/>
    <w:rsid w:val="5A0BA56C"/>
    <w:rsid w:val="5A1439F6"/>
    <w:rsid w:val="5A1A7AD6"/>
    <w:rsid w:val="5A2F9EE4"/>
    <w:rsid w:val="5A33ABB1"/>
    <w:rsid w:val="5A35D7A5"/>
    <w:rsid w:val="5A44FD70"/>
    <w:rsid w:val="5A49F3A4"/>
    <w:rsid w:val="5A5B71CE"/>
    <w:rsid w:val="5A613D00"/>
    <w:rsid w:val="5A663BA6"/>
    <w:rsid w:val="5A6713B2"/>
    <w:rsid w:val="5A693F73"/>
    <w:rsid w:val="5A69F85D"/>
    <w:rsid w:val="5A6E32E2"/>
    <w:rsid w:val="5A7866FE"/>
    <w:rsid w:val="5A7ACB20"/>
    <w:rsid w:val="5A880D87"/>
    <w:rsid w:val="5A8A40DA"/>
    <w:rsid w:val="5A8B074E"/>
    <w:rsid w:val="5A903B12"/>
    <w:rsid w:val="5A909B86"/>
    <w:rsid w:val="5A94ED63"/>
    <w:rsid w:val="5A95C3F2"/>
    <w:rsid w:val="5A9947FC"/>
    <w:rsid w:val="5AAD2664"/>
    <w:rsid w:val="5AAFFC5B"/>
    <w:rsid w:val="5AB684C1"/>
    <w:rsid w:val="5ABE9F24"/>
    <w:rsid w:val="5AC61223"/>
    <w:rsid w:val="5AC6BDF7"/>
    <w:rsid w:val="5ACB993D"/>
    <w:rsid w:val="5AE0B040"/>
    <w:rsid w:val="5AE43C13"/>
    <w:rsid w:val="5AE9AE4E"/>
    <w:rsid w:val="5AEB6483"/>
    <w:rsid w:val="5AF126E4"/>
    <w:rsid w:val="5AF39BF4"/>
    <w:rsid w:val="5AF57688"/>
    <w:rsid w:val="5AFCCD4A"/>
    <w:rsid w:val="5B015F87"/>
    <w:rsid w:val="5B0669FF"/>
    <w:rsid w:val="5B06EB9C"/>
    <w:rsid w:val="5B13C61D"/>
    <w:rsid w:val="5B150041"/>
    <w:rsid w:val="5B1D2E50"/>
    <w:rsid w:val="5B299C62"/>
    <w:rsid w:val="5B2DFD98"/>
    <w:rsid w:val="5B303521"/>
    <w:rsid w:val="5B5C6B0D"/>
    <w:rsid w:val="5B5FC315"/>
    <w:rsid w:val="5B620786"/>
    <w:rsid w:val="5B6D99B3"/>
    <w:rsid w:val="5B712852"/>
    <w:rsid w:val="5B719DC4"/>
    <w:rsid w:val="5B727764"/>
    <w:rsid w:val="5B757AE4"/>
    <w:rsid w:val="5B7B6219"/>
    <w:rsid w:val="5B7DA6E2"/>
    <w:rsid w:val="5B8270B4"/>
    <w:rsid w:val="5B83FA00"/>
    <w:rsid w:val="5B8AC621"/>
    <w:rsid w:val="5B913560"/>
    <w:rsid w:val="5B9A7CB4"/>
    <w:rsid w:val="5B9D8F89"/>
    <w:rsid w:val="5BA0AE2C"/>
    <w:rsid w:val="5BA63C7B"/>
    <w:rsid w:val="5BB0EE91"/>
    <w:rsid w:val="5BC6B56E"/>
    <w:rsid w:val="5BE9663F"/>
    <w:rsid w:val="5C1BC602"/>
    <w:rsid w:val="5C24EEAC"/>
    <w:rsid w:val="5C2A3263"/>
    <w:rsid w:val="5C322B89"/>
    <w:rsid w:val="5C3E3288"/>
    <w:rsid w:val="5C3E451E"/>
    <w:rsid w:val="5C53C1AC"/>
    <w:rsid w:val="5C59FF23"/>
    <w:rsid w:val="5C711A4D"/>
    <w:rsid w:val="5C99A632"/>
    <w:rsid w:val="5C9B2235"/>
    <w:rsid w:val="5C9B3118"/>
    <w:rsid w:val="5CA108E8"/>
    <w:rsid w:val="5CA3A5F5"/>
    <w:rsid w:val="5CB550EF"/>
    <w:rsid w:val="5CBC4243"/>
    <w:rsid w:val="5CC15994"/>
    <w:rsid w:val="5CC3BA0C"/>
    <w:rsid w:val="5CC68AD0"/>
    <w:rsid w:val="5CCB1E6C"/>
    <w:rsid w:val="5CD13E3C"/>
    <w:rsid w:val="5CD8782A"/>
    <w:rsid w:val="5CE65232"/>
    <w:rsid w:val="5CF686B3"/>
    <w:rsid w:val="5CF8F2B7"/>
    <w:rsid w:val="5D0209D0"/>
    <w:rsid w:val="5D0AB63D"/>
    <w:rsid w:val="5D15D807"/>
    <w:rsid w:val="5D1FC098"/>
    <w:rsid w:val="5D202A35"/>
    <w:rsid w:val="5D2E7FF1"/>
    <w:rsid w:val="5D370085"/>
    <w:rsid w:val="5D3AD65C"/>
    <w:rsid w:val="5D4C041F"/>
    <w:rsid w:val="5D4C840B"/>
    <w:rsid w:val="5D5028A5"/>
    <w:rsid w:val="5D647E6D"/>
    <w:rsid w:val="5D68DC31"/>
    <w:rsid w:val="5D6B6909"/>
    <w:rsid w:val="5D7E1213"/>
    <w:rsid w:val="5D892C86"/>
    <w:rsid w:val="5D8C9308"/>
    <w:rsid w:val="5D8F1178"/>
    <w:rsid w:val="5D90FC62"/>
    <w:rsid w:val="5D940276"/>
    <w:rsid w:val="5D984935"/>
    <w:rsid w:val="5D9B5370"/>
    <w:rsid w:val="5DB5CC95"/>
    <w:rsid w:val="5DC1C82E"/>
    <w:rsid w:val="5DC4885B"/>
    <w:rsid w:val="5DC84D1F"/>
    <w:rsid w:val="5DD62038"/>
    <w:rsid w:val="5DE304E6"/>
    <w:rsid w:val="5DE6C837"/>
    <w:rsid w:val="5DE7BA71"/>
    <w:rsid w:val="5DF85C19"/>
    <w:rsid w:val="5DF85D61"/>
    <w:rsid w:val="5DFB0425"/>
    <w:rsid w:val="5DFC4CAA"/>
    <w:rsid w:val="5E0303F6"/>
    <w:rsid w:val="5E0F7B67"/>
    <w:rsid w:val="5E1012A8"/>
    <w:rsid w:val="5E170FE8"/>
    <w:rsid w:val="5E241A5E"/>
    <w:rsid w:val="5E24DC70"/>
    <w:rsid w:val="5E27B85E"/>
    <w:rsid w:val="5E546DB1"/>
    <w:rsid w:val="5E6C6F51"/>
    <w:rsid w:val="5E8B1AE9"/>
    <w:rsid w:val="5E90F9AE"/>
    <w:rsid w:val="5E91FC0F"/>
    <w:rsid w:val="5EAF9F9C"/>
    <w:rsid w:val="5EB0B8D2"/>
    <w:rsid w:val="5EC07CAC"/>
    <w:rsid w:val="5ECA88C0"/>
    <w:rsid w:val="5ECCBD7E"/>
    <w:rsid w:val="5ED439D5"/>
    <w:rsid w:val="5ED75487"/>
    <w:rsid w:val="5ED7BDF4"/>
    <w:rsid w:val="5EF3BB8D"/>
    <w:rsid w:val="5EF9385C"/>
    <w:rsid w:val="5EFA9511"/>
    <w:rsid w:val="5F0CF8B0"/>
    <w:rsid w:val="5F1E454B"/>
    <w:rsid w:val="5F206099"/>
    <w:rsid w:val="5F379D29"/>
    <w:rsid w:val="5F3D41E6"/>
    <w:rsid w:val="5F3F3141"/>
    <w:rsid w:val="5F405936"/>
    <w:rsid w:val="5F4A0643"/>
    <w:rsid w:val="5F4CE7BD"/>
    <w:rsid w:val="5F57A045"/>
    <w:rsid w:val="5F5C3576"/>
    <w:rsid w:val="5F6A1EFB"/>
    <w:rsid w:val="5F6B16DA"/>
    <w:rsid w:val="5FA05DBB"/>
    <w:rsid w:val="5FA4114E"/>
    <w:rsid w:val="5FA63B1E"/>
    <w:rsid w:val="5FA6C1BC"/>
    <w:rsid w:val="5FAA740B"/>
    <w:rsid w:val="5FAC99AB"/>
    <w:rsid w:val="5FB00576"/>
    <w:rsid w:val="5FB5B6D5"/>
    <w:rsid w:val="5FC28E70"/>
    <w:rsid w:val="5FDAC08D"/>
    <w:rsid w:val="5FE4B6CB"/>
    <w:rsid w:val="5FE7E0D3"/>
    <w:rsid w:val="6006E4A0"/>
    <w:rsid w:val="6020F7B4"/>
    <w:rsid w:val="603A047B"/>
    <w:rsid w:val="603BF406"/>
    <w:rsid w:val="604468A5"/>
    <w:rsid w:val="6055B96C"/>
    <w:rsid w:val="605B2A6D"/>
    <w:rsid w:val="606DA83E"/>
    <w:rsid w:val="6071583B"/>
    <w:rsid w:val="607783E1"/>
    <w:rsid w:val="607C614C"/>
    <w:rsid w:val="609DA674"/>
    <w:rsid w:val="60A05803"/>
    <w:rsid w:val="60AE29C1"/>
    <w:rsid w:val="60C4ACC7"/>
    <w:rsid w:val="60D34BEB"/>
    <w:rsid w:val="60D52525"/>
    <w:rsid w:val="60DC998F"/>
    <w:rsid w:val="60E70222"/>
    <w:rsid w:val="60EBCC23"/>
    <w:rsid w:val="60F0830F"/>
    <w:rsid w:val="60F12C14"/>
    <w:rsid w:val="6103F833"/>
    <w:rsid w:val="610BC71D"/>
    <w:rsid w:val="6110C7E3"/>
    <w:rsid w:val="61186C05"/>
    <w:rsid w:val="612B985E"/>
    <w:rsid w:val="613FE1AF"/>
    <w:rsid w:val="61428F50"/>
    <w:rsid w:val="61445905"/>
    <w:rsid w:val="614866B3"/>
    <w:rsid w:val="61556052"/>
    <w:rsid w:val="61588A61"/>
    <w:rsid w:val="61602A75"/>
    <w:rsid w:val="616C1363"/>
    <w:rsid w:val="6180460B"/>
    <w:rsid w:val="61B5DCB2"/>
    <w:rsid w:val="61C62F86"/>
    <w:rsid w:val="61DA273F"/>
    <w:rsid w:val="61E15C98"/>
    <w:rsid w:val="61E2E1BB"/>
    <w:rsid w:val="61E638C1"/>
    <w:rsid w:val="61ED1A87"/>
    <w:rsid w:val="61F1AD34"/>
    <w:rsid w:val="622749D5"/>
    <w:rsid w:val="6229C7ED"/>
    <w:rsid w:val="6232644E"/>
    <w:rsid w:val="623DA2AC"/>
    <w:rsid w:val="624D25D0"/>
    <w:rsid w:val="6255A430"/>
    <w:rsid w:val="6258B451"/>
    <w:rsid w:val="625956FD"/>
    <w:rsid w:val="625A75C5"/>
    <w:rsid w:val="627C5BB0"/>
    <w:rsid w:val="62835460"/>
    <w:rsid w:val="6286AF3A"/>
    <w:rsid w:val="628C60CA"/>
    <w:rsid w:val="628FFB35"/>
    <w:rsid w:val="62989EA0"/>
    <w:rsid w:val="629F1893"/>
    <w:rsid w:val="62A8FC0A"/>
    <w:rsid w:val="62AA0EF2"/>
    <w:rsid w:val="62B72FA5"/>
    <w:rsid w:val="62BE021B"/>
    <w:rsid w:val="62BF7AD0"/>
    <w:rsid w:val="62CC65EA"/>
    <w:rsid w:val="62CF5E42"/>
    <w:rsid w:val="62D20E41"/>
    <w:rsid w:val="62D33050"/>
    <w:rsid w:val="62E3596F"/>
    <w:rsid w:val="630093EA"/>
    <w:rsid w:val="63040A0B"/>
    <w:rsid w:val="63045B5C"/>
    <w:rsid w:val="63047F00"/>
    <w:rsid w:val="6307CE9E"/>
    <w:rsid w:val="6317D6CC"/>
    <w:rsid w:val="632E09D8"/>
    <w:rsid w:val="63379AA6"/>
    <w:rsid w:val="6343F74D"/>
    <w:rsid w:val="63447288"/>
    <w:rsid w:val="6364E254"/>
    <w:rsid w:val="636C0A54"/>
    <w:rsid w:val="636C2F0D"/>
    <w:rsid w:val="6384D689"/>
    <w:rsid w:val="63872B27"/>
    <w:rsid w:val="638F182B"/>
    <w:rsid w:val="639C2A4D"/>
    <w:rsid w:val="639E4220"/>
    <w:rsid w:val="63B2CFB1"/>
    <w:rsid w:val="63D52D9D"/>
    <w:rsid w:val="63D5A44C"/>
    <w:rsid w:val="63E47F7D"/>
    <w:rsid w:val="63E4F435"/>
    <w:rsid w:val="63ECEB93"/>
    <w:rsid w:val="63ECEF89"/>
    <w:rsid w:val="64032BD7"/>
    <w:rsid w:val="640D1E8F"/>
    <w:rsid w:val="640D8669"/>
    <w:rsid w:val="641BC8EA"/>
    <w:rsid w:val="641F3A06"/>
    <w:rsid w:val="64232F82"/>
    <w:rsid w:val="64269F9C"/>
    <w:rsid w:val="643116B3"/>
    <w:rsid w:val="643C088C"/>
    <w:rsid w:val="6443FDFB"/>
    <w:rsid w:val="644D6838"/>
    <w:rsid w:val="6457D142"/>
    <w:rsid w:val="645AFB2A"/>
    <w:rsid w:val="6461DCE0"/>
    <w:rsid w:val="6481E6D9"/>
    <w:rsid w:val="648A1B8C"/>
    <w:rsid w:val="64A1C2CB"/>
    <w:rsid w:val="64A260C8"/>
    <w:rsid w:val="64AC3AF2"/>
    <w:rsid w:val="64ACB6BB"/>
    <w:rsid w:val="64B571E9"/>
    <w:rsid w:val="64B62095"/>
    <w:rsid w:val="64BD14BE"/>
    <w:rsid w:val="64C659B1"/>
    <w:rsid w:val="64CC5441"/>
    <w:rsid w:val="64EE69C7"/>
    <w:rsid w:val="64F120AE"/>
    <w:rsid w:val="64FD320D"/>
    <w:rsid w:val="65005217"/>
    <w:rsid w:val="65035572"/>
    <w:rsid w:val="650AB6F8"/>
    <w:rsid w:val="650CC05E"/>
    <w:rsid w:val="650F3587"/>
    <w:rsid w:val="65138195"/>
    <w:rsid w:val="65144B98"/>
    <w:rsid w:val="65192172"/>
    <w:rsid w:val="6530323E"/>
    <w:rsid w:val="6530A362"/>
    <w:rsid w:val="654DEB6F"/>
    <w:rsid w:val="65635AEC"/>
    <w:rsid w:val="6563B6EB"/>
    <w:rsid w:val="65689C79"/>
    <w:rsid w:val="656B3BC8"/>
    <w:rsid w:val="65711D7F"/>
    <w:rsid w:val="657A87FD"/>
    <w:rsid w:val="657CF90D"/>
    <w:rsid w:val="657D5A89"/>
    <w:rsid w:val="6586CB15"/>
    <w:rsid w:val="65997D8A"/>
    <w:rsid w:val="65A2FB36"/>
    <w:rsid w:val="65A5B5BF"/>
    <w:rsid w:val="65AB50C5"/>
    <w:rsid w:val="65AC552F"/>
    <w:rsid w:val="65BD419A"/>
    <w:rsid w:val="65CD9253"/>
    <w:rsid w:val="65E0822F"/>
    <w:rsid w:val="65E326F1"/>
    <w:rsid w:val="65F1B18F"/>
    <w:rsid w:val="65F3BA97"/>
    <w:rsid w:val="65FD2F0F"/>
    <w:rsid w:val="65FE22C4"/>
    <w:rsid w:val="66076A6D"/>
    <w:rsid w:val="660E11E4"/>
    <w:rsid w:val="660E2235"/>
    <w:rsid w:val="66108539"/>
    <w:rsid w:val="661DC3FA"/>
    <w:rsid w:val="661E5F4A"/>
    <w:rsid w:val="662C4348"/>
    <w:rsid w:val="66331DF8"/>
    <w:rsid w:val="663A1CEE"/>
    <w:rsid w:val="663D1E03"/>
    <w:rsid w:val="664C1746"/>
    <w:rsid w:val="66739EEA"/>
    <w:rsid w:val="6679A1D1"/>
    <w:rsid w:val="667CE6ED"/>
    <w:rsid w:val="667EEA93"/>
    <w:rsid w:val="668FCEFE"/>
    <w:rsid w:val="66998683"/>
    <w:rsid w:val="669EF85C"/>
    <w:rsid w:val="66B27426"/>
    <w:rsid w:val="66B6007D"/>
    <w:rsid w:val="66BDF508"/>
    <w:rsid w:val="66BEC1AC"/>
    <w:rsid w:val="66C46F35"/>
    <w:rsid w:val="66CB5C64"/>
    <w:rsid w:val="66DB06E4"/>
    <w:rsid w:val="66E3ABCD"/>
    <w:rsid w:val="66EC3376"/>
    <w:rsid w:val="66F3AFCE"/>
    <w:rsid w:val="6700F38F"/>
    <w:rsid w:val="67045B43"/>
    <w:rsid w:val="6719E21E"/>
    <w:rsid w:val="671A1D87"/>
    <w:rsid w:val="67276F9C"/>
    <w:rsid w:val="672E97F6"/>
    <w:rsid w:val="6739DC9C"/>
    <w:rsid w:val="67420DAE"/>
    <w:rsid w:val="67478873"/>
    <w:rsid w:val="6757ED09"/>
    <w:rsid w:val="675DA266"/>
    <w:rsid w:val="676612F5"/>
    <w:rsid w:val="676F658B"/>
    <w:rsid w:val="676FF260"/>
    <w:rsid w:val="67722ECE"/>
    <w:rsid w:val="677DF0CE"/>
    <w:rsid w:val="6787D29E"/>
    <w:rsid w:val="6799CDDB"/>
    <w:rsid w:val="679BAA88"/>
    <w:rsid w:val="67A04E82"/>
    <w:rsid w:val="67A38080"/>
    <w:rsid w:val="67A8135E"/>
    <w:rsid w:val="67A856D7"/>
    <w:rsid w:val="67ADE794"/>
    <w:rsid w:val="67C61268"/>
    <w:rsid w:val="67C86F78"/>
    <w:rsid w:val="67CF0744"/>
    <w:rsid w:val="67D48C6A"/>
    <w:rsid w:val="67DC1E1D"/>
    <w:rsid w:val="67ED8C9E"/>
    <w:rsid w:val="681AD927"/>
    <w:rsid w:val="681AEFB0"/>
    <w:rsid w:val="68266008"/>
    <w:rsid w:val="6829C5D1"/>
    <w:rsid w:val="682C7779"/>
    <w:rsid w:val="682F53BB"/>
    <w:rsid w:val="6831ECA5"/>
    <w:rsid w:val="68331424"/>
    <w:rsid w:val="68498594"/>
    <w:rsid w:val="684E15C5"/>
    <w:rsid w:val="684F5D33"/>
    <w:rsid w:val="68503EE1"/>
    <w:rsid w:val="6850D046"/>
    <w:rsid w:val="685F5B50"/>
    <w:rsid w:val="6864D4AF"/>
    <w:rsid w:val="68677C34"/>
    <w:rsid w:val="686AF669"/>
    <w:rsid w:val="686EC61D"/>
    <w:rsid w:val="6871F293"/>
    <w:rsid w:val="6873C918"/>
    <w:rsid w:val="688C2072"/>
    <w:rsid w:val="689D43EB"/>
    <w:rsid w:val="68A1FCAD"/>
    <w:rsid w:val="68C15684"/>
    <w:rsid w:val="68C744C5"/>
    <w:rsid w:val="68C967C9"/>
    <w:rsid w:val="68CB17F2"/>
    <w:rsid w:val="68D25379"/>
    <w:rsid w:val="68D9D5D6"/>
    <w:rsid w:val="68DE98D1"/>
    <w:rsid w:val="68E5C87A"/>
    <w:rsid w:val="68F5F0BE"/>
    <w:rsid w:val="68F7EE14"/>
    <w:rsid w:val="69173B94"/>
    <w:rsid w:val="6924DFAA"/>
    <w:rsid w:val="6929A5DF"/>
    <w:rsid w:val="69669B7D"/>
    <w:rsid w:val="696F297E"/>
    <w:rsid w:val="6979E5DF"/>
    <w:rsid w:val="69871035"/>
    <w:rsid w:val="6989E238"/>
    <w:rsid w:val="698B81F8"/>
    <w:rsid w:val="698B8D07"/>
    <w:rsid w:val="698D0547"/>
    <w:rsid w:val="699EEDD1"/>
    <w:rsid w:val="69C01EE2"/>
    <w:rsid w:val="69C3A03B"/>
    <w:rsid w:val="69C882D0"/>
    <w:rsid w:val="69F992B8"/>
    <w:rsid w:val="69F9B385"/>
    <w:rsid w:val="69FBEAB5"/>
    <w:rsid w:val="6A0AA3AB"/>
    <w:rsid w:val="6A1631C0"/>
    <w:rsid w:val="6A2072A8"/>
    <w:rsid w:val="6A3C15A1"/>
    <w:rsid w:val="6A41CB02"/>
    <w:rsid w:val="6A44E6D6"/>
    <w:rsid w:val="6A453B96"/>
    <w:rsid w:val="6A458713"/>
    <w:rsid w:val="6A530E20"/>
    <w:rsid w:val="6A59EC9C"/>
    <w:rsid w:val="6A6A4B9A"/>
    <w:rsid w:val="6A6EF919"/>
    <w:rsid w:val="6A7D21C8"/>
    <w:rsid w:val="6A834CB4"/>
    <w:rsid w:val="6A9FAA35"/>
    <w:rsid w:val="6AA06E1B"/>
    <w:rsid w:val="6AA3CF68"/>
    <w:rsid w:val="6AA94F82"/>
    <w:rsid w:val="6AB24DA7"/>
    <w:rsid w:val="6AB5CBD0"/>
    <w:rsid w:val="6AD42E08"/>
    <w:rsid w:val="6AE59022"/>
    <w:rsid w:val="6AF13ED3"/>
    <w:rsid w:val="6AF6FB39"/>
    <w:rsid w:val="6AFFCCCE"/>
    <w:rsid w:val="6B13011D"/>
    <w:rsid w:val="6B186A9A"/>
    <w:rsid w:val="6B41D3D4"/>
    <w:rsid w:val="6B53AC01"/>
    <w:rsid w:val="6B58CDDB"/>
    <w:rsid w:val="6B5CC5FD"/>
    <w:rsid w:val="6B5DBF18"/>
    <w:rsid w:val="6B61B960"/>
    <w:rsid w:val="6B66AD85"/>
    <w:rsid w:val="6B71FE15"/>
    <w:rsid w:val="6B79F8B5"/>
    <w:rsid w:val="6B892DBE"/>
    <w:rsid w:val="6B9A9719"/>
    <w:rsid w:val="6BB483FF"/>
    <w:rsid w:val="6BB81B49"/>
    <w:rsid w:val="6BD6CAC5"/>
    <w:rsid w:val="6BDA5339"/>
    <w:rsid w:val="6BDABE05"/>
    <w:rsid w:val="6BDBE80A"/>
    <w:rsid w:val="6BEDAFE0"/>
    <w:rsid w:val="6BF4BC38"/>
    <w:rsid w:val="6BFFEF0D"/>
    <w:rsid w:val="6C0610EA"/>
    <w:rsid w:val="6C0A105A"/>
    <w:rsid w:val="6C0C30C4"/>
    <w:rsid w:val="6C0CAE4D"/>
    <w:rsid w:val="6C0CB63D"/>
    <w:rsid w:val="6C170083"/>
    <w:rsid w:val="6C1D0528"/>
    <w:rsid w:val="6C223F28"/>
    <w:rsid w:val="6C2C56F7"/>
    <w:rsid w:val="6C41F0DD"/>
    <w:rsid w:val="6C4CDD2E"/>
    <w:rsid w:val="6C52C9EA"/>
    <w:rsid w:val="6C56F429"/>
    <w:rsid w:val="6C590F48"/>
    <w:rsid w:val="6C5D1448"/>
    <w:rsid w:val="6C657E83"/>
    <w:rsid w:val="6C6ACD94"/>
    <w:rsid w:val="6C6BB84E"/>
    <w:rsid w:val="6C7B8481"/>
    <w:rsid w:val="6C7E9B84"/>
    <w:rsid w:val="6C8193BA"/>
    <w:rsid w:val="6C8D18CA"/>
    <w:rsid w:val="6C8D9BC9"/>
    <w:rsid w:val="6C9048F2"/>
    <w:rsid w:val="6C983F6B"/>
    <w:rsid w:val="6C9AB81F"/>
    <w:rsid w:val="6CC13ADA"/>
    <w:rsid w:val="6CD1F89F"/>
    <w:rsid w:val="6CE9B93B"/>
    <w:rsid w:val="6CEB4FB0"/>
    <w:rsid w:val="6CF5168D"/>
    <w:rsid w:val="6D121D79"/>
    <w:rsid w:val="6D133835"/>
    <w:rsid w:val="6D2B7F75"/>
    <w:rsid w:val="6D2C42D6"/>
    <w:rsid w:val="6D33CCF9"/>
    <w:rsid w:val="6D3B1844"/>
    <w:rsid w:val="6D3D2F41"/>
    <w:rsid w:val="6D3ED3C8"/>
    <w:rsid w:val="6D3F51B3"/>
    <w:rsid w:val="6D42E034"/>
    <w:rsid w:val="6D457582"/>
    <w:rsid w:val="6D471EF2"/>
    <w:rsid w:val="6D5E1297"/>
    <w:rsid w:val="6D605EEC"/>
    <w:rsid w:val="6D62BB07"/>
    <w:rsid w:val="6D62F1D6"/>
    <w:rsid w:val="6D77E9D5"/>
    <w:rsid w:val="6D81BEA6"/>
    <w:rsid w:val="6D917C6E"/>
    <w:rsid w:val="6D92C540"/>
    <w:rsid w:val="6D949978"/>
    <w:rsid w:val="6D9BAE70"/>
    <w:rsid w:val="6D9E08CF"/>
    <w:rsid w:val="6DAF021B"/>
    <w:rsid w:val="6DB4F484"/>
    <w:rsid w:val="6DBC3E86"/>
    <w:rsid w:val="6DD8D5F2"/>
    <w:rsid w:val="6DEB4633"/>
    <w:rsid w:val="6DECCEB0"/>
    <w:rsid w:val="6E0344D2"/>
    <w:rsid w:val="6E09FEDB"/>
    <w:rsid w:val="6E0BC141"/>
    <w:rsid w:val="6E0EF391"/>
    <w:rsid w:val="6E110F81"/>
    <w:rsid w:val="6E1754E2"/>
    <w:rsid w:val="6E1E1673"/>
    <w:rsid w:val="6E21584F"/>
    <w:rsid w:val="6E2AEE3E"/>
    <w:rsid w:val="6E2B6863"/>
    <w:rsid w:val="6E300AAF"/>
    <w:rsid w:val="6E307D3F"/>
    <w:rsid w:val="6E3B5B02"/>
    <w:rsid w:val="6E3C17CA"/>
    <w:rsid w:val="6E3C4125"/>
    <w:rsid w:val="6E40D9AD"/>
    <w:rsid w:val="6E42E659"/>
    <w:rsid w:val="6E52C9E2"/>
    <w:rsid w:val="6E641C57"/>
    <w:rsid w:val="6E647C29"/>
    <w:rsid w:val="6E659445"/>
    <w:rsid w:val="6E90DD9F"/>
    <w:rsid w:val="6E95B873"/>
    <w:rsid w:val="6EA8B2E5"/>
    <w:rsid w:val="6EB1A8AA"/>
    <w:rsid w:val="6EB525C6"/>
    <w:rsid w:val="6EBB871C"/>
    <w:rsid w:val="6ED2897C"/>
    <w:rsid w:val="6ED5B349"/>
    <w:rsid w:val="6EEB33B0"/>
    <w:rsid w:val="6EEB76A3"/>
    <w:rsid w:val="6EF077F8"/>
    <w:rsid w:val="6EF464C6"/>
    <w:rsid w:val="6EF55819"/>
    <w:rsid w:val="6EF92E59"/>
    <w:rsid w:val="6F0F8063"/>
    <w:rsid w:val="6F122CA5"/>
    <w:rsid w:val="6F132033"/>
    <w:rsid w:val="6F1588CD"/>
    <w:rsid w:val="6F19DA9C"/>
    <w:rsid w:val="6F2DA224"/>
    <w:rsid w:val="6F358B47"/>
    <w:rsid w:val="6F36AA7C"/>
    <w:rsid w:val="6F615260"/>
    <w:rsid w:val="6F668C1E"/>
    <w:rsid w:val="6F67A05C"/>
    <w:rsid w:val="6F6C5C53"/>
    <w:rsid w:val="6F6EF6F3"/>
    <w:rsid w:val="6F6F4E13"/>
    <w:rsid w:val="6F7F6437"/>
    <w:rsid w:val="6FA2FFFE"/>
    <w:rsid w:val="6FA336AD"/>
    <w:rsid w:val="6FA5E018"/>
    <w:rsid w:val="6FA5E25F"/>
    <w:rsid w:val="6FAFBB3A"/>
    <w:rsid w:val="6FB0DD5C"/>
    <w:rsid w:val="6FB0DD5C"/>
    <w:rsid w:val="6FB2C815"/>
    <w:rsid w:val="6FB79CD2"/>
    <w:rsid w:val="6FB87014"/>
    <w:rsid w:val="6FBE0A0B"/>
    <w:rsid w:val="6FC19FE9"/>
    <w:rsid w:val="6FC84E5D"/>
    <w:rsid w:val="6FD99158"/>
    <w:rsid w:val="6FDB825C"/>
    <w:rsid w:val="6FE06774"/>
    <w:rsid w:val="6FEF53F3"/>
    <w:rsid w:val="7008012A"/>
    <w:rsid w:val="700827F3"/>
    <w:rsid w:val="70085514"/>
    <w:rsid w:val="7018EBC0"/>
    <w:rsid w:val="701E6D48"/>
    <w:rsid w:val="701F2F6E"/>
    <w:rsid w:val="7022C422"/>
    <w:rsid w:val="7026D2C8"/>
    <w:rsid w:val="704DE23F"/>
    <w:rsid w:val="704E1728"/>
    <w:rsid w:val="7054A08D"/>
    <w:rsid w:val="7063B85A"/>
    <w:rsid w:val="706C8EBD"/>
    <w:rsid w:val="70856564"/>
    <w:rsid w:val="708701B6"/>
    <w:rsid w:val="708F1E05"/>
    <w:rsid w:val="7098DAB7"/>
    <w:rsid w:val="709C9665"/>
    <w:rsid w:val="70AD9FFE"/>
    <w:rsid w:val="70B029D1"/>
    <w:rsid w:val="70B1F492"/>
    <w:rsid w:val="70B2CCCD"/>
    <w:rsid w:val="70BA17BB"/>
    <w:rsid w:val="70CDB7ED"/>
    <w:rsid w:val="70E6FBBA"/>
    <w:rsid w:val="70F28887"/>
    <w:rsid w:val="710820FE"/>
    <w:rsid w:val="711BEEC2"/>
    <w:rsid w:val="71253ACE"/>
    <w:rsid w:val="7126F73B"/>
    <w:rsid w:val="7133AC8A"/>
    <w:rsid w:val="714849EA"/>
    <w:rsid w:val="714F0E33"/>
    <w:rsid w:val="714F3DEA"/>
    <w:rsid w:val="714F3DEA"/>
    <w:rsid w:val="7159F024"/>
    <w:rsid w:val="715AD7CE"/>
    <w:rsid w:val="716BEF96"/>
    <w:rsid w:val="717BB380"/>
    <w:rsid w:val="719F0500"/>
    <w:rsid w:val="71ADB992"/>
    <w:rsid w:val="71B33550"/>
    <w:rsid w:val="71B5A622"/>
    <w:rsid w:val="71BF932C"/>
    <w:rsid w:val="71C06921"/>
    <w:rsid w:val="71CA76D6"/>
    <w:rsid w:val="71CAEE26"/>
    <w:rsid w:val="71CFC466"/>
    <w:rsid w:val="71E5116F"/>
    <w:rsid w:val="71E8661E"/>
    <w:rsid w:val="71F6FBFB"/>
    <w:rsid w:val="720232D3"/>
    <w:rsid w:val="7205A397"/>
    <w:rsid w:val="72085F1E"/>
    <w:rsid w:val="7211972E"/>
    <w:rsid w:val="7211D7D0"/>
    <w:rsid w:val="721CFE8C"/>
    <w:rsid w:val="7230BF08"/>
    <w:rsid w:val="7238C923"/>
    <w:rsid w:val="7243D3D9"/>
    <w:rsid w:val="724D317A"/>
    <w:rsid w:val="724DD2CD"/>
    <w:rsid w:val="725DC557"/>
    <w:rsid w:val="72618EB5"/>
    <w:rsid w:val="72636C9C"/>
    <w:rsid w:val="7263E744"/>
    <w:rsid w:val="726BF833"/>
    <w:rsid w:val="727B30BF"/>
    <w:rsid w:val="728160F9"/>
    <w:rsid w:val="7288D41F"/>
    <w:rsid w:val="729CD304"/>
    <w:rsid w:val="72A18A3D"/>
    <w:rsid w:val="72A38046"/>
    <w:rsid w:val="72AA2D8E"/>
    <w:rsid w:val="72B60584"/>
    <w:rsid w:val="72B9AF63"/>
    <w:rsid w:val="72C210AF"/>
    <w:rsid w:val="72C399F2"/>
    <w:rsid w:val="72CBD551"/>
    <w:rsid w:val="72CFD3B2"/>
    <w:rsid w:val="72CFDC1A"/>
    <w:rsid w:val="72D4BA9F"/>
    <w:rsid w:val="72DEE247"/>
    <w:rsid w:val="72E289CC"/>
    <w:rsid w:val="72E626C5"/>
    <w:rsid w:val="72E7191E"/>
    <w:rsid w:val="72ED7E24"/>
    <w:rsid w:val="72F0CEBA"/>
    <w:rsid w:val="72FAC328"/>
    <w:rsid w:val="72FBD498"/>
    <w:rsid w:val="73091FA8"/>
    <w:rsid w:val="73150970"/>
    <w:rsid w:val="734020BB"/>
    <w:rsid w:val="735A1385"/>
    <w:rsid w:val="736E6CB9"/>
    <w:rsid w:val="73702D6C"/>
    <w:rsid w:val="737CDD63"/>
    <w:rsid w:val="737F09D6"/>
    <w:rsid w:val="73820B9F"/>
    <w:rsid w:val="73881C49"/>
    <w:rsid w:val="7393F6B1"/>
    <w:rsid w:val="739AC6EB"/>
    <w:rsid w:val="73A0F5FA"/>
    <w:rsid w:val="73AFFAC9"/>
    <w:rsid w:val="73B27CBF"/>
    <w:rsid w:val="73B8CEED"/>
    <w:rsid w:val="73BAC048"/>
    <w:rsid w:val="73BAE5B0"/>
    <w:rsid w:val="73C85D8C"/>
    <w:rsid w:val="73C946C1"/>
    <w:rsid w:val="73C9D62C"/>
    <w:rsid w:val="73D4D584"/>
    <w:rsid w:val="73DE237F"/>
    <w:rsid w:val="73E59F83"/>
    <w:rsid w:val="73F16F4B"/>
    <w:rsid w:val="73FE11D2"/>
    <w:rsid w:val="74137780"/>
    <w:rsid w:val="741B64BB"/>
    <w:rsid w:val="74241FFC"/>
    <w:rsid w:val="74258CE9"/>
    <w:rsid w:val="742928F2"/>
    <w:rsid w:val="742C65B7"/>
    <w:rsid w:val="7438AEB0"/>
    <w:rsid w:val="743A7470"/>
    <w:rsid w:val="743CAB47"/>
    <w:rsid w:val="743DAB33"/>
    <w:rsid w:val="74464819"/>
    <w:rsid w:val="7457E36C"/>
    <w:rsid w:val="745BED94"/>
    <w:rsid w:val="7473AD22"/>
    <w:rsid w:val="7477500D"/>
    <w:rsid w:val="74795C01"/>
    <w:rsid w:val="7481012B"/>
    <w:rsid w:val="749595E8"/>
    <w:rsid w:val="749BCB30"/>
    <w:rsid w:val="74A0CE16"/>
    <w:rsid w:val="74A246B9"/>
    <w:rsid w:val="74C07157"/>
    <w:rsid w:val="74C4AE35"/>
    <w:rsid w:val="74D1B7C1"/>
    <w:rsid w:val="74D52DDC"/>
    <w:rsid w:val="74D7BB2A"/>
    <w:rsid w:val="74E6B4DC"/>
    <w:rsid w:val="74EB32B8"/>
    <w:rsid w:val="74EF6388"/>
    <w:rsid w:val="7500CDF5"/>
    <w:rsid w:val="75155036"/>
    <w:rsid w:val="7522ABAA"/>
    <w:rsid w:val="75298AD7"/>
    <w:rsid w:val="752B8CDE"/>
    <w:rsid w:val="75462B8B"/>
    <w:rsid w:val="754E0A06"/>
    <w:rsid w:val="7555B1C6"/>
    <w:rsid w:val="7563AA59"/>
    <w:rsid w:val="756E43C9"/>
    <w:rsid w:val="757580C9"/>
    <w:rsid w:val="758042CC"/>
    <w:rsid w:val="7586C1CC"/>
    <w:rsid w:val="758CE56A"/>
    <w:rsid w:val="758FE259"/>
    <w:rsid w:val="7597DEA2"/>
    <w:rsid w:val="75A8CE20"/>
    <w:rsid w:val="75B90D63"/>
    <w:rsid w:val="75BCFFB7"/>
    <w:rsid w:val="75C41922"/>
    <w:rsid w:val="75C450A7"/>
    <w:rsid w:val="75E61C7C"/>
    <w:rsid w:val="75F27CBB"/>
    <w:rsid w:val="75F592C5"/>
    <w:rsid w:val="76114BEF"/>
    <w:rsid w:val="76143C06"/>
    <w:rsid w:val="76183BC5"/>
    <w:rsid w:val="7621E1C9"/>
    <w:rsid w:val="76243AB9"/>
    <w:rsid w:val="762491AC"/>
    <w:rsid w:val="762A497B"/>
    <w:rsid w:val="762E9D26"/>
    <w:rsid w:val="763358E2"/>
    <w:rsid w:val="76348EA4"/>
    <w:rsid w:val="763F566B"/>
    <w:rsid w:val="76405BBE"/>
    <w:rsid w:val="7646B7A9"/>
    <w:rsid w:val="7649087B"/>
    <w:rsid w:val="7649FBAF"/>
    <w:rsid w:val="7652F36F"/>
    <w:rsid w:val="766C156D"/>
    <w:rsid w:val="76771E8A"/>
    <w:rsid w:val="769DE464"/>
    <w:rsid w:val="76A67E63"/>
    <w:rsid w:val="76A86DC4"/>
    <w:rsid w:val="76AF0E5C"/>
    <w:rsid w:val="76B74B5E"/>
    <w:rsid w:val="76BFAEAE"/>
    <w:rsid w:val="76D4EB26"/>
    <w:rsid w:val="76D9EC2F"/>
    <w:rsid w:val="76EFC4CF"/>
    <w:rsid w:val="76F9F6A1"/>
    <w:rsid w:val="76FFB0F1"/>
    <w:rsid w:val="772BED05"/>
    <w:rsid w:val="7754A3BD"/>
    <w:rsid w:val="775F25C0"/>
    <w:rsid w:val="775F9D35"/>
    <w:rsid w:val="775FB427"/>
    <w:rsid w:val="776ADE6D"/>
    <w:rsid w:val="776F0C90"/>
    <w:rsid w:val="77749438"/>
    <w:rsid w:val="778951A7"/>
    <w:rsid w:val="778C31B5"/>
    <w:rsid w:val="77968D45"/>
    <w:rsid w:val="779F954A"/>
    <w:rsid w:val="77D0B4F9"/>
    <w:rsid w:val="77D15968"/>
    <w:rsid w:val="77D4E338"/>
    <w:rsid w:val="77EB19A6"/>
    <w:rsid w:val="77F4AE24"/>
    <w:rsid w:val="77FDB1C3"/>
    <w:rsid w:val="77FF20AB"/>
    <w:rsid w:val="78022869"/>
    <w:rsid w:val="78040840"/>
    <w:rsid w:val="78060723"/>
    <w:rsid w:val="780F073B"/>
    <w:rsid w:val="7818F3EE"/>
    <w:rsid w:val="783A9452"/>
    <w:rsid w:val="7841E372"/>
    <w:rsid w:val="78446559"/>
    <w:rsid w:val="784ADCB1"/>
    <w:rsid w:val="7866C3C0"/>
    <w:rsid w:val="7875250B"/>
    <w:rsid w:val="787B5C14"/>
    <w:rsid w:val="787FBCEB"/>
    <w:rsid w:val="788B9E3B"/>
    <w:rsid w:val="78993529"/>
    <w:rsid w:val="78B11CCD"/>
    <w:rsid w:val="78B8581B"/>
    <w:rsid w:val="78C528BE"/>
    <w:rsid w:val="78C7B463"/>
    <w:rsid w:val="78C81767"/>
    <w:rsid w:val="78D0A0E6"/>
    <w:rsid w:val="78D44E88"/>
    <w:rsid w:val="78D655C8"/>
    <w:rsid w:val="78E11935"/>
    <w:rsid w:val="78E4DCBE"/>
    <w:rsid w:val="78FDD18B"/>
    <w:rsid w:val="790915EB"/>
    <w:rsid w:val="791945DF"/>
    <w:rsid w:val="791B57CD"/>
    <w:rsid w:val="791F77F3"/>
    <w:rsid w:val="7930EE96"/>
    <w:rsid w:val="79327236"/>
    <w:rsid w:val="79491ED4"/>
    <w:rsid w:val="794BD2F8"/>
    <w:rsid w:val="79561508"/>
    <w:rsid w:val="7959CC43"/>
    <w:rsid w:val="795B6CEC"/>
    <w:rsid w:val="795C580F"/>
    <w:rsid w:val="795D8C70"/>
    <w:rsid w:val="795F1782"/>
    <w:rsid w:val="796D3293"/>
    <w:rsid w:val="7971DD22"/>
    <w:rsid w:val="7989A198"/>
    <w:rsid w:val="799F604E"/>
    <w:rsid w:val="79A40E79"/>
    <w:rsid w:val="79A5793D"/>
    <w:rsid w:val="79A67EBD"/>
    <w:rsid w:val="79CE9182"/>
    <w:rsid w:val="79D9D801"/>
    <w:rsid w:val="79E2D5A2"/>
    <w:rsid w:val="79E548CF"/>
    <w:rsid w:val="79E574FA"/>
    <w:rsid w:val="79E598EC"/>
    <w:rsid w:val="79EC2DDC"/>
    <w:rsid w:val="7A14900C"/>
    <w:rsid w:val="7A1525A6"/>
    <w:rsid w:val="7A1AE8A2"/>
    <w:rsid w:val="7A356118"/>
    <w:rsid w:val="7A35D1C9"/>
    <w:rsid w:val="7A3789EA"/>
    <w:rsid w:val="7A446874"/>
    <w:rsid w:val="7A45E210"/>
    <w:rsid w:val="7A46F80E"/>
    <w:rsid w:val="7A4AF461"/>
    <w:rsid w:val="7A64AAFC"/>
    <w:rsid w:val="7A664129"/>
    <w:rsid w:val="7A7CDE28"/>
    <w:rsid w:val="7A899829"/>
    <w:rsid w:val="7A8A9F10"/>
    <w:rsid w:val="7A8E6F22"/>
    <w:rsid w:val="7AA1607F"/>
    <w:rsid w:val="7AA86D07"/>
    <w:rsid w:val="7AA9D7A0"/>
    <w:rsid w:val="7AB121E9"/>
    <w:rsid w:val="7AB6F416"/>
    <w:rsid w:val="7AC130C9"/>
    <w:rsid w:val="7AC79AAE"/>
    <w:rsid w:val="7AD7C087"/>
    <w:rsid w:val="7ADC002D"/>
    <w:rsid w:val="7AE0578F"/>
    <w:rsid w:val="7AE70478"/>
    <w:rsid w:val="7AF8B0FE"/>
    <w:rsid w:val="7AFE4427"/>
    <w:rsid w:val="7B095FED"/>
    <w:rsid w:val="7B0F7AF0"/>
    <w:rsid w:val="7B14B4D2"/>
    <w:rsid w:val="7B14DB24"/>
    <w:rsid w:val="7B1A492B"/>
    <w:rsid w:val="7B1B3059"/>
    <w:rsid w:val="7B215479"/>
    <w:rsid w:val="7B272C72"/>
    <w:rsid w:val="7B27F9E6"/>
    <w:rsid w:val="7B39F3DC"/>
    <w:rsid w:val="7B4FA342"/>
    <w:rsid w:val="7B4FA62B"/>
    <w:rsid w:val="7B530404"/>
    <w:rsid w:val="7B642DA6"/>
    <w:rsid w:val="7B6764AB"/>
    <w:rsid w:val="7B6856F0"/>
    <w:rsid w:val="7B695B82"/>
    <w:rsid w:val="7B6FA48D"/>
    <w:rsid w:val="7B7581A1"/>
    <w:rsid w:val="7B824257"/>
    <w:rsid w:val="7B8A8597"/>
    <w:rsid w:val="7B96E46E"/>
    <w:rsid w:val="7B970885"/>
    <w:rsid w:val="7BA56E95"/>
    <w:rsid w:val="7BA5A30A"/>
    <w:rsid w:val="7BAAC814"/>
    <w:rsid w:val="7BB22953"/>
    <w:rsid w:val="7BB2875B"/>
    <w:rsid w:val="7BBA05DE"/>
    <w:rsid w:val="7BBD93B8"/>
    <w:rsid w:val="7BC4AB7F"/>
    <w:rsid w:val="7BC8DBB4"/>
    <w:rsid w:val="7BE04632"/>
    <w:rsid w:val="7BE39566"/>
    <w:rsid w:val="7BE6EEFD"/>
    <w:rsid w:val="7BE93E48"/>
    <w:rsid w:val="7BEB5AA5"/>
    <w:rsid w:val="7BF2588A"/>
    <w:rsid w:val="7C16321E"/>
    <w:rsid w:val="7C16712E"/>
    <w:rsid w:val="7C205E2C"/>
    <w:rsid w:val="7C20DCF1"/>
    <w:rsid w:val="7C29642A"/>
    <w:rsid w:val="7C47464C"/>
    <w:rsid w:val="7C4EFA45"/>
    <w:rsid w:val="7C6682C9"/>
    <w:rsid w:val="7C6E3FD1"/>
    <w:rsid w:val="7C7C16B5"/>
    <w:rsid w:val="7C7EF4C6"/>
    <w:rsid w:val="7C865DB2"/>
    <w:rsid w:val="7C902BFD"/>
    <w:rsid w:val="7C90EC59"/>
    <w:rsid w:val="7C9C9571"/>
    <w:rsid w:val="7C9E7B68"/>
    <w:rsid w:val="7CA2ECB2"/>
    <w:rsid w:val="7CA9C9A3"/>
    <w:rsid w:val="7CAEEB96"/>
    <w:rsid w:val="7CB6F28A"/>
    <w:rsid w:val="7CB8F68D"/>
    <w:rsid w:val="7CC1D968"/>
    <w:rsid w:val="7CC8BD26"/>
    <w:rsid w:val="7CCC157C"/>
    <w:rsid w:val="7CD9796A"/>
    <w:rsid w:val="7CDD463F"/>
    <w:rsid w:val="7CECEE04"/>
    <w:rsid w:val="7D007391"/>
    <w:rsid w:val="7D0A1366"/>
    <w:rsid w:val="7D1180CA"/>
    <w:rsid w:val="7D1FD41B"/>
    <w:rsid w:val="7D28A93B"/>
    <w:rsid w:val="7D2A3469"/>
    <w:rsid w:val="7D392F63"/>
    <w:rsid w:val="7D45D4B7"/>
    <w:rsid w:val="7D5B3C33"/>
    <w:rsid w:val="7D600FE1"/>
    <w:rsid w:val="7D674FC4"/>
    <w:rsid w:val="7D72833E"/>
    <w:rsid w:val="7D780430"/>
    <w:rsid w:val="7D8F59E5"/>
    <w:rsid w:val="7DA078A6"/>
    <w:rsid w:val="7DA3286E"/>
    <w:rsid w:val="7DA36574"/>
    <w:rsid w:val="7DAA31C8"/>
    <w:rsid w:val="7DAC13C2"/>
    <w:rsid w:val="7DB435A7"/>
    <w:rsid w:val="7DBEDEA8"/>
    <w:rsid w:val="7DD09EA0"/>
    <w:rsid w:val="7DE21579"/>
    <w:rsid w:val="7DE36471"/>
    <w:rsid w:val="7DE80C78"/>
    <w:rsid w:val="7E035155"/>
    <w:rsid w:val="7E03702E"/>
    <w:rsid w:val="7E0EE05D"/>
    <w:rsid w:val="7E17F4EF"/>
    <w:rsid w:val="7E1DEB7E"/>
    <w:rsid w:val="7E234B4F"/>
    <w:rsid w:val="7E2F5E47"/>
    <w:rsid w:val="7E31DA71"/>
    <w:rsid w:val="7E32C037"/>
    <w:rsid w:val="7E44D352"/>
    <w:rsid w:val="7E567595"/>
    <w:rsid w:val="7E576779"/>
    <w:rsid w:val="7E5A58E8"/>
    <w:rsid w:val="7E5BA389"/>
    <w:rsid w:val="7E5BAC11"/>
    <w:rsid w:val="7E5C3003"/>
    <w:rsid w:val="7E5CF25E"/>
    <w:rsid w:val="7E5F9022"/>
    <w:rsid w:val="7E5FE4AB"/>
    <w:rsid w:val="7E65C299"/>
    <w:rsid w:val="7E663B35"/>
    <w:rsid w:val="7E780DF5"/>
    <w:rsid w:val="7E7A5999"/>
    <w:rsid w:val="7E846E48"/>
    <w:rsid w:val="7E9D42A4"/>
    <w:rsid w:val="7EABA41C"/>
    <w:rsid w:val="7EB665DC"/>
    <w:rsid w:val="7ED8AAE6"/>
    <w:rsid w:val="7EDD34B2"/>
    <w:rsid w:val="7EDFEAC4"/>
    <w:rsid w:val="7EE05A21"/>
    <w:rsid w:val="7EE75D84"/>
    <w:rsid w:val="7EEEF9BD"/>
    <w:rsid w:val="7EF3548D"/>
    <w:rsid w:val="7EF5A225"/>
    <w:rsid w:val="7EF93176"/>
    <w:rsid w:val="7F0E9E23"/>
    <w:rsid w:val="7F1D3574"/>
    <w:rsid w:val="7F35C742"/>
    <w:rsid w:val="7F36AA26"/>
    <w:rsid w:val="7F385050"/>
    <w:rsid w:val="7F466E5C"/>
    <w:rsid w:val="7F543B6F"/>
    <w:rsid w:val="7F564D2B"/>
    <w:rsid w:val="7F5A322F"/>
    <w:rsid w:val="7F5ACE2F"/>
    <w:rsid w:val="7F6019EC"/>
    <w:rsid w:val="7F684114"/>
    <w:rsid w:val="7F6A02E9"/>
    <w:rsid w:val="7F7330FA"/>
    <w:rsid w:val="7F7392FF"/>
    <w:rsid w:val="7F7C0F05"/>
    <w:rsid w:val="7F9F30A7"/>
    <w:rsid w:val="7FAA9A66"/>
    <w:rsid w:val="7FC534D5"/>
    <w:rsid w:val="7FC657EB"/>
    <w:rsid w:val="7FD0269A"/>
    <w:rsid w:val="7FE27A95"/>
    <w:rsid w:val="7FE55EC3"/>
    <w:rsid w:val="7FF02210"/>
    <w:rsid w:val="7FF08750"/>
    <w:rsid w:val="7FF188D3"/>
    <w:rsid w:val="7FFCDA9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7DE778"/>
  <w15:docId w15:val="{2B5575C8-3E62-4C8D-A1B5-9437E31FB4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lsdException w:name="table of authorities" w:semiHidden="1" w:unhideWhenUsed="1"/>
    <w:lsdException w:name="macro" w:semiHidden="1" w:unhideWhenUsed="1"/>
    <w:lsdException w:name="toa heading" w:semiHidden="1"/>
    <w:lsdException w:name="List" w:semiHidden="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lsdException w:name="List Continue 2" w:semiHidden="1"/>
    <w:lsdException w:name="List Continue 3" w:semiHidden="1"/>
    <w:lsdException w:name="List Continue 4" w:semiHidden="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semiHidden="1" w:qFormat="1"/>
    <w:lsdException w:name="Subtle Reference" w:uiPriority="31" w:semiHidden="1" w:qFormat="1"/>
    <w:lsdException w:name="Intense Reference" w:uiPriority="32" w:semiHidden="1" w:qFormat="1"/>
    <w:lsdException w:name="Book Title" w:uiPriority="33" w:semiHidden="1" w:qFormat="1"/>
    <w:lsdException w:name="Bibliography" w:uiPriority="37" w:semiHidden="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uiPriority w:val="0"/>
    <w:name w:val="Normal"/>
    <w:qFormat/>
    <w:rsid w:val="26F5E14A"/>
    <w:rPr>
      <w:noProof/>
      <w:sz w:val="20"/>
      <w:szCs w:val="20"/>
    </w:rPr>
    <w:pPr>
      <w:spacing w:after="280"/>
    </w:pPr>
  </w:style>
  <w:style w:type="paragraph" w:styleId="Heading1">
    <w:uiPriority w:val="9"/>
    <w:name w:val="heading 1"/>
    <w:basedOn w:val="Normal"/>
    <w:next w:val="Normal"/>
    <w:link w:val="Heading1Char"/>
    <w:qFormat/>
    <w:rsid w:val="26F5E14A"/>
    <w:rPr>
      <w:rFonts w:ascii="Oslo Sans Office" w:hAnsi="Oslo Sans Office" w:eastAsia="" w:cs="" w:asciiTheme="majorAscii" w:hAnsiTheme="majorAscii" w:eastAsiaTheme="majorEastAsia" w:cstheme="majorBidi"/>
      <w:color w:val="2A2859" w:themeColor="text2" w:themeTint="FF" w:themeShade="FF"/>
      <w:sz w:val="28"/>
      <w:szCs w:val="28"/>
    </w:rPr>
    <w:pPr>
      <w:keepNext w:val="1"/>
      <w:keepLines w:val="1"/>
      <w:spacing w:after="120"/>
      <w:outlineLvl w:val="0"/>
    </w:pPr>
  </w:style>
  <w:style w:type="paragraph" w:styleId="Heading2">
    <w:uiPriority w:val="9"/>
    <w:name w:val="heading 2"/>
    <w:basedOn w:val="Normal"/>
    <w:next w:val="Normal"/>
    <w:link w:val="Heading2Char"/>
    <w:qFormat/>
    <w:rsid w:val="26F5E14A"/>
    <w:rPr>
      <w:rFonts w:ascii="Oslo Sans Office" w:hAnsi="Oslo Sans Office" w:eastAsia="" w:cs="" w:asciiTheme="majorAscii" w:hAnsiTheme="majorAscii" w:eastAsiaTheme="majorEastAsia" w:cstheme="majorBidi"/>
      <w:b w:val="1"/>
      <w:bCs w:val="1"/>
      <w:color w:val="000000" w:themeColor="text1" w:themeTint="FF" w:themeShade="FF"/>
    </w:rPr>
    <w:pPr>
      <w:keepNext w:val="1"/>
      <w:keepLines w:val="1"/>
      <w:spacing w:after="0"/>
      <w:outlineLvl w:val="1"/>
    </w:pPr>
  </w:style>
  <w:style w:type="paragraph" w:styleId="Heading3">
    <w:uiPriority w:val="9"/>
    <w:name w:val="heading 3"/>
    <w:basedOn w:val="Normal"/>
    <w:next w:val="Normal"/>
    <w:unhideWhenUsed/>
    <w:link w:val="Heading3Char"/>
    <w:qFormat/>
    <w:rsid w:val="26F5E14A"/>
    <w:rPr>
      <w:rFonts w:ascii="Oslo Sans Office" w:hAnsi="Oslo Sans Office" w:eastAsia="" w:cs="" w:asciiTheme="majorAscii" w:hAnsiTheme="majorAscii" w:eastAsiaTheme="majorEastAsia" w:cstheme="majorBidi"/>
      <w:color w:val="012522"/>
      <w:sz w:val="24"/>
      <w:szCs w:val="24"/>
    </w:rPr>
    <w:pPr>
      <w:keepNext w:val="1"/>
      <w:keepLines w:val="1"/>
      <w:spacing w:before="40" w:after="0"/>
      <w:outlineLvl w:val="2"/>
    </w:pPr>
  </w:style>
  <w:style w:type="paragraph" w:styleId="Heading4">
    <w:uiPriority w:val="9"/>
    <w:name w:val="heading 4"/>
    <w:basedOn w:val="Normal"/>
    <w:next w:val="Normal"/>
    <w:unhideWhenUsed/>
    <w:link w:val="Heading4Char"/>
    <w:qFormat/>
    <w:rsid w:val="26F5E14A"/>
    <w:rPr>
      <w:rFonts w:ascii="Oslo Sans Office" w:hAnsi="Oslo Sans Office" w:eastAsia="" w:cs="" w:asciiTheme="majorAscii" w:hAnsiTheme="majorAscii" w:eastAsiaTheme="majorEastAsia" w:cstheme="majorBidi"/>
      <w:i w:val="1"/>
      <w:iCs w:val="1"/>
      <w:color w:val="023833"/>
    </w:rPr>
    <w:pPr>
      <w:keepNext w:val="1"/>
      <w:keepLines w:val="1"/>
      <w:spacing w:before="40" w:after="0"/>
      <w:outlineLvl w:val="3"/>
    </w:pPr>
  </w:style>
  <w:style w:type="paragraph" w:styleId="Heading5">
    <w:uiPriority w:val="9"/>
    <w:name w:val="heading 5"/>
    <w:basedOn w:val="Normal"/>
    <w:next w:val="Normal"/>
    <w:unhideWhenUsed/>
    <w:link w:val="Heading5Char"/>
    <w:qFormat/>
    <w:rsid w:val="26F5E14A"/>
    <w:rPr>
      <w:rFonts w:ascii="Oslo Sans Office" w:hAnsi="Oslo Sans Office" w:eastAsia="" w:cs="" w:asciiTheme="majorAscii" w:hAnsiTheme="majorAscii" w:eastAsiaTheme="majorEastAsia" w:cstheme="majorBidi"/>
      <w:color w:val="023833"/>
    </w:rPr>
    <w:pPr>
      <w:keepNext w:val="1"/>
      <w:keepLines w:val="1"/>
      <w:spacing w:before="40" w:after="0"/>
      <w:outlineLvl w:val="4"/>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4BF29ECB"/>
    <w:rPr>
      <w:rFonts w:asciiTheme="majorHAnsi" w:hAnsiTheme="majorHAnsi" w:eastAsiaTheme="majorEastAsia" w:cstheme="majorBidi"/>
      <w:color w:val="2A2859" w:themeColor="text2"/>
      <w:sz w:val="28"/>
      <w:szCs w:val="28"/>
    </w:rPr>
  </w:style>
  <w:style w:type="table" w:styleId="TableGrid">
    <w:name w:val="Table Grid"/>
    <w:basedOn w:val="TableNormal"/>
    <w:uiPriority w:val="39"/>
    <w:rsid w:val="00C51925"/>
    <w:pPr>
      <w:spacing w:after="0" w:line="240" w:lineRule="auto"/>
    </w:pPr>
    <w:tblPr/>
  </w:style>
  <w:style w:type="paragraph" w:styleId="Header">
    <w:uiPriority w:val="99"/>
    <w:name w:val="header"/>
    <w:basedOn w:val="Normal"/>
    <w:semiHidden/>
    <w:link w:val="HeaderChar"/>
    <w:rsid w:val="26F5E14A"/>
    <w:pPr>
      <w:tabs>
        <w:tab w:val="center" w:leader="none" w:pos="4536"/>
        <w:tab w:val="right" w:leader="none" w:pos="9072"/>
      </w:tabs>
      <w:spacing w:after="0"/>
    </w:pPr>
  </w:style>
  <w:style w:type="character" w:styleId="HeaderChar" w:customStyle="1">
    <w:name w:val="Header Char"/>
    <w:basedOn w:val="DefaultParagraphFont"/>
    <w:link w:val="Header"/>
    <w:uiPriority w:val="99"/>
    <w:semiHidden/>
    <w:rsid w:val="00FD7882"/>
    <w:rPr>
      <w:sz w:val="20"/>
    </w:rPr>
  </w:style>
  <w:style w:type="paragraph" w:styleId="Footer">
    <w:uiPriority w:val="99"/>
    <w:name w:val="footer"/>
    <w:basedOn w:val="Normal"/>
    <w:semiHidden/>
    <w:link w:val="FooterChar"/>
    <w:rsid w:val="26F5E14A"/>
    <w:rPr>
      <w:color w:val="2A2859" w:themeColor="text2" w:themeTint="FF" w:themeShade="FF"/>
      <w:sz w:val="16"/>
      <w:szCs w:val="16"/>
    </w:rPr>
    <w:pPr>
      <w:tabs>
        <w:tab w:val="center" w:leader="none" w:pos="4536"/>
        <w:tab w:val="right" w:leader="none" w:pos="9072"/>
      </w:tabs>
      <w:spacing w:after="0"/>
    </w:pPr>
  </w:style>
  <w:style w:type="character" w:styleId="FooterChar" w:customStyle="1">
    <w:name w:val="Footer Char"/>
    <w:basedOn w:val="DefaultParagraphFont"/>
    <w:link w:val="Footer"/>
    <w:uiPriority w:val="99"/>
    <w:semiHidden/>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uiPriority w:val="10"/>
    <w:name w:val="Title"/>
    <w:basedOn w:val="Normal"/>
    <w:next w:val="Normal"/>
    <w:link w:val="TitleChar"/>
    <w:qFormat/>
    <w:rsid w:val="26F5E14A"/>
    <w:rPr>
      <w:rFonts w:ascii="Oslo Sans Office" w:hAnsi="Oslo Sans Office" w:eastAsia="" w:cs="" w:asciiTheme="majorAscii" w:hAnsiTheme="majorAscii" w:eastAsiaTheme="majorEastAsia" w:cstheme="majorBidi"/>
      <w:color w:val="2A2859" w:themeColor="text2" w:themeTint="FF" w:themeShade="FF"/>
      <w:sz w:val="38"/>
      <w:szCs w:val="38"/>
    </w:rPr>
    <w:pPr>
      <w:spacing w:after="0"/>
      <w:contextualSpacing/>
    </w:pPr>
  </w:style>
  <w:style w:type="character" w:styleId="TitleChar" w:customStyle="1">
    <w:name w:val="Title Char"/>
    <w:basedOn w:val="DefaultParagraphFont"/>
    <w:link w:val="Title"/>
    <w:uiPriority w:val="10"/>
    <w:rsid w:val="00FD7882"/>
    <w:rPr>
      <w:rFonts w:asciiTheme="majorHAnsi" w:hAnsiTheme="majorHAnsi" w:eastAsiaTheme="majorEastAsia"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uiPriority w:val="11"/>
    <w:name w:val="Subtitle"/>
    <w:basedOn w:val="Normal"/>
    <w:next w:val="Normal"/>
    <w:link w:val="SubtitleChar"/>
    <w:qFormat/>
    <w:rsid w:val="26F5E14A"/>
    <w:rPr>
      <w:rFonts w:eastAsia="" w:eastAsiaTheme="minorEastAsia"/>
      <w:b w:val="1"/>
      <w:bCs w:val="1"/>
      <w:color w:val="2A2859" w:themeColor="text2" w:themeTint="FF" w:themeShade="FF"/>
      <w:sz w:val="22"/>
      <w:szCs w:val="22"/>
    </w:rPr>
    <w:pPr>
      <w:spacing w:after="0"/>
    </w:pPr>
  </w:style>
  <w:style w:type="character" w:styleId="SubtitleChar" w:customStyle="1">
    <w:name w:val="Subtitle Char"/>
    <w:basedOn w:val="DefaultParagraphFont"/>
    <w:link w:val="Subtitle"/>
    <w:uiPriority w:val="11"/>
    <w:rsid w:val="00FD7882"/>
    <w:rPr>
      <w:rFonts w:eastAsiaTheme="minorEastAsia"/>
      <w:b/>
      <w:color w:val="2A2859" w:themeColor="text2"/>
    </w:rPr>
  </w:style>
  <w:style w:type="paragraph" w:styleId="Referanserbrev" w:customStyle="true">
    <w:uiPriority w:val="1"/>
    <w:name w:val="Referanser brev"/>
    <w:basedOn w:val="Normal"/>
    <w:qFormat/>
    <w:rsid w:val="26F5E14A"/>
    <w:rPr>
      <w:sz w:val="16"/>
      <w:szCs w:val="16"/>
    </w:rPr>
    <w:pPr>
      <w:spacing w:after="0"/>
    </w:pPr>
  </w:style>
  <w:style w:type="character" w:styleId="Heading2Char" w:customStyle="1">
    <w:name w:val="Heading 2 Char"/>
    <w:basedOn w:val="DefaultParagraphFont"/>
    <w:link w:val="Heading2"/>
    <w:uiPriority w:val="9"/>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TableNorma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true">
    <w:uiPriority w:val="1"/>
    <w:name w:val="Kopi og vedlegg"/>
    <w:basedOn w:val="Normal"/>
    <w:semiHidden/>
    <w:rsid w:val="26F5E14A"/>
    <w:rPr>
      <w:sz w:val="16"/>
      <w:szCs w:val="16"/>
    </w:rPr>
    <w:pPr>
      <w:spacing w:after="0"/>
    </w:pPr>
  </w:style>
  <w:style w:type="paragraph" w:styleId="BalloonText">
    <w:uiPriority w:val="99"/>
    <w:name w:val="Balloon Text"/>
    <w:basedOn w:val="Normal"/>
    <w:semiHidden/>
    <w:unhideWhenUsed/>
    <w:link w:val="BalloonTextChar"/>
    <w:rsid w:val="26F5E14A"/>
    <w:rPr>
      <w:rFonts w:ascii="Tahoma" w:hAnsi="Tahoma" w:cs="Tahoma"/>
      <w:sz w:val="16"/>
      <w:szCs w:val="16"/>
    </w:rPr>
    <w:pPr>
      <w:spacing w:after="0"/>
    </w:pPr>
  </w:style>
  <w:style w:type="character" w:styleId="BalloonTextChar" w:customStyle="1">
    <w:name w:val="Balloon Text Char"/>
    <w:basedOn w:val="DefaultParagraphFont"/>
    <w:link w:val="BalloonText"/>
    <w:uiPriority w:val="99"/>
    <w:semiHidden/>
    <w:rsid w:val="001F18CF"/>
    <w:rPr>
      <w:rFonts w:ascii="Tahoma" w:hAnsi="Tahoma" w:cs="Tahoma"/>
      <w:sz w:val="16"/>
      <w:szCs w:val="16"/>
    </w:rPr>
  </w:style>
  <w:style w:type="paragraph" w:styleId="Hovedoverskrifter" w:customStyle="true">
    <w:uiPriority w:val="1"/>
    <w:name w:val="Hovedoverskrifter"/>
    <w:basedOn w:val="Normal"/>
    <w:link w:val="HovedoverskrifterChar"/>
    <w:qFormat/>
    <w:rsid w:val="26F5E14A"/>
    <w:rPr>
      <w:rFonts w:ascii="Oslo Sans Office" w:hAnsi="Oslo Sans Office" w:eastAsia="Oslo Sans Office" w:cs="Oslo Sans Office"/>
      <w:b w:val="1"/>
      <w:bCs w:val="1"/>
      <w:sz w:val="28"/>
      <w:szCs w:val="28"/>
    </w:rPr>
    <w:pPr>
      <w:keepNext w:val="1"/>
      <w:keepLines w:val="1"/>
      <w:spacing w:after="120"/>
      <w:outlineLvl w:val="0"/>
    </w:pPr>
  </w:style>
  <w:style w:type="paragraph" w:styleId="Underoverskrift1" w:customStyle="true">
    <w:uiPriority w:val="1"/>
    <w:name w:val="Underoverskrift 1"/>
    <w:basedOn w:val="Normal"/>
    <w:link w:val="Underoverskrift1Char"/>
    <w:qFormat/>
    <w:rsid w:val="26F5E14A"/>
    <w:rPr>
      <w:rFonts w:ascii="Oslo Sans Office" w:hAnsi="Oslo Sans Office" w:eastAsia="" w:cs="" w:asciiTheme="majorAscii" w:hAnsiTheme="majorAscii" w:eastAsiaTheme="majorEastAsia" w:cstheme="majorBidi"/>
      <w:b w:val="1"/>
      <w:bCs w:val="1"/>
      <w:color w:val="000000" w:themeColor="text1" w:themeTint="FF" w:themeShade="FF"/>
    </w:rPr>
    <w:pPr>
      <w:keepNext w:val="1"/>
      <w:spacing w:before="240" w:after="120"/>
      <w:ind w:left="862" w:hanging="862"/>
      <w:outlineLvl w:val="1"/>
    </w:pPr>
  </w:style>
  <w:style w:type="character" w:styleId="HovedoverskrifterChar" w:customStyle="1">
    <w:name w:val="Hovedoverskrifter Char"/>
    <w:basedOn w:val="DefaultParagraphFont"/>
    <w:link w:val="Hovedoverskrifter"/>
    <w:uiPriority w:val="1"/>
    <w:rsid w:val="66E3ABCD"/>
    <w:rPr>
      <w:rFonts w:ascii="Oslo Sans Office" w:hAnsi="Oslo Sans Office" w:eastAsia="Oslo Sans Office" w:cs="Oslo Sans Office"/>
      <w:b/>
      <w:bCs/>
      <w:sz w:val="28"/>
      <w:szCs w:val="28"/>
    </w:rPr>
  </w:style>
  <w:style w:type="character" w:styleId="Underoverskrift1Char" w:customStyle="1">
    <w:name w:val="Underoverskrift 1 Char"/>
    <w:basedOn w:val="DefaultParagraphFont"/>
    <w:link w:val="Underoverskrift1"/>
    <w:uiPriority w:val="1"/>
    <w:rsid w:val="66E3ABCD"/>
    <w:rPr>
      <w:rFonts w:asciiTheme="majorHAnsi" w:hAnsiTheme="majorHAnsi" w:eastAsiaTheme="majorEastAsia" w:cstheme="majorBidi"/>
      <w:b/>
      <w:bCs/>
      <w:color w:val="000000" w:themeColor="text1"/>
      <w:sz w:val="20"/>
    </w:rPr>
  </w:style>
  <w:style w:type="character" w:styleId="Heading3Char" w:customStyle="1">
    <w:name w:val="Heading 3 Char"/>
    <w:basedOn w:val="DefaultParagraphFont"/>
    <w:link w:val="Heading3"/>
    <w:uiPriority w:val="9"/>
    <w:rPr>
      <w:rFonts w:asciiTheme="majorHAnsi" w:hAnsiTheme="majorHAnsi" w:eastAsiaTheme="majorEastAsia" w:cstheme="majorBidi"/>
      <w:color w:val="012522" w:themeColor="accent1" w:themeShade="7F"/>
      <w:sz w:val="24"/>
      <w:szCs w:val="24"/>
    </w:rPr>
  </w:style>
  <w:style w:type="paragraph" w:styleId="ListParagraph">
    <w:uiPriority w:val="34"/>
    <w:name w:val="List Paragraph"/>
    <w:basedOn w:val="Normal"/>
    <w:qFormat/>
    <w:rsid w:val="26F5E14A"/>
    <w:pPr>
      <w:spacing/>
      <w:ind w:left="720"/>
      <w:contextualSpacing/>
    </w:pPr>
  </w:style>
  <w:style w:type="character" w:styleId="Heading4Char" w:customStyle="1">
    <w:name w:val="Heading 4 Char"/>
    <w:basedOn w:val="DefaultParagraphFont"/>
    <w:link w:val="Heading4"/>
    <w:uiPriority w:val="9"/>
    <w:rPr>
      <w:rFonts w:asciiTheme="majorHAnsi" w:hAnsiTheme="majorHAnsi" w:eastAsiaTheme="majorEastAsia" w:cstheme="majorBidi"/>
      <w:i/>
      <w:iCs/>
      <w:color w:val="023833" w:themeColor="accent1" w:themeShade="BF"/>
    </w:rPr>
  </w:style>
  <w:style w:type="character" w:styleId="CommentReference">
    <w:name w:val="annotation reference"/>
    <w:basedOn w:val="DefaultParagraphFont"/>
    <w:uiPriority w:val="99"/>
    <w:semiHidden/>
    <w:unhideWhenUsed/>
    <w:rsid w:val="00613475"/>
    <w:rPr>
      <w:sz w:val="16"/>
      <w:szCs w:val="16"/>
    </w:rPr>
  </w:style>
  <w:style w:type="paragraph" w:styleId="CommentText">
    <w:uiPriority w:val="99"/>
    <w:name w:val="annotation text"/>
    <w:basedOn w:val="Normal"/>
    <w:unhideWhenUsed/>
    <w:link w:val="CommentTextChar"/>
    <w:rsid w:val="26F5E14A"/>
  </w:style>
  <w:style w:type="character" w:styleId="CommentTextChar" w:customStyle="1">
    <w:name w:val="Comment Text Char"/>
    <w:basedOn w:val="DefaultParagraphFont"/>
    <w:link w:val="CommentText"/>
    <w:uiPriority w:val="99"/>
    <w:rsid w:val="00613475"/>
    <w:rPr>
      <w:sz w:val="20"/>
      <w:szCs w:val="20"/>
    </w:rPr>
  </w:style>
  <w:style w:type="paragraph" w:styleId="CommentSubject">
    <w:name w:val="annotation subject"/>
    <w:basedOn w:val="CommentText"/>
    <w:next w:val="CommentText"/>
    <w:link w:val="CommentSubjectChar"/>
    <w:uiPriority w:val="99"/>
    <w:semiHidden/>
    <w:unhideWhenUsed/>
    <w:rsid w:val="00613475"/>
    <w:rPr>
      <w:b/>
      <w:bCs/>
    </w:rPr>
  </w:style>
  <w:style w:type="character" w:styleId="CommentSubjectChar" w:customStyle="1">
    <w:name w:val="Comment Subject Char"/>
    <w:basedOn w:val="CommentTextChar"/>
    <w:link w:val="CommentSubject"/>
    <w:uiPriority w:val="99"/>
    <w:semiHidden/>
    <w:rsid w:val="00613475"/>
    <w:rPr>
      <w:b/>
      <w:bCs/>
      <w:sz w:val="20"/>
      <w:szCs w:val="20"/>
    </w:rPr>
  </w:style>
  <w:style w:type="character" w:styleId="Heading5Char" w:customStyle="1">
    <w:name w:val="Heading 5 Char"/>
    <w:basedOn w:val="DefaultParagraphFont"/>
    <w:link w:val="Heading5"/>
    <w:uiPriority w:val="9"/>
    <w:rPr>
      <w:rFonts w:asciiTheme="majorHAnsi" w:hAnsiTheme="majorHAnsi" w:eastAsiaTheme="majorEastAsia" w:cstheme="majorBidi"/>
      <w:color w:val="023833" w:themeColor="accent1" w:themeShade="BF"/>
    </w:rPr>
  </w:style>
  <w:style w:type="paragraph" w:styleId="TOC1">
    <w:uiPriority w:val="39"/>
    <w:name w:val="toc 1"/>
    <w:basedOn w:val="Normal"/>
    <w:next w:val="Normal"/>
    <w:unhideWhenUsed/>
    <w:rsid w:val="26F5E14A"/>
    <w:pPr>
      <w:spacing w:after="100"/>
    </w:pPr>
  </w:style>
  <w:style w:type="character" w:styleId="Hyperlink">
    <w:name w:val="Hyperlink"/>
    <w:basedOn w:val="DefaultParagraphFont"/>
    <w:uiPriority w:val="99"/>
    <w:unhideWhenUsed/>
    <w:rPr>
      <w:color w:val="000000" w:themeColor="hyperlink"/>
      <w:u w:val="single"/>
    </w:rPr>
  </w:style>
  <w:style w:type="paragraph" w:styleId="TOC2">
    <w:uiPriority w:val="39"/>
    <w:name w:val="toc 2"/>
    <w:basedOn w:val="Normal"/>
    <w:next w:val="Normal"/>
    <w:unhideWhenUsed/>
    <w:rsid w:val="26F5E14A"/>
    <w:pPr>
      <w:spacing w:after="100"/>
      <w:ind w:left="220"/>
    </w:pPr>
  </w:style>
  <w:style w:type="paragraph" w:styleId="TOC4">
    <w:uiPriority w:val="39"/>
    <w:name w:val="toc 4"/>
    <w:basedOn w:val="Normal"/>
    <w:next w:val="Normal"/>
    <w:unhideWhenUsed/>
    <w:rsid w:val="26F5E14A"/>
    <w:pPr>
      <w:spacing w:after="100"/>
      <w:ind w:left="660"/>
    </w:pPr>
  </w:style>
  <w:style w:type="paragraph" w:styleId="TOC3">
    <w:uiPriority w:val="39"/>
    <w:name w:val="toc 3"/>
    <w:basedOn w:val="Normal"/>
    <w:next w:val="Normal"/>
    <w:unhideWhenUsed/>
    <w:rsid w:val="26F5E14A"/>
    <w:pPr>
      <w:spacing w:after="100"/>
      <w:ind w:left="440"/>
    </w:pPr>
  </w:style>
  <w:style w:type="paragraph" w:styleId="TOC5">
    <w:uiPriority w:val="39"/>
    <w:name w:val="toc 5"/>
    <w:basedOn w:val="Normal"/>
    <w:next w:val="Normal"/>
    <w:unhideWhenUsed/>
    <w:rsid w:val="26F5E14A"/>
    <w:pPr>
      <w:spacing w:after="100"/>
      <w:ind w:left="880"/>
    </w:pPr>
  </w:style>
  <w:style w:type="paragraph" w:styleId="TOCHeading">
    <w:name w:val="TOC Heading"/>
    <w:basedOn w:val="Heading1"/>
    <w:next w:val="Normal"/>
    <w:uiPriority w:val="39"/>
    <w:unhideWhenUsed/>
    <w:qFormat/>
    <w:rsid w:val="00A02D9A"/>
    <w:pPr>
      <w:spacing w:before="240" w:after="0" w:line="259" w:lineRule="auto"/>
      <w:outlineLvl w:val="9"/>
    </w:pPr>
    <w:rPr>
      <w:color w:val="023833" w:themeColor="accent1" w:themeShade="BF"/>
      <w:sz w:val="32"/>
      <w:szCs w:val="32"/>
      <w:lang w:eastAsia="nb-NO"/>
    </w:rPr>
  </w:style>
  <w:style xmlns:w14="http://schemas.microsoft.com/office/word/2010/wordml" xmlns:mc="http://schemas.openxmlformats.org/markup-compatibility/2006" xmlns:w="http://schemas.openxmlformats.org/wordprocessingml/2006/main" w:type="table" w:styleId="PlainTable1" mc:Ignorable="w14">
    <w:name xmlns:w="http://schemas.openxmlformats.org/wordprocessingml/2006/main" w:val="Plain Table 1"/>
    <w:basedOn xmlns:w="http://schemas.openxmlformats.org/wordprocessingml/2006/main" w:val="TableNormal"/>
    <w:uiPriority xmlns:w="http://schemas.openxmlformats.org/wordprocessingml/2006/main" w:val="41"/>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CellMar>
        <w:top w:w="0" w:type="dxa"/>
        <w:left w:w="108" w:type="dxa"/>
        <w:bottom w:w="0" w:type="dxa"/>
        <w:right w:w="108" w:type="dxa"/>
      </w:tblCellMar>
    </w:tblPr>
    <w:tblStylePr xmlns:w="http://schemas.openxmlformats.org/wordprocessingml/2006/main" w:type="firstRow">
      <w:rPr>
        <w:b/>
        <w:bCs/>
      </w:rPr>
    </w:tblStylePr>
    <w:tblStylePr xmlns:w="http://schemas.openxmlformats.org/wordprocessingml/2006/main" w:type="lastRow">
      <w:rPr>
        <w:b/>
        <w:bCs/>
      </w:rPr>
      <w:tblPr/>
      <w:tcPr>
        <w:tcBorders>
          <w:top w:val="double" w:color="BFBFBF" w:themeColor="background1" w:themeShade="BF"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F2F2F2" w:themeFill="background1" w:themeFillShade="F2"/>
      </w:tcPr>
    </w:tblStylePr>
    <w:tblStylePr xmlns:w="http://schemas.openxmlformats.org/wordprocessingml/2006/main" w:type="band1Horz">
      <w:tblPr/>
      <w:tcPr>
        <w:shd w:val="clear" w:color="auto" w:fill="F2F2F2" w:themeFill="background1" w:themeFillShade="F2"/>
      </w:tcPr>
    </w:tblStylePr>
  </w:style>
  <w:style xmlns:w14="http://schemas.microsoft.com/office/word/2010/wordml" xmlns:mc="http://schemas.openxmlformats.org/markup-compatibility/2006" xmlns:w="http://schemas.openxmlformats.org/wordprocessingml/2006/main" w:type="table" w:styleId="TableGridLight" mc:Ignorable="w14">
    <w:name xmlns:w="http://schemas.openxmlformats.org/wordprocessingml/2006/main" w:val="Grid Table Light"/>
    <w:basedOn xmlns:w="http://schemas.openxmlformats.org/wordprocessingml/2006/main" w:val="TableNormal"/>
    <w:uiPriority xmlns:w="http://schemas.openxmlformats.org/wordprocessingml/2006/main" w:val="40"/>
    <w:pPr xmlns:w="http://schemas.openxmlformats.org/wordprocessingml/2006/main">
      <w:spacing xmlns:w="http://schemas.openxmlformats.org/wordprocessingml/2006/main" w:after="0" w:line="240" w:lineRule="auto"/>
    </w:pPr>
    <w:tblPr xmlns:w="http://schemas.openxmlformats.org/wordprocessingml/2006/main">
      <w:tblInd w:w="0" w:type="dxa"/>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image" Target="media/image1.emf" Id="rId13" /><Relationship Type="http://schemas.openxmlformats.org/officeDocument/2006/relationships/header" Target="header1.xml" Id="rId18" /><Relationship Type="http://schemas.openxmlformats.org/officeDocument/2006/relationships/customXml" Target="../customXml/item3.xml" Id="rId3" /><Relationship Type="http://schemas.openxmlformats.org/officeDocument/2006/relationships/footer" Target="footer2.xml" Id="rId21"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customXml" Target="../customXml/item2.xml" Id="rId2" /><Relationship Type="http://schemas.microsoft.com/office/2016/09/relationships/commentsIds" Target="commentsIds.xml" Id="rId16" /><Relationship Type="http://schemas.openxmlformats.org/officeDocument/2006/relationships/header" Target="header2.xml" Id="rId20"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theme" Target="theme/theme1.xml" Id="rId24" /><Relationship Type="http://schemas.openxmlformats.org/officeDocument/2006/relationships/customXml" Target="../customXml/item5.xml" Id="rId5" /><Relationship Type="http://schemas.microsoft.com/office/2011/relationships/commentsExtended" Target="commentsExtended.xml" Id="rId15" /><Relationship Type="http://schemas.microsoft.com/office/2011/relationships/people" Target="people.xml" Id="rId23" /><Relationship Type="http://schemas.openxmlformats.org/officeDocument/2006/relationships/webSettings" Target="webSettings.xml" Id="rId10" /><Relationship Type="http://schemas.openxmlformats.org/officeDocument/2006/relationships/footer" Target="footer1.xml" Id="rId19"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ntTable" Target="fontTable.xml" Id="rId2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Code\SiteOrder\OfficeMaler\A4-tomt-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4.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TaxCatchAll xmlns="c812d0f8-cb08-4c4b-ad0f-447b43afa823" xsi:nil="true"/>
    <lcf76f155ced4ddcb4097134ff3c332f xmlns="55552525-39ed-4ffa-9a3e-e6caf164b180">
      <Terms xmlns="http://schemas.microsoft.com/office/infopath/2007/PartnerControls"/>
    </lcf76f155ced4ddcb4097134ff3c332f>
    <SharedWithUsers xmlns="c812d0f8-cb08-4c4b-ad0f-447b43afa823">
      <UserInfo>
        <DisplayName>Tone Spieler</DisplayName>
        <AccountId>2238</AccountId>
        <AccountType/>
      </UserInfo>
    </SharedWithUsers>
  </documentManagement>
</p:properties>
</file>

<file path=customXml/item5.xml><?xml version="1.0" encoding="utf-8"?>
<root>
</root>
</file>

<file path=customXml/item6.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4649C22-66ED-4242-90D6-4E0B52FB5EAC}">
  <ds:schemaRefs>
    <ds:schemaRef ds:uri="http://schemas.openxmlformats.org/officeDocument/2006/bibliography"/>
  </ds:schemaRefs>
</ds:datastoreItem>
</file>

<file path=customXml/itemProps2.xml><?xml version="1.0" encoding="utf-8"?>
<ds:datastoreItem xmlns:ds="http://schemas.openxmlformats.org/officeDocument/2006/customXml" ds:itemID="{03511432-ABDD-4B96-9487-F64BD9797C38}">
  <ds:schemaRefs>
    <ds:schemaRef ds:uri="http://schemas.microsoft.com/sharepoint/v3/contenttype/forms"/>
  </ds:schemaRefs>
</ds:datastoreItem>
</file>

<file path=customXml/itemProps3.xml><?xml version="1.0" encoding="utf-8"?>
<ds:datastoreItem xmlns:ds="http://schemas.openxmlformats.org/officeDocument/2006/customXml" ds:itemID="{89D51141-6D36-4D34-9B99-3FCA078C79C5}">
  <ds:schemaRefs>
    <ds:schemaRef ds:uri="Microsoft.SharePoint.Taxonomy.ContentTypeSync"/>
  </ds:schemaRefs>
</ds:datastoreItem>
</file>

<file path=customXml/itemProps4.xml><?xml version="1.0" encoding="utf-8"?>
<ds:datastoreItem xmlns:ds="http://schemas.openxmlformats.org/officeDocument/2006/customXml" ds:itemID="{1AC90B4B-82EB-4467-8685-C60EAE9892EF}">
  <ds:schemaRefs>
    <ds:schemaRef ds:uri="http://schemas.microsoft.com/office/2006/metadata/properties"/>
    <ds:schemaRef ds:uri="http://schemas.microsoft.com/office/infopath/2007/PartnerControls"/>
    <ds:schemaRef ds:uri="7ed84371-acf6-4102-828c-2caf905b4736"/>
    <ds:schemaRef ds:uri="c812d0f8-cb08-4c4b-ad0f-447b43afa823"/>
    <ds:schemaRef ds:uri="55552525-39ed-4ffa-9a3e-e6caf164b180"/>
  </ds:schemaRefs>
</ds:datastoreItem>
</file>

<file path=customXml/itemProps5.xml><?xml version="1.0" encoding="utf-8"?>
<ds:datastoreItem xmlns:ds="http://schemas.openxmlformats.org/officeDocument/2006/customXml" ds:itemID="{EF2AC1A3-F3AD-4EAF-9E2E-E2FB94C30E62}">
  <ds:schemaRefs/>
</ds:datastoreItem>
</file>

<file path=customXml/itemProps6.xml><?xml version="1.0" encoding="utf-8"?>
<ds:datastoreItem xmlns:ds="http://schemas.openxmlformats.org/officeDocument/2006/customXml" ds:itemID="{15EB4ACE-63EA-46E0-91EB-5AF8814940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55552525-39ed-4ffa-9a3e-e6caf164b180"/>
    <ds:schemaRef ds:uri="c812d0f8-cb08-4c4b-ad0f-447b43afa8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A4-tomt-dokument.dotx</ap:Template>
  <ap:Application>Microsoft Word for the web</ap:Application>
  <ap:DocSecurity>4</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Meld inn i Domenet</dc:creator>
  <keywords/>
  <lastModifiedBy>Lene Moen Sara</lastModifiedBy>
  <revision>369</revision>
  <dcterms:created xsi:type="dcterms:W3CDTF">2024-02-08T19:32:00.0000000Z</dcterms:created>
  <dcterms:modified xsi:type="dcterms:W3CDTF">2026-07-21T11:30:52.1623825Z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0x01010016F48F0717DDBC43A26F9C4EC94D925E0051416BF3D66698498B5D0B1FF95A9ADC</vt:lpwstr>
  </property>
  <property fmtid="{D5CDD505-2E9C-101B-9397-08002B2CF9AE}" pid="4" name="MSIP_Label_7a2396b7-5846-48ff-8468-5f49f8ad722a_Enabled">
    <vt:lpwstr>true</vt:lpwstr>
  </property>
  <property fmtid="{D5CDD505-2E9C-101B-9397-08002B2CF9AE}" pid="5" name="MSIP_Label_7a2396b7-5846-48ff-8468-5f49f8ad722a_SetDate">
    <vt:lpwstr>2024-02-08T10:32:37Z</vt:lpwstr>
  </property>
  <property fmtid="{D5CDD505-2E9C-101B-9397-08002B2CF9AE}" pid="6" name="MSIP_Label_7a2396b7-5846-48ff-8468-5f49f8ad722a_Method">
    <vt:lpwstr>Standard</vt:lpwstr>
  </property>
  <property fmtid="{D5CDD505-2E9C-101B-9397-08002B2CF9AE}" pid="7" name="MSIP_Label_7a2396b7-5846-48ff-8468-5f49f8ad722a_Name">
    <vt:lpwstr>Lav</vt:lpwstr>
  </property>
  <property fmtid="{D5CDD505-2E9C-101B-9397-08002B2CF9AE}" pid="8" name="MSIP_Label_7a2396b7-5846-48ff-8468-5f49f8ad722a_SiteId">
    <vt:lpwstr>e6795081-6391-442e-9ab4-5e9ef74f18ea</vt:lpwstr>
  </property>
  <property fmtid="{D5CDD505-2E9C-101B-9397-08002B2CF9AE}" pid="9" name="MSIP_Label_7a2396b7-5846-48ff-8468-5f49f8ad722a_ActionId">
    <vt:lpwstr>86a5c9af-100a-4149-88b8-68bd6dd0611d</vt:lpwstr>
  </property>
  <property fmtid="{D5CDD505-2E9C-101B-9397-08002B2CF9AE}" pid="10" name="MSIP_Label_7a2396b7-5846-48ff-8468-5f49f8ad722a_ContentBits">
    <vt:lpwstr>0</vt:lpwstr>
  </property>
  <property fmtid="{D5CDD505-2E9C-101B-9397-08002B2CF9AE}" pid="11" name="MediaServiceImageTags">
    <vt:lpwstr/>
  </property>
</Properties>
</file>